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6def" w14:paraId="c616def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34EAD">
        <w:t>217/11-206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C762B7">
        <w:t>15. ožujka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P="00234EAD" w:rsidR="00763833" w:rsidRPr="00234EAD">
      <w:pPr>
        <w:jc w:val="both"/>
      </w:pPr>
    </w:p>
    <w:p w:rsidRDefault="0040357C" w:rsidP="00234EAD" w:rsidR="00BE316E" w:rsidRPr="00234EAD">
      <w:pPr>
        <w:pStyle w:val="Odlomakpopisa"/>
        <w:numPr>
          <w:ilvl w:val="0"/>
          <w:numId w:val="1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234EAD">
        <w:rPr>
          <w:rFonts w:hAnsi="Times New Roman" w:ascii="Times New Roman"/>
          <w:sz w:val="24"/>
          <w:szCs w:val="24"/>
        </w:rPr>
        <w:t>Prihv</w:t>
      </w:r>
      <w:r w:rsidR="00695AD9" w:rsidRPr="00234EAD">
        <w:rPr>
          <w:rFonts w:hAnsi="Times New Roman" w:ascii="Times New Roman"/>
          <w:sz w:val="24"/>
          <w:szCs w:val="24"/>
        </w:rPr>
        <w:t>aća se ponud</w:t>
      </w:r>
      <w:r w:rsidR="00764C83" w:rsidRPr="00234EAD">
        <w:rPr>
          <w:rFonts w:hAnsi="Times New Roman" w:ascii="Times New Roman"/>
          <w:sz w:val="24"/>
          <w:szCs w:val="24"/>
        </w:rPr>
        <w:t>a</w:t>
      </w:r>
      <w:r w:rsidR="006315D8" w:rsidRPr="00234EAD">
        <w:rPr>
          <w:rFonts w:hAnsi="Times New Roman" w:ascii="Times New Roman"/>
          <w:sz w:val="24"/>
          <w:szCs w:val="24"/>
        </w:rPr>
        <w:t xml:space="preserve"> </w:t>
      </w:r>
      <w:r w:rsidR="00695AD9" w:rsidRPr="00234EAD">
        <w:rPr>
          <w:rFonts w:hAnsi="Times New Roman" w:ascii="Times New Roman"/>
          <w:sz w:val="24"/>
          <w:szCs w:val="24"/>
        </w:rPr>
        <w:t>ponuditelja</w:t>
      </w:r>
      <w:r w:rsidR="00764C83" w:rsidRPr="00234EAD">
        <w:rPr>
          <w:rFonts w:hAnsi="Times New Roman" w:ascii="Times New Roman"/>
          <w:sz w:val="24"/>
          <w:szCs w:val="24"/>
        </w:rPr>
        <w:t xml:space="preserve"> </w:t>
      </w:r>
      <w:r w:rsidR="00234EAD" w:rsidRPr="00234EAD">
        <w:rPr>
          <w:rFonts w:hAnsi="Times New Roman" w:ascii="Times New Roman"/>
          <w:sz w:val="24"/>
          <w:szCs w:val="24"/>
        </w:rPr>
        <w:t xml:space="preserve">Slavko Galiot, Solin, K. Zvonimira 117C, OIB: 88415446327 </w:t>
      </w:r>
      <w:r w:rsidR="00BE316E" w:rsidRPr="00234EAD">
        <w:rPr>
          <w:rFonts w:hAnsi="Times New Roman" w:ascii="Times New Roman"/>
          <w:sz w:val="24"/>
          <w:szCs w:val="24"/>
        </w:rPr>
        <w:t>za n</w:t>
      </w:r>
      <w:r w:rsidR="00763833" w:rsidRPr="00234EAD">
        <w:rPr>
          <w:rFonts w:hAnsi="Times New Roman" w:ascii="Times New Roman"/>
          <w:sz w:val="24"/>
          <w:szCs w:val="24"/>
        </w:rPr>
        <w:t>ekretnin</w:t>
      </w:r>
      <w:r w:rsidR="00433769" w:rsidRPr="00234EAD">
        <w:rPr>
          <w:rFonts w:hAnsi="Times New Roman" w:ascii="Times New Roman"/>
          <w:sz w:val="24"/>
          <w:szCs w:val="24"/>
        </w:rPr>
        <w:t>u</w:t>
      </w:r>
      <w:r w:rsidR="00542142" w:rsidRPr="00234EAD">
        <w:rPr>
          <w:rFonts w:hAnsi="Times New Roman" w:ascii="Times New Roman"/>
          <w:sz w:val="24"/>
          <w:szCs w:val="24"/>
        </w:rPr>
        <w:t xml:space="preserve"> upisanu u</w:t>
      </w:r>
      <w:r w:rsidR="00763833" w:rsidRPr="00234EAD">
        <w:rPr>
          <w:rFonts w:hAnsi="Times New Roman" w:ascii="Times New Roman"/>
          <w:sz w:val="24"/>
          <w:szCs w:val="24"/>
        </w:rPr>
        <w:t>:</w:t>
      </w:r>
      <w:r w:rsidR="00433769" w:rsidRPr="00234EAD">
        <w:rPr>
          <w:rFonts w:hAnsi="Times New Roman" w:ascii="Times New Roman"/>
          <w:sz w:val="24"/>
          <w:szCs w:val="24"/>
        </w:rPr>
        <w:t xml:space="preserve"> </w:t>
      </w:r>
    </w:p>
    <w:p w:rsidRDefault="00234EAD" w:rsidP="00234EAD" w:rsidR="00ED1853" w:rsidRPr="00C762B7">
      <w:pPr>
        <w:widowControl w:val="false"/>
        <w:suppressAutoHyphens/>
        <w:ind w:firstLine="708"/>
        <w:jc w:val="both"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 xml:space="preserve">. 119/1, k.o. Đakovo, upisana u zemljišne knjige Općinskog suda u Osijeku, Stalna služba u Đakovu, posebni dio </w:t>
      </w:r>
      <w:r>
        <w:rPr>
          <w:b/>
        </w:rPr>
        <w:t>6. Etaža</w:t>
      </w:r>
      <w:r>
        <w:t xml:space="preserve"> 143/1000 - stan 5 koji se nalazi na drugom katu predmetne građevine u površini od 47,30 m2 i u potkrovlju predmetne građevine u površini od 32,97 m2 te sporedni dio koji se sastoji od terase na drugom katu u površini od 10,32 m2, parkirnog mjesta u površini od 9,59 m2 i parkirnog mjesta površine 9,66 m2, i terase na ravnom krovu površine 68,65 m2 koja nije u skladu s potvrdom Glavnog projekta, koji se nalazi u zgradi mješovite uporabe površine 306 m2, i dvorištu površine 457 m2, sve u Bana Jelačića 59, ukupne površine 763 m2</w:t>
      </w:r>
      <w:r w:rsidR="00C762B7" w:rsidRPr="00234EAD">
        <w:t>,</w:t>
      </w:r>
      <w:r w:rsidR="00C762B7" w:rsidRPr="00234EAD">
        <w:rPr>
          <w:b/>
        </w:rPr>
        <w:t xml:space="preserve"> </w:t>
      </w:r>
      <w:r w:rsidR="00763833" w:rsidRPr="00234EAD">
        <w:t xml:space="preserve">za iznos od </w:t>
      </w:r>
      <w:r>
        <w:rPr>
          <w:b/>
        </w:rPr>
        <w:t>335</w:t>
      </w:r>
      <w:r w:rsidR="00C762B7" w:rsidRPr="00C762B7">
        <w:rPr>
          <w:b/>
        </w:rPr>
        <w:t>.000,00</w:t>
      </w:r>
      <w:r w:rsidR="00290836">
        <w:rPr>
          <w:b/>
        </w:rPr>
        <w:t xml:space="preserve">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6A54F9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</w:t>
      </w:r>
      <w:proofErr w:type="spellStart"/>
      <w:r>
        <w:t>kupovnine</w:t>
      </w:r>
      <w:proofErr w:type="spellEnd"/>
      <w:r w:rsidR="00C762B7">
        <w:t xml:space="preserve"> iz točke 1. ovog Rješenja</w:t>
      </w:r>
      <w:r>
        <w:t xml:space="preserve">, umanjene za iznos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C762B7">
        <w:t>14. ožujka</w:t>
      </w:r>
      <w:r w:rsidR="00290836">
        <w:t xml:space="preserve">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234EAD">
        <w:t>jedini ponuditelj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proofErr w:type="spellStart"/>
      <w:r>
        <w:t>Razlučni</w:t>
      </w:r>
      <w:proofErr w:type="spellEnd"/>
      <w:r>
        <w:t xml:space="preserve"> vjerovnik izjavio je da ne želi pristupiti kao kupac te budući da </w:t>
      </w:r>
      <w:r w:rsidR="00C762B7">
        <w:t xml:space="preserve">je </w:t>
      </w:r>
      <w:r w:rsidR="00234EAD" w:rsidRPr="00234EAD">
        <w:t>Slavko Galiot, Solin</w:t>
      </w:r>
      <w:r w:rsidR="00290836" w:rsidRPr="00E23251">
        <w:t xml:space="preserve"> </w:t>
      </w:r>
      <w:r w:rsidR="00C762B7">
        <w:t xml:space="preserve">istakao </w:t>
      </w:r>
      <w:r w:rsidR="00234EAD">
        <w:t>je ponudu kao jedini ponuditelj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C762B7">
        <w:t>25. siječanj 2018.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762B7">
        <w:t>15. ožujka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34EAD" w:rsidP="00763833" w:rsidR="00C762B7" w:rsidRPr="00C762B7">
      <w:pPr>
        <w:pStyle w:val="Tijeloteksta"/>
        <w:numPr>
          <w:ilvl w:val="0"/>
          <w:numId w:val="5"/>
        </w:numPr>
        <w:rPr>
          <w:b/>
        </w:rPr>
      </w:pPr>
      <w:r>
        <w:t>Slavko Galiot, Zagreb, Korčulanska 8 (str. 858-4 spisa)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C762B7">
        <w:t>19.4.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A54F9" w:rsidP="00DD2ED3" w:rsidR="006E0454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   </w:t>
      </w:r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385" w:rsidR="00FC5385">
      <w:r>
        <w:separator/>
      </w:r>
    </w:p>
  </w:endnote>
  <w:endnote w:id="0" w:type="continuationSeparator">
    <w:p w:rsidRDefault="00FC5385" w:rsidR="00FC5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385" w:rsidR="00FC5385">
      <w:r>
        <w:separator/>
      </w:r>
    </w:p>
  </w:footnote>
  <w:footnote w:id="0" w:type="continuationSeparator">
    <w:p w:rsidRDefault="00FC5385" w:rsidR="00FC5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E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C762B7">
      <w:t>6 St-217/11-</w:t>
    </w:r>
    <w:r w:rsidR="00234EAD">
      <w:t>206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5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3C61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34EAD"/>
    <w:rsid w:val="00242171"/>
    <w:rsid w:val="002531DC"/>
    <w:rsid w:val="00261DD7"/>
    <w:rsid w:val="00290836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D2ED3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C5385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2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4F150-C120-4253-BA57-4F06DA24E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555</properties:Words>
  <properties:Characters>2740</properties:Characters>
  <properties:Lines>135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2018-03-15T11:17:00Z</dcterms:created>
  <dc:creator>banka</dc:creator>
  <cp:lastModifiedBy>Danijela Sekulić</cp:lastModifiedBy>
  <cp:lastPrinted>2018-03-15T11:17:00Z</cp:lastPrinted>
  <dcterms:modified xmlns:xsi="http://www.w3.org/2001/XMLSchema-instance" xsi:type="dcterms:W3CDTF">2018-03-15T11:18:00Z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(EFEZ GALIOT.docx)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