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fc34" w14:paraId="8a3fc3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71F3D" w:rsidP="00671F3D" w:rsidR="00671F3D">
      <w:pPr>
        <w:jc w:val="right"/>
        <w:rPr>
          <w:b/>
        </w:rPr>
      </w:pPr>
      <w:r>
        <w:rPr>
          <w:b/>
        </w:rPr>
        <w:t>3 St-347/2016-6</w:t>
      </w:r>
    </w:p>
    <w:p w:rsidRDefault="00671F3D" w:rsidP="00671F3D" w:rsidR="00671F3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71F3D" w:rsidP="00671F3D" w:rsidR="00671F3D">
      <w:pPr>
        <w:jc w:val="center"/>
        <w:rPr>
          <w:b/>
        </w:rPr>
      </w:pPr>
      <w:r>
        <w:rPr>
          <w:b/>
        </w:rPr>
        <w:t>R J E Š E N J E</w:t>
      </w:r>
    </w:p>
    <w:p w:rsidRDefault="00671F3D" w:rsidP="00671F3D" w:rsidR="00671F3D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ALL IN ONE j.d.o.o. iz Bjelovara, Josipa </w:t>
      </w:r>
      <w:proofErr w:type="spellStart"/>
      <w:r>
        <w:t>Pupačića</w:t>
      </w:r>
      <w:proofErr w:type="spellEnd"/>
      <w:r>
        <w:t xml:space="preserve"> 5,  OIB 00072815190, MBS 010088741, dana 23. veljače 2017. godine </w:t>
      </w:r>
    </w:p>
    <w:p w:rsidRDefault="00671F3D" w:rsidP="00671F3D" w:rsidR="00671F3D">
      <w:pPr>
        <w:jc w:val="center"/>
        <w:rPr>
          <w:b/>
        </w:rPr>
      </w:pPr>
      <w:r>
        <w:rPr>
          <w:b/>
        </w:rPr>
        <w:t>r i j e š i o  j e</w:t>
      </w:r>
    </w:p>
    <w:p w:rsidRDefault="00671F3D" w:rsidP="00671F3D" w:rsidR="00671F3D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671F3D" w:rsidP="00671F3D" w:rsidR="00671F3D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671F3D" w:rsidP="00671F3D" w:rsidR="00671F3D">
      <w:pPr>
        <w:jc w:val="center"/>
      </w:pPr>
      <w:r>
        <w:rPr>
          <w:b/>
        </w:rPr>
        <w:t>Obrazloženje</w:t>
      </w:r>
    </w:p>
    <w:p w:rsidRDefault="00671F3D" w:rsidP="00671F3D" w:rsidR="00671F3D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671F3D" w:rsidP="00671F3D" w:rsidR="00671F3D">
      <w:pPr>
        <w:jc w:val="center"/>
        <w:rPr>
          <w:b/>
        </w:rPr>
      </w:pPr>
      <w:r>
        <w:t xml:space="preserve">U Bjelovaru, 23. veljače 2017. godine </w:t>
      </w:r>
    </w:p>
    <w:p w:rsidRDefault="00671F3D" w:rsidP="00671F3D" w:rsidR="00671F3D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671F3D" w:rsidP="00671F3D" w:rsidR="00671F3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671F3D" w:rsidP="00671F3D" w:rsidR="00671F3D">
      <w:pPr>
        <w:pStyle w:val="Bezproreda"/>
      </w:pPr>
    </w:p>
    <w:p w:rsidRDefault="00671F3D" w:rsidP="00671F3D" w:rsidR="00671F3D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671F3D" w:rsidP="00671F3D" w:rsidR="00671F3D">
      <w:pPr>
        <w:pStyle w:val="Bezproreda"/>
      </w:pPr>
    </w:p>
    <w:p w:rsidRDefault="00671F3D" w:rsidP="00671F3D" w:rsidR="00671F3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71F3D" w:rsidP="00671F3D" w:rsidR="00671F3D">
      <w:pPr>
        <w:pStyle w:val="Bezproreda"/>
      </w:pPr>
      <w:r>
        <w:t>Dna: e-oglasna ploča</w:t>
      </w:r>
    </w:p>
    <w:p w:rsidRDefault="00671F3D" w:rsidP="00671F3D" w:rsidR="00DA0242">
      <w:pPr>
        <w:pStyle w:val="Bezproreda"/>
      </w:pPr>
      <w:proofErr w:type="spellStart"/>
      <w:r>
        <w:t>Bj</w:t>
      </w:r>
      <w:proofErr w:type="spellEnd"/>
      <w:r>
        <w:t xml:space="preserve">. 23.2.2017.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F3D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8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St-347/2016-6</izvorni_sadrzaj>
    <derivirana_varijabla naziv="DomainObject.Oznaka_1">St-347/2016-6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 IN ONE jednostavno društvo s ograničenom odgovornošću za trgovinu, proizvodnju i usluge</izvorni_sadrzaj>
    <derivirana_varijabla naziv="DomainObject.Predmet.ProtustrankaFormated_1">  ALL IN ONE jednostavno društvo s ograničenom odgovornošću za trgovinu, proizvodnju i usluge</derivirana_varijabla>
  </DomainObject.Predmet.ProtustrankaFormated>
  <DomainObject.Predmet.ProtustrankaFormatedOIB>
    <izvorni_sadrzaj>  ALL IN ONE jednostavno društvo s ograničenom odgovornošću za trgovinu, proizvodnju i usluge, OIB 00072815190</izvorni_sadrzaj>
    <derivirana_varijabla naziv="DomainObject.Predmet.ProtustrankaFormatedOIB_1">  ALL IN ONE jednostavno društvo s ograničenom odgovornošću za trgovinu, proizvodnju i usluge, OIB 00072815190</derivirana_varijabla>
  </DomainObject.Predmet.ProtustrankaFormatedOIB>
  <DomainObject.Predmet.ProtustrankaFormatedWithAdress>
    <izvorni_sadrzaj> ALL IN ONE jednostavno društvo s ograničenom odgovornošću za trgovinu, proizvodnju i usluge, Josipa Pupačića 5, 43000 Bjelovar</izvorni_sadrzaj>
    <derivirana_varijabla naziv="DomainObject.Predmet.ProtustrankaFormatedWithAdress_1"> ALL IN ONE jednostavno društvo s ograničenom odgovornošću za trgovinu, proizvodnju i usluge, Josipa Pupačića 5, 43000 Bjelovar</derivirana_varijabla>
  </DomainObject.Predmet.ProtustrankaFormatedWithAdress>
  <DomainObject.Predmet.ProtustrankaFormatedWithAdressOIB>
    <izvorni_sadrzaj> ALL IN ONE jednostavno društvo s ograničenom odgovornošću za trgovinu, proizvodnju i usluge, OIB 00072815190, Josipa Pupačića 5, 43000 Bjelovar</izvorni_sadrzaj>
    <derivirana_varijabla naziv="DomainObject.Predmet.ProtustrankaFormatedWithAdressOIB_1"> ALL IN ONE jednostavno društvo s ograničenom odgovornošću za trgovinu, proizvodnju i usluge, OIB 00072815190, Josipa Pupačića 5, 43000 Bjelovar</derivirana_varijabla>
  </DomainObject.Predmet.ProtustrankaFormatedWithAdressOIB>
  <DomainObject.Predmet.ProtustrankaWithAdress>
    <izvorni_sadrzaj>ALL IN ONE jednostavno društvo s ograničenom odgovornošću za trgovinu, proizvodnju i usluge Josipa Pupačića 5, 43000 Bjelovar</izvorni_sadrzaj>
    <derivirana_varijabla naziv="DomainObject.Predmet.ProtustrankaWithAdress_1">ALL IN ONE jednostavno društvo s ograničenom odgovornošću za trgovinu, proizvodnju i usluge Josipa Pupačića 5, 43000 Bjelovar</derivirana_varijabla>
  </DomainObject.Predmet.ProtustrankaWithAdress>
  <DomainObject.Predmet.ProtustrankaWithAdressOIB>
    <izvorni_sadrzaj>ALL IN ONE jednostavno društvo s ograničenom odgovornošću za trgovinu, proizvodnju i usluge, OIB 00072815190, Josipa Pupačića 5, 43000 Bjelovar</izvorni_sadrzaj>
    <derivirana_varijabla naziv="DomainObject.Predmet.ProtustrankaWithAdressOIB_1">ALL IN ONE jednostavno društvo s ograničenom odgovornošću za trgovinu, proizvodnju i usluge, OIB 00072815190, Josipa Pupačića 5, 43000 Bjelovar</derivirana_varijabla>
  </DomainObject.Predmet.ProtustrankaWithAdressOIB>
  <DomainObject.Predmet.ProtustrankaNazivFormated>
    <izvorni_sadrzaj>ALL IN ONE jednostavno društvo s ograničenom odgovornošću za trgovinu, proizvodnju i usluge</izvorni_sadrzaj>
    <derivirana_varijabla naziv="DomainObject.Predmet.ProtustrankaNazivFormated_1">ALL IN ONE jednostavno društvo s ograničenom odgovornošću za trgovinu, proizvodnju i usluge</derivirana_varijabla>
  </DomainObject.Predmet.ProtustrankaNazivFormated>
  <DomainObject.Predmet.ProtustrankaNazivFormatedOIB>
    <izvorni_sadrzaj>ALL IN ONE jednostavno društvo s ograničenom odgovornošću za trgovinu, proizvodnju i usluge, OIB 00072815190</izvorni_sadrzaj>
    <derivirana_varijabla naziv="DomainObject.Predmet.ProtustrankaNazivFormatedOIB_1">ALL IN ONE jednostavno društvo s ograničenom odgovornošću za trgovinu, proizvodnju i usluge, OIB 00072815190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ALL IN ONE jednostavno društvo s ograničenom odgovornošću za trgovinu, proizvodnju i usluge</item>
    </izvorni_sadrzaj>
    <derivirana_varijabla naziv="DomainObject.Predmet.ProtuStrankaListFormated_1">
      <item>ALL IN ONE jednostavno društvo s ograničenom odgovornošću za trgovinu, proizvodnju i usluge</item>
    </derivirana_varijabla>
  </DomainObject.Predmet.ProtuStrankaListFormated>
  <DomainObject.Predmet.ProtuStrankaListFormatedOIB>
    <izvorni_sadrzaj>
      <item>ALL IN ONE jednostavno društvo s ograničenom odgovornošću za trgovinu, proizvodnju i usluge, OIB 00072815190</item>
    </izvorni_sadrzaj>
    <derivirana_varijabla naziv="DomainObject.Predmet.ProtuStrankaListFormatedOIB_1">
      <item>ALL IN ONE jednostavno društvo s ograničenom odgovornošću za trgovinu, proizvodnju i usluge, OIB 00072815190</item>
    </derivirana_varijabla>
  </DomainObject.Predmet.ProtuStrankaListFormatedOIB>
  <DomainObject.Predmet.ProtuStrankaListFormatedWithAdress>
    <izvorni_sadrzaj>
      <item>ALL IN ONE jednostavno društvo s ograničenom odgovornošću za trgovinu, proizvodnju i usluge, Josipa Pupačića 5, 43000 Bjelovar</item>
    </izvorni_sadrzaj>
    <derivirana_varijabla naziv="DomainObject.Predmet.ProtuStrankaListFormatedWithAdress_1">
      <item>ALL IN ONE jednostavno društvo s ograničenom odgovornošću za trgovinu, proizvodnju i usluge, Josipa Pupačića 5, 43000 Bjelovar</item>
    </derivirana_varijabla>
  </DomainObject.Predmet.ProtuStrankaListFormatedWithAdress>
  <DomainObject.Predmet.ProtuStrankaListFormatedWithAdressOIB>
    <izvorni_sadrzaj>
      <item>ALL IN ONE jednostavno društvo s ograničenom odgovornošću za trgovinu, proizvodnju i usluge, OIB 00072815190, Josipa Pupačića 5, 43000 Bjelovar</item>
    </izvorni_sadrzaj>
    <derivirana_varijabla naziv="DomainObject.Predmet.ProtuStrankaListFormatedWithAdressOIB_1">
      <item>ALL IN ONE jednostavno društvo s ograničenom odgovornošću za trgovinu, proizvodnju i usluge, OIB 00072815190, Josipa Pupačića 5, 43000 Bjelovar</item>
    </derivirana_varijabla>
  </DomainObject.Predmet.ProtuStrankaListFormatedWithAdressOIB>
  <DomainObject.Predmet.ProtuStrankaListNazivFormated>
    <izvorni_sadrzaj>
      <item>ALL IN ONE jednostavno društvo s ograničenom odgovornošću za trgovinu, proizvodnju i usluge</item>
    </izvorni_sadrzaj>
    <derivirana_varijabla naziv="DomainObject.Predmet.ProtuStrankaListNazivFormated_1">
      <item>ALL IN ONE jednostavno društvo s ograničenom odgovornošću za trgovinu, proizvodnju i usluge</item>
    </derivirana_varijabla>
  </DomainObject.Predmet.ProtuStrankaListNazivFormated>
  <DomainObject.Predmet.ProtuStrankaListNazivFormatedOIB>
    <izvorni_sadrzaj>
      <item>ALL IN ONE jednostavno društvo s ograničenom odgovornošću za trgovinu, proizvodnju i usluge, OIB 00072815190</item>
    </izvorni_sadrzaj>
    <derivirana_varijabla naziv="DomainObject.Predmet.ProtuStrankaListNazivFormatedOIB_1">
      <item>ALL IN ONE jednostavno društvo s ograničenom odgovornošću za trgovinu, proizvodnju i usluge, OIB 00072815190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St-347/2016-6</izvorni_sadrzaj>
    <derivirana_varijabla naziv="DomainObject.PoslovniBrojDokumenta_1">St-347/2016-6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ALL IN ONE jednostavno društvo s ograničenom odgovornošću za trgovinu, proizvodnju i usluge</izvorni_sadrzaj>
    <derivirana_varijabla naziv="DomainObject.Predmet.ProtustrankaIDrugi_1">ALL IN ONE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ALL IN ONE jednostavno društvo s ograničenom odgovornošću za trgovinu, proizvodnju i usluge, OIB 00072815190, Josipa Pupačića 5, 43000 Bjelovar</izvorni_sadrzaj>
    <derivirana_varijabla naziv="DomainObject.Predmet.ProtustrankaIDrugiAdressOIB_1">ALL IN ONE jednostavno društvo s ograničenom odgovornošću za trgovinu, proizvodnju i usluge, OIB 00072815190, Josipa Pupačića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ALL IN ONE jednostavno društvo s ograničenom odgovornošću za trgovinu, proizvodnju i usluge</item>
    </izvorni_sadrzaj>
    <derivirana_varijabla naziv="DomainObject.Predmet.SudioniciListNaziv_1">
      <item>FINA, RC ZAGREB, Podružnica Bjelovar</item>
      <item>ALL IN ONE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ALL IN ONE jednostavno društvo s ograničenom odgovornošću za trgovinu, proizvodnju i usluge, OIB 00072815190, Josipa Pupačića 5,43000 Bjelovar</item>
    </izvorni_sadrzaj>
    <derivirana_varijabla naziv="DomainObject.Predmet.SudioniciListAdressOIB_1">
      <item>FINA, RC ZAGREB, Podružnica Bjelovar, OIB 85821130368, F. Supila 4,43000 Bjelovar</item>
      <item>ALL IN ONE jednostavno društvo s ograničenom odgovornošću za trgovinu, proizvodnju i usluge, OIB 00072815190, Josipa Pupačića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F9CF6-C63F-4BE8-A43D-191D36380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1058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2017-02-23T12:07:00Z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