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a332c5f" w14:paraId="a332c5f" w:rsidRDefault="00E64732" w:rsidP="00E64732" w:rsidR="00EE5B8B">
      <w:pPr>
        <w:jc w:val="right"/>
        <w15:collapsed w:val="false"/>
      </w:pPr>
      <w:r>
        <w:br w:clear="all" w:type="textWrapping"/>
      </w:r>
      <w:r w:rsidR="00916A8C" w:rsidRPr="001A4844">
        <w:t>Poslovni broj: 4. St-</w:t>
      </w:r>
      <w:r w:rsidR="004C6779">
        <w:t>1003/2017-26</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4C6779">
        <w:t>AMPLISSIMA d.o.o. Kaštel Gomilica, Vinkovačka 10, OIB: 58229096910</w:t>
      </w:r>
      <w:r w:rsidR="00916A8C">
        <w:t xml:space="preserve">, </w:t>
      </w:r>
      <w:r w:rsidR="004C6779">
        <w:t>1. veljače 2019</w:t>
      </w:r>
      <w:r w:rsidR="00916A8C">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4C6779">
        <w:t>AMPLISSIMA d.o.o. Kaštel Gomilica, Vinkovačka 10, OIB: 58229096910</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4C6779">
        <w:t>1003/2017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4C6779" w:rsidP="004C6779" w:rsidR="004C6779">
      <w:pPr>
        <w:ind w:firstLine="708"/>
        <w:jc w:val="both"/>
      </w:pPr>
      <w:r>
        <w:t>Financijska agencija, Regionalni centar Split podnijela je ovom sudu 10. lipnja 2016., na temelju odredbe članka 444. stavak 1. SZ, zahtjev za provedbu skraćenog stečajnog postupka nad dužnikom AMPLISSIMA d.o.o.</w:t>
      </w:r>
      <w:r w:rsidR="0062358A">
        <w:t>,</w:t>
      </w:r>
      <w:r>
        <w:t xml:space="preserve"> Kaštel Gomilica, Vinkovačka 10.</w:t>
      </w:r>
    </w:p>
    <w:p w:rsidRDefault="004C6779" w:rsidP="004C6779" w:rsidR="004C6779">
      <w:pPr>
        <w:ind w:firstLine="708"/>
        <w:jc w:val="both"/>
      </w:pPr>
    </w:p>
    <w:p w:rsidRDefault="004C6779" w:rsidP="004C6779" w:rsidR="004C6779">
      <w:pPr>
        <w:ind w:firstLine="708"/>
        <w:jc w:val="both"/>
      </w:pPr>
      <w:r>
        <w:t>U podnesenom zahtjevu je navedeno da dužnik na 1. rujna 2015., u Očevidniku redoslijeda osnova za plaćanje, ima evidentirane neizvršene osnove za plaćanje u neprekinutom razdoblju od 2350 dana u ukupnom iznosu od 191.239,82 kuna, kao i da prema podacima koji su dostavljeni od Hrvatskog zavoda za mirovinsko osiguranje dužnik nema zaposlenih.</w:t>
      </w:r>
    </w:p>
    <w:p w:rsidRDefault="004C6779" w:rsidP="004C6779" w:rsidR="004C6779">
      <w:pPr>
        <w:ind w:firstLine="708"/>
        <w:jc w:val="both"/>
      </w:pPr>
    </w:p>
    <w:p w:rsidRDefault="004C6779" w:rsidP="004C6779" w:rsidR="004C6779">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18. siječnja 2017. objavio oglas s podacima o identifikaciji dužnika te ukupnom iznosu duga dužnika evidentiranog na temelju neizvršenih osnova za </w:t>
      </w:r>
      <w:r>
        <w:lastRenderedPageBreak/>
        <w:t xml:space="preserve">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4C6779" w:rsidP="004C6779" w:rsidR="004C6779">
      <w:pPr>
        <w:jc w:val="both"/>
      </w:pPr>
    </w:p>
    <w:p w:rsidRDefault="004C6779" w:rsidP="004C6779" w:rsidR="004C6779">
      <w:pPr>
        <w:ind w:firstLine="708"/>
        <w:jc w:val="both"/>
      </w:pPr>
      <w:r>
        <w:t xml:space="preserve">Predlagatelj Republika Hrvatska, Ministarstvo financija je pravovremeno, 24. veljače 2017. podnio ovom sudu prijedlog za otvaranje stečajnog postupka nad dužnikom. U tom prijedlogu, predlagatelj je naveo da prema dužniku ima dospjelih, a nepodmirenih tražbina u ukupnom iznosu od 165.418,37 kuna, čije postojanje proizlazi iz podataka Porezne uprave o stanju računa dužnika kao poreznog obveznika na 19. siječnja 2017., kao i da dužnik raspolaže imovinom koja je dostatna za namirenje troškova kako prethodnog, tako i otvorenog stečajnog postupka, a što da je razvidno iz godišnjih financijskih izvješća dužnika za 2013. </w:t>
      </w:r>
    </w:p>
    <w:p w:rsidRDefault="004C6779" w:rsidP="004C6779" w:rsidR="004C6779">
      <w:pPr>
        <w:ind w:firstLine="708"/>
        <w:jc w:val="both"/>
      </w:pPr>
    </w:p>
    <w:p w:rsidRDefault="004C6779" w:rsidP="004C6779" w:rsidR="004C6779">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12.St-1409/2016 od 10. travnja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C6779" w:rsidP="004C6779" w:rsidR="004C6779">
      <w:pPr>
        <w:ind w:firstLine="708"/>
        <w:jc w:val="both"/>
      </w:pPr>
    </w:p>
    <w:p w:rsidRDefault="004C6779" w:rsidP="004C6779" w:rsidR="004C6779">
      <w:pPr>
        <w:ind w:firstLine="708"/>
        <w:jc w:val="both"/>
      </w:pPr>
      <w:r>
        <w:t>Po pravomoćnosti rješenja ovog suda o obustavi skraćenog stečajnog postupka</w:t>
      </w:r>
      <w:r w:rsidRPr="00BF1E80">
        <w:t xml:space="preserve"> </w:t>
      </w:r>
      <w:r>
        <w:t>od 10. travnja 2017., ovaj predmet je zaveden po novi poslovni broj St-1003/2017.</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4C6779">
        <w:t>1003/2017-5</w:t>
      </w:r>
      <w:r w:rsidR="00EF5700" w:rsidRPr="006A49A6">
        <w:t xml:space="preserve"> od </w:t>
      </w:r>
      <w:r w:rsidR="004C6779">
        <w:t>9. listopada 2018</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2358A" w:rsidP="00EF5700" w:rsidR="0062358A">
      <w:pPr>
        <w:ind w:firstLine="708"/>
        <w:jc w:val="both"/>
      </w:pPr>
    </w:p>
    <w:p w:rsidRDefault="0062358A" w:rsidP="0062358A" w:rsidR="0062358A" w:rsidRPr="0062358A">
      <w:pPr>
        <w:ind w:firstLine="708"/>
        <w:jc w:val="both"/>
        <w:rPr>
          <w:szCs w:val="24"/>
        </w:rPr>
      </w:pPr>
      <w:r>
        <w:rPr>
          <w:szCs w:val="24"/>
        </w:rPr>
        <w:t xml:space="preserve">Centar za vozila Hrvatske d.d. dostavio je u sudski spis uvjerenje iz kojeg je razvidno da dužnik nije evidentiran kao vlasnik vozila. </w:t>
      </w:r>
    </w:p>
    <w:p w:rsidRDefault="00683679" w:rsidP="00EF5700" w:rsidR="00683679">
      <w:pPr>
        <w:ind w:firstLine="708"/>
        <w:jc w:val="both"/>
      </w:pPr>
    </w:p>
    <w:p w:rsidRDefault="00683679" w:rsidP="00EF5700" w:rsidR="00683679">
      <w:pPr>
        <w:ind w:firstLine="708"/>
        <w:jc w:val="both"/>
      </w:pPr>
      <w:r>
        <w:t>Općinski sud u Splitu, zemljišnoknjižni odjel je 2</w:t>
      </w:r>
      <w:r w:rsidR="0062358A">
        <w:t>6</w:t>
      </w:r>
      <w:r>
        <w:t xml:space="preserve">. listopada 2018. u spis dostavio potvrdu iz koje je razvidno da dužnik nije upisan kao vlasnik nekretnina na području nadležnosti navedenog zemljišnoknjižnog odjela. </w:t>
      </w:r>
    </w:p>
    <w:p w:rsidRDefault="0062358A" w:rsidP="00EF5700" w:rsidR="0062358A">
      <w:pPr>
        <w:ind w:firstLine="708"/>
        <w:jc w:val="both"/>
      </w:pPr>
    </w:p>
    <w:p w:rsidRDefault="0062358A" w:rsidP="0062358A" w:rsidR="0062358A">
      <w:pPr>
        <w:ind w:firstLine="708"/>
        <w:jc w:val="both"/>
      </w:pPr>
      <w:r>
        <w:t xml:space="preserve">Općinski sud u Splitu, zemljišnoknjižni odjel Kaštel Lukšić je 26. listopada 2018.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683679" w:rsidP="0062358A" w:rsidR="0062358A">
      <w:pPr>
        <w:ind w:firstLine="708"/>
        <w:jc w:val="both"/>
        <w:rPr>
          <w:szCs w:val="24"/>
        </w:rPr>
      </w:pPr>
      <w:r>
        <w:t xml:space="preserve">Na ročištu održanom </w:t>
      </w:r>
      <w:r w:rsidR="0062358A">
        <w:t>1. veljače 2019</w:t>
      </w:r>
      <w:r>
        <w:t xml:space="preserve">. zz dužnika </w:t>
      </w:r>
      <w:r w:rsidR="0062358A">
        <w:t>Ivana Grubišić</w:t>
      </w:r>
      <w:r>
        <w:t xml:space="preserve"> se izjasnila o prijedlogu za otvaranje</w:t>
      </w:r>
      <w:r w:rsidR="00EC4DB6">
        <w:t>m</w:t>
      </w:r>
      <w:r>
        <w:t xml:space="preserve"> stečajnog postupka </w:t>
      </w:r>
      <w:r w:rsidR="00EC4DB6">
        <w:t xml:space="preserve">nad dužnikom te je izjavila da se društvo </w:t>
      </w:r>
      <w:r w:rsidR="0062358A">
        <w:t xml:space="preserve">AMPLISSIMA d.o.o. </w:t>
      </w:r>
      <w:r w:rsidR="0062358A">
        <w:rPr>
          <w:szCs w:val="24"/>
        </w:rPr>
        <w:t xml:space="preserve">bavilo prodajom naočala, sunčanih i dioptrijskih. Već nekoliko godina društvo ne obavlja djelatnost. Društvo je svoju djelatnost obavljalo u prodavaonici u Kaštel Kambelovcu. Od 2005. do 2010. društvo je obavljalo svoju djelatnost. Djelatnost se obavljala u iznajmljenom prostoru. Nakon što je ona preuzela društvo bila je jedina zaposlena, a prije nje bilo je nekoliko zaposlenih. Od 2013. ona je odgovorna osoba društva. Od imovine društvo ne posjeduje ništa. Nešto od naočala što je ostalo zaplijenila je Porezna uprava. Dodatno je istaknula da je suglasna s prijedlogom za otvaranje stečajnog postupka. </w:t>
      </w:r>
    </w:p>
    <w:p w:rsidRDefault="0062358A" w:rsidP="0062358A" w:rsidR="0062358A">
      <w:pPr>
        <w:ind w:firstLine="708"/>
        <w:jc w:val="both"/>
        <w:rPr>
          <w:szCs w:val="24"/>
        </w:rPr>
      </w:pPr>
    </w:p>
    <w:p w:rsidRDefault="0062358A" w:rsidP="0062358A" w:rsidR="0062358A" w:rsidRPr="0062358A">
      <w:pPr>
        <w:ind w:firstLine="708"/>
        <w:jc w:val="both"/>
      </w:pPr>
      <w:r>
        <w:rPr>
          <w:szCs w:val="24"/>
        </w:rPr>
        <w:t xml:space="preserve">Na navedenom ročištu zz predlagatelja stečaja je istaknula da je pregledom svih isprava utvrđeno da društvo nema imovine. </w:t>
      </w:r>
    </w:p>
    <w:p w:rsidRDefault="0062358A" w:rsidP="0062358A" w:rsidR="0062358A">
      <w:pPr>
        <w:jc w:val="both"/>
        <w:rPr>
          <w:szCs w:val="24"/>
        </w:rPr>
      </w:pPr>
    </w:p>
    <w:p w:rsidRDefault="00EF5700" w:rsidP="0062358A"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62358A">
        <w:t>58</w:t>
      </w:r>
      <w:r>
        <w:t xml:space="preserve"> spisa) kojom se potvrđuje da dužnik na dan </w:t>
      </w:r>
      <w:r w:rsidR="0062358A">
        <w:t>31. siječnja 2019</w:t>
      </w:r>
      <w:r>
        <w:t xml:space="preserve">., u Očevidniku </w:t>
      </w:r>
      <w:r>
        <w:rPr>
          <w:szCs w:val="24"/>
        </w:rPr>
        <w:t xml:space="preserve">redoslijeda osnova za plaćanje, ima evidentirane neizvršne osnove za plaćanje u neprekinutom razdoblju od </w:t>
      </w:r>
      <w:r w:rsidR="0062358A">
        <w:rPr>
          <w:szCs w:val="24"/>
        </w:rPr>
        <w:t>3597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825570">
        <w:rPr>
          <w:szCs w:val="24"/>
        </w:rPr>
        <w:t>1.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916A8C" w:rsidP="00916A8C" w:rsidR="001237F9">
      <w:pPr>
        <w:jc w:val="right"/>
      </w:pPr>
      <w:r>
        <w:t>Katarina Mikulić</w:t>
      </w:r>
      <w:r w:rsidR="001237F9">
        <w:t>,v.r.</w:t>
      </w:r>
    </w:p>
    <w:p w:rsidRDefault="001237F9" w:rsidP="0071700F" w:rsidR="001237F9">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237F9" w:rsidP="0071700F" w:rsidR="001237F9"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1237F9">
      <w:rPr>
        <w:noProof/>
      </w:rPr>
      <w:t>4</w:t>
    </w:r>
    <w:r>
      <w:fldChar w:fldCharType="end"/>
    </w:r>
    <w:r>
      <w:tab/>
      <w:t xml:space="preserve">   </w:t>
    </w:r>
    <w:r w:rsidR="00916A8C">
      <w:tab/>
    </w:r>
    <w:r w:rsidR="00916A8C">
      <w:tab/>
    </w:r>
    <w:r w:rsidR="00916A8C" w:rsidRPr="001A4844">
      <w:t>Poslovni broj: 4. St-</w:t>
    </w:r>
    <w:r w:rsidR="004C6779">
      <w:t>1003/2017-26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237F9"/>
    <w:rsid w:val="00182195"/>
    <w:rsid w:val="0024181F"/>
    <w:rsid w:val="002C285B"/>
    <w:rsid w:val="003C2F22"/>
    <w:rsid w:val="00417EA6"/>
    <w:rsid w:val="004C6779"/>
    <w:rsid w:val="005C45A2"/>
    <w:rsid w:val="006151F4"/>
    <w:rsid w:val="0062358A"/>
    <w:rsid w:val="00683679"/>
    <w:rsid w:val="0071519E"/>
    <w:rsid w:val="007F7A84"/>
    <w:rsid w:val="00814EDB"/>
    <w:rsid w:val="00815142"/>
    <w:rsid w:val="00825570"/>
    <w:rsid w:val="00853B3E"/>
    <w:rsid w:val="008C0148"/>
    <w:rsid w:val="008D3CAB"/>
    <w:rsid w:val="00916A8C"/>
    <w:rsid w:val="00981D37"/>
    <w:rsid w:val="00A46FEF"/>
    <w:rsid w:val="00A51DE9"/>
    <w:rsid w:val="00A86E26"/>
    <w:rsid w:val="00B7506F"/>
    <w:rsid w:val="00D778AF"/>
    <w:rsid w:val="00D8632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1237F9"/>
    <w:rPr>
      <w:color w:val="808080"/>
      <w:bdr w:space="0" w:sz="0" w:color="auto" w:val="none"/>
      <w:shd w:fill="auto" w:color="auto" w:val="clear"/>
    </w:rPr>
  </w:style>
  <w:style w:customStyle="true" w:styleId="eSPISCCParagraphDefaultFont" w:type="character">
    <w:name w:val="eSPIS_CC_Paragraph Default Font"/>
    <w:basedOn w:val="Zadanifontodlomka"/>
    <w:rsid w:val="001237F9"/>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237F9"/>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237F9"/>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237F9"/>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1237F9"/>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1237F9"/>
    <w:rPr>
      <w:color w:val="808080"/>
      <w:bdr w:color="auto" w:space="0" w:sz="0" w:val="none"/>
      <w:shd w:color="auto" w:fill="auto" w:val="clear"/>
    </w:rPr>
  </w:style>
  <w:style w:customStyle="1" w:styleId="eSPISCCParagraphDefaultFont" w:type="character">
    <w:name w:val="eSPIS_CC_Paragraph Default Font"/>
    <w:basedOn w:val="Zadanifontodlomka"/>
    <w:rsid w:val="001237F9"/>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237F9"/>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237F9"/>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237F9"/>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1237F9"/>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1003</izvorni_sadrzaj>
    <derivirana_varijabla naziv="DomainObject.Predmet.Broj_1">1003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St-1003/2017</izvorni_sadrzaj>
    <derivirana_varijabla naziv="DomainObject.Predmet.OznakaBroj_1">St-1003/2017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AMPLISSIMA za proizvodnju i trgovinu, društvo s ograničenom odgovornošću</izvorni_sadrzaj>
    <derivirana_varijabla naziv="DomainObject.Predmet.ProtustrankaFormated_1">  AMPLISSIMA za proizvodnju i trgovinu, društvo s ograničenom odgovornošću</derivirana_varijabla>
  </DomainObject.Predmet.ProtustrankaFormated>
  <DomainObject.Predmet.ProtustrankaFormatedOIB>
    <izvorni_sadrzaj>  AMPLISSIMA za proizvodnju i trgovinu, društvo s ograničenom odgovornošću, OIB 58229096910</izvorni_sadrzaj>
    <derivirana_varijabla naziv="DomainObject.Predmet.ProtustrankaFormatedOIB_1">  AMPLISSIMA za proizvodnju i trgovinu, društvo s ograničenom odgovornošću, OIB 58229096910</derivirana_varijabla>
  </DomainObject.Predmet.ProtustrankaFormatedOIB>
  <DomainObject.Predmet.ProtustrankaFormatedWithAdress>
    <izvorni_sadrzaj> AMPLISSIMA za proizvodnju i trgovinu, društvo s ograničenom odgovornošću, Vinkovačka 10, 21214 Kaštel Gomilica</izvorni_sadrzaj>
    <derivirana_varijabla naziv="DomainObject.Predmet.ProtustrankaFormatedWithAdress_1"> AMPLISSIMA za proizvodnju i trgovinu, društvo s ograničenom odgovornošću, Vinkovačka 10, 21214 Kaštel Gomilica</derivirana_varijabla>
  </DomainObject.Predmet.ProtustrankaFormatedWithAdress>
  <DomainObject.Predmet.ProtustrankaFormatedWithAdressOIB>
    <izvorni_sadrzaj> AMPLISSIMA za proizvodnju i trgovinu, društvo s ograničenom odgovornošću, OIB 58229096910, Vinkovačka 10, 21214 Kaštel Gomilica</izvorni_sadrzaj>
    <derivirana_varijabla naziv="DomainObject.Predmet.ProtustrankaFormatedWithAdressOIB_1"> AMPLISSIMA za proizvodnju i trgovinu, društvo s ograničenom odgovornošću, OIB 58229096910, Vinkovačka 10, 21214 Kaštel Gomilica</derivirana_varijabla>
  </DomainObject.Predmet.ProtustrankaFormatedWithAdressOIB>
  <DomainObject.Predmet.ProtustrankaWithAdress>
    <izvorni_sadrzaj>AMPLISSIMA za proizvodnju i trgovinu, društvo s ograničenom odgovornošću Vinkovačka 10, 21214 Kaštel Gomilica</izvorni_sadrzaj>
    <derivirana_varijabla naziv="DomainObject.Predmet.ProtustrankaWithAdress_1">AMPLISSIMA za proizvodnju i trgovinu, društvo s ograničenom odgovornošću Vinkovačka 10, 21214 Kaštel Gomilica</derivirana_varijabla>
  </DomainObject.Predmet.ProtustrankaWithAdress>
  <DomainObject.Predmet.ProtustrankaWithAdressOIB>
    <izvorni_sadrzaj>AMPLISSIMA za proizvodnju i trgovinu, društvo s ograničenom odgovornošću, OIB 58229096910, Vinkovačka 10, 21214 Kaštel Gomilica</izvorni_sadrzaj>
    <derivirana_varijabla naziv="DomainObject.Predmet.ProtustrankaWithAdressOIB_1">AMPLISSIMA za proizvodnju i trgovinu, društvo s ograničenom odgovornošću, OIB 58229096910, Vinkovačka 10, 21214 Kaštel Gomilica</derivirana_varijabla>
  </DomainObject.Predmet.ProtustrankaWithAdressOIB>
  <DomainObject.Predmet.ProtustrankaNazivFormated>
    <izvorni_sadrzaj>AMPLISSIMA za proizvodnju i trgovinu, društvo s ograničenom odgovornošću</izvorni_sadrzaj>
    <derivirana_varijabla naziv="DomainObject.Predmet.ProtustrankaNazivFormated_1">AMPLISSIMA za proizvodnju i trgovinu, društvo s ograničenom odgovornošću</derivirana_varijabla>
  </DomainObject.Predmet.ProtustrankaNazivFormated>
  <DomainObject.Predmet.ProtustrankaNazivFormatedOIB>
    <izvorni_sadrzaj>AMPLISSIMA za proizvodnju i trgovinu, društvo s ograničenom odgovornošću, OIB 58229096910</izvorni_sadrzaj>
    <derivirana_varijabla naziv="DomainObject.Predmet.ProtustrankaNazivFormatedOIB_1">AMPLISSIMA za proizvodnju i trgovinu, društvo s ograničenom odgovornošću, OIB 58229096910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AMPLISSIMA za proizvodnju i trgovinu, društvo s ograničenom odgovornošću</item>
    </izvorni_sadrzaj>
    <derivirana_varijabla naziv="DomainObject.Predmet.ProtuStrankaListFormated_1">
      <item>AMPLISSIMA za proizvodnju i trgovinu, društvo s ograničenom odgovornošću</item>
    </derivirana_varijabla>
  </DomainObject.Predmet.ProtuStrankaListFormated>
  <DomainObject.Predmet.ProtuStrankaListFormatedOIB>
    <izvorni_sadrzaj>
      <item>AMPLISSIMA za proizvodnju i trgovinu, društvo s ograničenom odgovornošću, OIB 58229096910</item>
    </izvorni_sadrzaj>
    <derivirana_varijabla naziv="DomainObject.Predmet.ProtuStrankaListFormatedOIB_1">
      <item>AMPLISSIMA za proizvodnju i trgovinu, društvo s ograničenom odgovornošću, OIB 58229096910</item>
    </derivirana_varijabla>
  </DomainObject.Predmet.ProtuStrankaListFormatedOIB>
  <DomainObject.Predmet.ProtuStrankaListFormatedWithAdress>
    <izvorni_sadrzaj>
      <item>AMPLISSIMA za proizvodnju i trgovinu, društvo s ograničenom odgovornošću, Vinkovačka 10, 21214 Kaštel Gomilica</item>
    </izvorni_sadrzaj>
    <derivirana_varijabla naziv="DomainObject.Predmet.ProtuStrankaListFormatedWithAdress_1">
      <item>AMPLISSIMA za proizvodnju i trgovinu, društvo s ograničenom odgovornošću, Vinkovačka 10, 21214 Kaštel Gomilica</item>
    </derivirana_varijabla>
  </DomainObject.Predmet.ProtuStrankaListFormatedWithAdress>
  <DomainObject.Predmet.ProtuStrankaListFormatedWithAdressOIB>
    <izvorni_sadrzaj>
      <item>AMPLISSIMA za proizvodnju i trgovinu, društvo s ograničenom odgovornošću, OIB 58229096910, Vinkovačka 10, 21214 Kaštel Gomilica</item>
    </izvorni_sadrzaj>
    <derivirana_varijabla naziv="DomainObject.Predmet.ProtuStrankaListFormatedWithAdressOIB_1">
      <item>AMPLISSIMA za proizvodnju i trgovinu, društvo s ograničenom odgovornošću, OIB 58229096910, Vinkovačka 10, 21214 Kaštel Gomilica</item>
    </derivirana_varijabla>
  </DomainObject.Predmet.ProtuStrankaListFormatedWithAdressOIB>
  <DomainObject.Predmet.ProtuStrankaListNazivFormated>
    <izvorni_sadrzaj>
      <item>AMPLISSIMA za proizvodnju i trgovinu, društvo s ograničenom odgovornošću</item>
    </izvorni_sadrzaj>
    <derivirana_varijabla naziv="DomainObject.Predmet.ProtuStrankaListNazivFormated_1">
      <item>AMPLISSIMA za proizvodnju i trgovinu, društvo s ograničenom odgovornošću</item>
    </derivirana_varijabla>
  </DomainObject.Predmet.ProtuStrankaListNazivFormated>
  <DomainObject.Predmet.ProtuStrankaListNazivFormatedOIB>
    <izvorni_sadrzaj>
      <item>AMPLISSIMA za proizvodnju i trgovinu, društvo s ograničenom odgovornošću, OIB 58229096910</item>
    </izvorni_sadrzaj>
    <derivirana_varijabla naziv="DomainObject.Predmet.ProtuStrankaListNazivFormatedOIB_1">
      <item>AMPLISSIMA za proizvodnju i trgovinu, društvo s ograničenom odgovornošću, OIB 58229096910</item>
    </derivirana_varijabla>
  </DomainObject.Predmet.ProtuStrankaListNazivFormatedOIB>
  <DomainObject.Predmet.OstaliListFormated>
    <izvorni_sadrzaj>
      <item>ŽUPANIJSKO DRŽAVNO ODVJETNIŠTVO U SPLITU punomoćnik sudionika u postupku RH, Ministarstvo financija RH</item>
      <item>Ivana Grubišić</item>
    </izvorni_sadrzaj>
    <derivirana_varijabla naziv="DomainObject.Predmet.OstaliListFormated_1">
      <item>ŽUPANIJSKO DRŽAVNO ODVJETNIŠTVO U SPLITU punomoćnik sudionika u postupku RH, Ministarstvo financija RH</item>
      <item>Ivana Grubišić</item>
    </derivirana_varijabla>
  </DomainObject.Predmet.OstaliListFormated>
  <DomainObject.Predmet.OstaliListFormatedOIB>
    <izvorni_sadrzaj>
      <item>ŽUPANIJSKO DRŽAVNO ODVJETNIŠTVO U SPLITU, OIB 70793241859 punomoćnik sudionika u postupku RH, Ministarstvo financija RH</item>
      <item>Ivana Grubišić, OIB 54364804679</item>
    </izvorni_sadrzaj>
    <derivirana_varijabla naziv="DomainObject.Predmet.OstaliListFormatedOIB_1">
      <item>ŽUPANIJSKO DRŽAVNO ODVJETNIŠTVO U SPLITU, OIB 70793241859 punomoćnik sudionika u postupku RH, Ministarstvo financija RH</item>
      <item>Ivana Grubišić, OIB 54364804679</item>
    </derivirana_varijabla>
  </DomainObject.Predmet.OstaliListFormatedOIB>
  <DomainObject.Predmet.OstaliListFormatedWithAdress>
    <izvorni_sadrzaj>
      <item>ŽUPANIJSKO DRŽAVNO ODVJETNIŠTVO U SPLITU, Gundulićeva 29a, 21000 Split punomoćnik sudionika u postupku RH, Ministarstvo financija RH</item>
      <item>Ivana Grubišić, Put Rakovića 4, 21214 Kaštel Kambelovac</item>
    </izvorni_sadrzaj>
    <derivirana_varijabla naziv="DomainObject.Predmet.OstaliListFormatedWithAdress_1">
      <item>ŽUPANIJSKO DRŽAVNO ODVJETNIŠTVO U SPLITU, Gundulićeva 29a, 21000 Split punomoćnik sudionika u postupku RH, Ministarstvo financija RH</item>
      <item>Ivana Grubišić, Put Rakovića 4, 21214 Kaštel Kambelovac</item>
    </derivirana_varijabla>
  </DomainObject.Predmet.OstaliListFormatedWithAdress>
  <DomainObject.Predmet.OstaliListFormatedWithAdressOIB>
    <izvorni_sadrzaj>
      <item>ŽUPANIJSKO DRŽAVNO ODVJETNIŠTVO U SPLITU, OIB 70793241859, Gundulićeva 29a, 21000 Split punomoćnik sudionika u postupku RH, Ministarstvo financija RH</item>
      <item>Ivana Grubišić, OIB 54364804679, Put Rakovića 4, 21214 Kaštel Kambelovac</item>
    </izvorni_sadrzaj>
    <derivirana_varijabla naziv="DomainObject.Predmet.OstaliListFormatedWithAdressOIB_1">
      <item>ŽUPANIJSKO DRŽAVNO ODVJETNIŠTVO U SPLITU, OIB 70793241859, Gundulićeva 29a, 21000 Split punomoćnik sudionika u postupku RH, Ministarstvo financija RH</item>
      <item>Ivana Grubišić, OIB 54364804679, Put Rakovića 4, 21214 Kaštel Kambelovac</item>
    </derivirana_varijabla>
  </DomainObject.Predmet.OstaliListFormatedWithAdressOIB>
  <DomainObject.Predmet.OstaliListNazivFormated>
    <izvorni_sadrzaj>
      <item>ŽUPANIJSKO DRŽAVNO ODVJETNIŠTVO U SPLITU</item>
      <item>Ivana Grubišić</item>
    </izvorni_sadrzaj>
    <derivirana_varijabla naziv="DomainObject.Predmet.OstaliListNazivFormated_1">
      <item>ŽUPANIJSKO DRŽAVNO ODVJETNIŠTVO U SPLITU</item>
      <item>Ivana Grubišić</item>
    </derivirana_varijabla>
  </DomainObject.Predmet.OstaliListNazivFormated>
  <DomainObject.Predmet.OstaliListNazivFormatedOIB>
    <izvorni_sadrzaj>
      <item>ŽUPANIJSKO DRŽAVNO ODVJETNIŠTVO U SPLITU, OIB 70793241859</item>
      <item>Ivana Grubišić, OIB 54364804679</item>
    </izvorni_sadrzaj>
    <derivirana_varijabla naziv="DomainObject.Predmet.OstaliListNazivFormatedOIB_1">
      <item>ŽUPANIJSKO DRŽAVNO ODVJETNIŠTVO U SPLITU, OIB 70793241859</item>
      <item>Ivana Grubišić, OIB 54364804679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AMPLISSIMA za proizvodnju i trgovinu, društvo s ograničenom odgovornošću</izvorni_sadrzaj>
    <derivirana_varijabla naziv="DomainObject.Predmet.ProtustrankaIDrugi_1">AMPLISSIMA za proizvodnju i trgovinu, društvo s ograničenom odgovornošću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AMPLISSIMA za proizvodnju i trgovinu, društvo s ograničenom odgovornošću, OIB 58229096910, Vinkovačka 10, 21214 Kaštel Gomilica</izvorni_sadrzaj>
    <derivirana_varijabla naziv="DomainObject.Predmet.ProtustrankaIDrugiAdressOIB_1">AMPLISSIMA za proizvodnju i trgovinu, društvo s ograničenom odgovornošću, OIB 58229096910, Vinkovačka 10,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AMPLISSIMA za proizvodnju i trgovinu, društvo s ograničenom odgovornošću</item>
      <item>FINANCIJSKA AGENCIJA, RC SPLIT</item>
      <item>RH, Ministarstvo financija RH</item>
      <item>ŽUPANIJSKO DRŽAVNO ODVJETNIŠTVO U SPLITU</item>
      <item>Ivana Grubišić</item>
    </izvorni_sadrzaj>
    <derivirana_varijabla naziv="DomainObject.Predmet.SudioniciListNaziv_1">
      <item>AMPLISSIMA za proizvodnju i trgovinu, društvo s ograničenom odgovornošću</item>
      <item>FINANCIJSKA AGENCIJA, RC SPLIT</item>
      <item>RH, Ministarstvo financija RH</item>
      <item>ŽUPANIJSKO DRŽAVNO ODVJETNIŠTVO U SPLITU</item>
      <item>Ivana Grubišić</item>
    </derivirana_varijabla>
  </DomainObject.Predmet.SudioniciListNaziv>
  <DomainObject.Predmet.SudioniciListAdressOIB>
    <izvorni_sadrzaj>
      <item>AMPLISSIMA za proizvodnju i trgovinu, društvo s ograničenom odgovornošću, OIB 58229096910, Vinkovačka 10,21214 Kaštel Gomilica</item>
      <item>FINANCIJSKA AGENCIJA, RC SPLIT, OIB 85821130368, Mažuranićevo šetalište 24 b,21000 Split</item>
      <item>RH, Ministarstvo financija RH, OIB 18683136487</item>
      <item>ŽUPANIJSKO DRŽAVNO ODVJETNIŠTVO U SPLITU, OIB 70793241859, Gundulićeva 29a,21000 Split</item>
      <item>Ivana Grubišić, OIB 54364804679, Put Rakovića 4,21214 Kaštel Kambelovac</item>
    </izvorni_sadrzaj>
    <derivirana_varijabla naziv="DomainObject.Predmet.SudioniciListAdressOIB_1">
      <item>AMPLISSIMA za proizvodnju i trgovinu, društvo s ograničenom odgovornošću, OIB 58229096910, Vinkovačka 10,21214 Kaštel Gomilica</item>
      <item>FINANCIJSKA AGENCIJA, RC SPLIT, OIB 85821130368, Mažuranićevo šetalište 24 b,21000 Split</item>
      <item>RH, Ministarstvo financija RH, OIB 18683136487</item>
      <item>ŽUPANIJSKO DRŽAVNO ODVJETNIŠTVO U SPLITU, OIB 70793241859, Gundulićeva 29a,21000 Split</item>
      <item>Ivana Grubišić, OIB 54364804679, Put Rakovića 4,21214 Kaštel Kambelovac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58229096910</item>
      <item>, OIB 85821130368</item>
      <item>, OIB 18683136487</item>
      <item>, OIB 70793241859</item>
      <item>, OIB 54364804679</item>
    </izvorni_sadrzaj>
    <derivirana_varijabla naziv="DomainObject.Predmet.SudioniciListNazivOIB_1">
      <item>, OIB 58229096910</item>
      <item>, OIB 85821130368</item>
      <item>, OIB 18683136487</item>
      <item>, OIB 70793241859</item>
      <item>, OIB 54364804679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veljače 2019.</izvorni_sadrzaj>
    <derivirana_varijabla naziv="DomainObject.Predmet.DatumZadnjeOdrzaneSudskeRadnje_1">1. veljače 2019.</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St-1003/2017-9</izvorni_sadrzaj>
    <derivirana_varijabla naziv="DomainObject.PredzadnjaOdlukaIzPredmeta.Oznaka_1">St-1003/2017-9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1500</properties:Words>
  <properties:Characters>8539</properties:Characters>
  <properties:Lines>168</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2018-11-19T14:13:00Z</cp:lastPrinted>
  <dcterms:modified xmlns:xsi="http://www.w3.org/2001/XMLSchema-instance" xsi:type="dcterms:W3CDTF">2019-02-01T11:10:00Z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