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729f" w14:paraId="9f3729f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4079C1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079C1">
              <w:rPr>
                <w:noProof/>
                <w:sz w:val="24"/>
              </w:rPr>
              <w:t>880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4079C1" w:rsidRPr="004079C1">
        <w:rPr>
          <w:rFonts w:cs="Times New Roman" w:hAnsi="Times New Roman" w:ascii="Times New Roman"/>
          <w:sz w:val="24"/>
          <w:szCs w:val="24"/>
        </w:rPr>
        <w:t>VIRIUM d.o.o., OIB: 89963106244, Split, Kvaternikova 28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6974F2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4079C1" w:rsidRPr="004079C1">
        <w:rPr>
          <w:rFonts w:cs="Times New Roman" w:hAnsi="Times New Roman" w:ascii="Times New Roman"/>
          <w:sz w:val="24"/>
          <w:szCs w:val="24"/>
        </w:rPr>
        <w:t>VIRIUM d.o.o., OIB: 89963106244, Split, Kvaternikova 28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6974F2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4079C1">
        <w:rPr>
          <w:lang w:val="hr-HR"/>
        </w:rPr>
        <w:t xml:space="preserve">Marina Mamić iz </w:t>
      </w:r>
      <w:r w:rsidR="004079C1" w:rsidRPr="004079C1">
        <w:rPr>
          <w:lang w:val="hr-HR"/>
        </w:rPr>
        <w:t>Zagreba, Kruge 9, OIB: 12021589075.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4079C1" w:rsidRPr="004079C1">
        <w:rPr>
          <w:rFonts w:cs="Times New Roman" w:hAnsi="Times New Roman" w:ascii="Times New Roman"/>
          <w:sz w:val="24"/>
          <w:szCs w:val="24"/>
        </w:rPr>
        <w:t>VIRIUM d.o.o., OIB: 89963106244, Split, Kvaternikova 28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660525" w:rsidP="00660525" w:rsidR="00660525" w:rsidRPr="001218F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Pr="00660525">
        <w:rPr>
          <w:lang w:val="hr-HR"/>
        </w:rPr>
        <w:t xml:space="preserve">V. Nalaže se Financijskoj agenciji da naloži banci kod koje dužnik ima otvoren račun da zaplijenjena novčana sredstva na ime predujma za namirenje troškova stečajnog postupka u iznosu od </w:t>
      </w:r>
      <w:r w:rsidR="004079C1">
        <w:rPr>
          <w:lang w:val="hr-HR"/>
        </w:rPr>
        <w:t>918,94</w:t>
      </w:r>
      <w:r w:rsidRPr="00660525">
        <w:rPr>
          <w:lang w:val="hr-HR"/>
        </w:rPr>
        <w:t xml:space="preserve"> kn prenese s računa dužnika na depozitni račun Trgovačkog suda u Splitu broj HR1623900011300000664, otvoren kod Hrvatske poštanske banke d. d. Zagreb, uz svrhu uplate ˝predujam za troškov</w:t>
      </w:r>
      <w:r w:rsidR="004E24FF">
        <w:rPr>
          <w:lang w:val="hr-HR"/>
        </w:rPr>
        <w:t>e stečajnog postupka br. 11.St-</w:t>
      </w:r>
      <w:r w:rsidR="004079C1">
        <w:rPr>
          <w:lang w:val="hr-HR"/>
        </w:rPr>
        <w:t>880</w:t>
      </w:r>
      <w:r w:rsidRPr="00660525">
        <w:rPr>
          <w:lang w:val="hr-HR"/>
        </w:rPr>
        <w:t>/2017˝ te obustavu daljnje pljenidbe po ovoj osnovi.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079C1">
        <w:rPr>
          <w:lang w:val="hr-HR"/>
        </w:rPr>
        <w:t>11. rujna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4079C1" w:rsidRPr="004079C1">
        <w:t>VIRIUM d.o.o., OIB: 89963106244, Split, Kvaternikova 28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dan </w:t>
      </w:r>
      <w:r w:rsidR="004079C1">
        <w:rPr>
          <w:lang w:val="hr-HR"/>
        </w:rPr>
        <w:t>7. rujna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4079C1">
        <w:rPr>
          <w:lang w:val="hr-HR"/>
        </w:rPr>
        <w:t>14.466,15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  <w:r w:rsidR="00660525" w:rsidRPr="00660525">
        <w:rPr>
          <w:lang w:val="hr-HR"/>
        </w:rPr>
        <w:t xml:space="preserve">U istom zahtjevu FINA je u smislu odredbe čl. 112. st. 5. Stečajnog zakona („Narodne novine“ 71/15 i 104/17; dalje SZ) obavijestila sud da dužnik na dan </w:t>
      </w:r>
      <w:r w:rsidR="004079C1">
        <w:rPr>
          <w:lang w:val="hr-HR"/>
        </w:rPr>
        <w:t>7</w:t>
      </w:r>
      <w:r w:rsidR="004E24FF">
        <w:rPr>
          <w:lang w:val="hr-HR"/>
        </w:rPr>
        <w:t>. rujna</w:t>
      </w:r>
      <w:r w:rsidR="00660525" w:rsidRPr="00660525">
        <w:rPr>
          <w:lang w:val="hr-HR"/>
        </w:rPr>
        <w:t xml:space="preserve"> 2017. </w:t>
      </w:r>
      <w:r w:rsidR="00660525" w:rsidRPr="00660525">
        <w:rPr>
          <w:lang w:val="hr-HR"/>
        </w:rPr>
        <w:lastRenderedPageBreak/>
        <w:t>na ime predujma za namirenje troškova stečajnog postupka ima zaplijenjen</w:t>
      </w:r>
      <w:r w:rsidR="004E24FF">
        <w:rPr>
          <w:lang w:val="hr-HR"/>
        </w:rPr>
        <w:t xml:space="preserve">a novčana sredstva u iznosu od </w:t>
      </w:r>
      <w:r w:rsidR="004079C1">
        <w:rPr>
          <w:lang w:val="hr-HR"/>
        </w:rPr>
        <w:t>918,94</w:t>
      </w:r>
      <w:r w:rsidR="004E24FF">
        <w:rPr>
          <w:lang w:val="hr-HR"/>
        </w:rPr>
        <w:t xml:space="preserve"> </w:t>
      </w:r>
      <w:r w:rsidR="00660525" w:rsidRPr="00660525">
        <w:rPr>
          <w:lang w:val="hr-HR"/>
        </w:rPr>
        <w:t>kn.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6974F2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38C0" w:rsidP="005112CF" w:rsidR="005D38C0">
      <w:pPr>
        <w:spacing w:before="160"/>
        <w:jc w:val="both"/>
        <w:rPr>
          <w:lang w:val="hr-HR"/>
        </w:rPr>
      </w:pP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DBB" w:rsidRPr="00B85DBB">
          <w:rPr>
            <w:noProof/>
            <w:lang w:val="hr-HR"/>
          </w:rPr>
          <w:t>3</w:t>
        </w:r>
        <w:r>
          <w:fldChar w:fldCharType="end"/>
        </w:r>
        <w:r>
          <w:tab/>
          <w:t>Poslovni broj: 11.St-</w:t>
        </w:r>
        <w:r w:rsidR="004079C1">
          <w:t>88</w:t>
        </w:r>
        <w:r w:rsidR="004E24FF">
          <w:t>0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974F2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85DBB"/>
    <w:rsid w:val="00BA2339"/>
    <w:rsid w:val="00CF4AD9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5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DB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5DBB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5DB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5DB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5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DB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5DBB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5DB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5DB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St-880/2017</izvorni_sadrzaj>
    <derivirana_varijabla naziv="DomainObject.Predmet.OznakaBroj_1">St-880/2017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VIRIUM d.o.o. za ugostiteljstvo</izvorni_sadrzaj>
    <derivirana_varijabla naziv="DomainObject.Predmet.ProtustrankaFormated_1">  VIRIUM d.o.o. za ugostiteljstvo</derivirana_varijabla>
  </DomainObject.Predmet.ProtustrankaFormated>
  <DomainObject.Predmet.ProtustrankaFormatedOIB>
    <izvorni_sadrzaj>  VIRIUM d.o.o. za ugostiteljstvo, OIB 89963106244</izvorni_sadrzaj>
    <derivirana_varijabla naziv="DomainObject.Predmet.ProtustrankaFormatedOIB_1">  VIRIUM d.o.o. za ugostiteljstvo, OIB 89963106244</derivirana_varijabla>
  </DomainObject.Predmet.ProtustrankaFormatedOIB>
  <DomainObject.Predmet.ProtustrankaFormatedWithAdress>
    <izvorni_sadrzaj> VIRIUM d.o.o. za ugostiteljstvo, Kvaternikova 28, 21000 Split</izvorni_sadrzaj>
    <derivirana_varijabla naziv="DomainObject.Predmet.ProtustrankaFormatedWithAdress_1"> VIRIUM d.o.o. za ugostiteljstvo, Kvaternikova 28, 21000 Split</derivirana_varijabla>
  </DomainObject.Predmet.ProtustrankaFormatedWithAdress>
  <DomainObject.Predmet.ProtustrankaFormatedWithAdressOIB>
    <izvorni_sadrzaj> VIRIUM d.o.o. za ugostiteljstvo, OIB 89963106244, Kvaternikova 28, 21000 Split</izvorni_sadrzaj>
    <derivirana_varijabla naziv="DomainObject.Predmet.ProtustrankaFormatedWithAdressOIB_1"> VIRIUM d.o.o. za ugostiteljstvo, OIB 89963106244, Kvaternikova 28, 21000 Split</derivirana_varijabla>
  </DomainObject.Predmet.ProtustrankaFormatedWithAdressOIB>
  <DomainObject.Predmet.ProtustrankaWithAdress>
    <izvorni_sadrzaj>VIRIUM d.o.o. za ugostiteljstvo Kvaternikova 28, 21000 Split</izvorni_sadrzaj>
    <derivirana_varijabla naziv="DomainObject.Predmet.ProtustrankaWithAdress_1">VIRIUM d.o.o. za ugostiteljstvo Kvaternikova 28, 21000 Split</derivirana_varijabla>
  </DomainObject.Predmet.ProtustrankaWithAdress>
  <DomainObject.Predmet.ProtustrankaWithAdressOIB>
    <izvorni_sadrzaj>VIRIUM d.o.o. za ugostiteljstvo, OIB 89963106244, Kvaternikova 28, 21000 Split</izvorni_sadrzaj>
    <derivirana_varijabla naziv="DomainObject.Predmet.ProtustrankaWithAdressOIB_1">VIRIUM d.o.o. za ugostiteljstvo, OIB 89963106244, Kvaternikova 28, 21000 Split</derivirana_varijabla>
  </DomainObject.Predmet.ProtustrankaWithAdressOIB>
  <DomainObject.Predmet.ProtustrankaNazivFormated>
    <izvorni_sadrzaj>VIRIUM d.o.o. za ugostiteljstvo</izvorni_sadrzaj>
    <derivirana_varijabla naziv="DomainObject.Predmet.ProtustrankaNazivFormated_1">VIRIUM d.o.o. za ugostiteljstvo</derivirana_varijabla>
  </DomainObject.Predmet.ProtustrankaNazivFormated>
  <DomainObject.Predmet.ProtustrankaNazivFormatedOIB>
    <izvorni_sadrzaj>VIRIUM d.o.o. za ugostiteljstvo, OIB 89963106244</izvorni_sadrzaj>
    <derivirana_varijabla naziv="DomainObject.Predmet.ProtustrankaNazivFormatedOIB_1">VIRIUM d.o.o. za ugostiteljstvo, OIB 89963106244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14466.15</izvorni_sadrzaj>
    <derivirana_varijabla naziv="DomainObject.Predmet.TrenutnaVrijednost_1">14466.15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VIRIUM d.o.o. za ugostiteljstvo</item>
    </izvorni_sadrzaj>
    <derivirana_varijabla naziv="DomainObject.Predmet.ProtuStrankaListFormated_1">
      <item>VIRIUM d.o.o. za ugostiteljstvo</item>
    </derivirana_varijabla>
  </DomainObject.Predmet.ProtuStrankaListFormated>
  <DomainObject.Predmet.ProtuStrankaListFormatedOIB>
    <izvorni_sadrzaj>
      <item>VIRIUM d.o.o. za ugostiteljstvo, OIB 89963106244</item>
    </izvorni_sadrzaj>
    <derivirana_varijabla naziv="DomainObject.Predmet.ProtuStrankaListFormatedOIB_1">
      <item>VIRIUM d.o.o. za ugostiteljstvo, OIB 89963106244</item>
    </derivirana_varijabla>
  </DomainObject.Predmet.ProtuStrankaListFormatedOIB>
  <DomainObject.Predmet.ProtuStrankaListFormatedWithAdress>
    <izvorni_sadrzaj>
      <item>VIRIUM d.o.o. za ugostiteljstvo, Kvaternikova 28, 21000 Split</item>
    </izvorni_sadrzaj>
    <derivirana_varijabla naziv="DomainObject.Predmet.ProtuStrankaListFormatedWithAdress_1">
      <item>VIRIUM d.o.o. za ugostiteljstvo, Kvaternikova 28, 21000 Split</item>
    </derivirana_varijabla>
  </DomainObject.Predmet.ProtuStrankaListFormatedWithAdress>
  <DomainObject.Predmet.ProtuStrankaListFormatedWithAdressOIB>
    <izvorni_sadrzaj>
      <item>VIRIUM d.o.o. za ugostiteljstvo, OIB 89963106244, Kvaternikova 28, 21000 Split</item>
    </izvorni_sadrzaj>
    <derivirana_varijabla naziv="DomainObject.Predmet.ProtuStrankaListFormatedWithAdressOIB_1">
      <item>VIRIUM d.o.o. za ugostiteljstvo, OIB 89963106244, Kvaternikova 28, 21000 Split</item>
    </derivirana_varijabla>
  </DomainObject.Predmet.ProtuStrankaListFormatedWithAdressOIB>
  <DomainObject.Predmet.ProtuStrankaListNazivFormated>
    <izvorni_sadrzaj>
      <item>VIRIUM d.o.o. za ugostiteljstvo</item>
    </izvorni_sadrzaj>
    <derivirana_varijabla naziv="DomainObject.Predmet.ProtuStrankaListNazivFormated_1">
      <item>VIRIUM d.o.o. za ugostiteljstvo</item>
    </derivirana_varijabla>
  </DomainObject.Predmet.ProtuStrankaListNazivFormated>
  <DomainObject.Predmet.ProtuStrankaListNazivFormatedOIB>
    <izvorni_sadrzaj>
      <item>VIRIUM d.o.o. za ugostiteljstvo, OIB 89963106244</item>
    </izvorni_sadrzaj>
    <derivirana_varijabla naziv="DomainObject.Predmet.ProtuStrankaListNazivFormatedOIB_1">
      <item>VIRIUM d.o.o. za ugostiteljstvo, OIB 89963106244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VIRIUM d.o.o. za ugostiteljstvo</izvorni_sadrzaj>
    <derivirana_varijabla naziv="DomainObject.Predmet.ProtustrankaIDrugi_1">VIRIUM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VIRIUM d.o.o. za ugostiteljstvo, OIB 89963106244, Kvaternikova 28, 21000 Split</izvorni_sadrzaj>
    <derivirana_varijabla naziv="DomainObject.Predmet.ProtustrankaIDrugiAdressOIB_1">VIRIUM d.o.o. za ugostiteljstvo, OIB 89963106244, Kvaternikova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VIRIUM d.o.o. za ugostiteljstvo</item>
      <item>FINANCIJSKA AGENCIJA, RC SPLIT</item>
    </izvorni_sadrzaj>
    <derivirana_varijabla naziv="DomainObject.Predmet.SudioniciListNaziv_1">
      <item>VIRIUM d.o.o. za ugostiteljstvo</item>
      <item>FINANCIJSKA AGENCIJA, RC SPLIT</item>
    </derivirana_varijabla>
  </DomainObject.Predmet.SudioniciListNaziv>
  <DomainObject.Predmet.SudioniciListAdressOIB>
    <izvorni_sadrzaj>
      <item>VIRIUM d.o.o. za ugostiteljstvo, OIB 89963106244, Kvaternikova 28,21000 Split</item>
      <item>FINANCIJSKA AGENCIJA, RC SPLIT, OIB 85821130368, Mažuranićevo šetalište 24 b,21000 Split</item>
    </izvorni_sadrzaj>
    <derivirana_varijabla naziv="DomainObject.Predmet.SudioniciListAdressOIB_1">
      <item>VIRIUM d.o.o. za ugostiteljstvo, OIB 89963106244, Kvaternikova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89963106244</item>
      <item>, OIB 85821130368</item>
    </izvorni_sadrzaj>
    <derivirana_varijabla naziv="DomainObject.Predmet.SudioniciListNazivOIB_1">
      <item>, OIB 89963106244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750F0-4F58-48B3-8166-2B78D7419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4652</properties:Characters>
  <properties:Lines>101</properties:Lines>
  <properties:Paragraphs>34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2018-02-19T11:47:00Z</cp:lastPrinted>
  <dcterms:modified xmlns:xsi="http://www.w3.org/2001/XMLSchema-instance" xsi:type="dcterms:W3CDTF">2018-02-19T12:47:00Z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