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176b" w14:paraId="364176b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E066C">
        <w:t>2264/2016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</w:t>
      </w:r>
      <w:r w:rsidR="001E1A9A">
        <w:rPr>
          <w:lang w:val="pt-BR"/>
        </w:rPr>
        <w:t>Trg Svibanjskih žrtava 1995 1</w:t>
      </w:r>
      <w:r w:rsidR="00591F57" w:rsidRPr="00591F57">
        <w:rPr>
          <w:lang w:val="pt-BR"/>
        </w:rPr>
        <w:t xml:space="preserve">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DE066C">
        <w:rPr>
          <w:lang w:val="pt-BR"/>
        </w:rPr>
        <w:t>ROBNA KUĆA MIAMI j.d.o.o., Sisak, Marijana Celjaka 82</w:t>
      </w:r>
      <w:r w:rsidR="001E1A9A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03.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60E3D">
        <w:rPr>
          <w:lang w:val="pt-BR"/>
        </w:rPr>
        <w:t>ROBNA KUĆA MIAMI j.d.o.o., Sisak, Marijana Celjaka 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226</w:t>
      </w:r>
      <w:r w:rsidR="00335879">
        <w:t>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60E3D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60E3D">
        <w:rPr>
          <w:lang w:val="pt-BR"/>
        </w:rPr>
        <w:t>ROBNA KUĆA MIAMI j.d.o.o., Sisak, Marijana Celjaka 82</w:t>
      </w:r>
      <w:r w:rsidR="00D60E3D" w:rsidRPr="00D60E3D">
        <w:rPr>
          <w:lang w:val="pt-BR"/>
        </w:rPr>
        <w:t xml:space="preserve">. 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60E3D">
        <w:t>491</w:t>
      </w:r>
      <w:r w:rsidRPr="00BC2D3A">
        <w:t xml:space="preserve"> dana, u ukupnom iznosu od </w:t>
      </w:r>
      <w:r w:rsidR="00D60E3D">
        <w:t>21.168,69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A5772">
        <w:t>27.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D60E3D">
        <w:t>3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03.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93445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3445A" w:rsidP="00445BA5" w:rsidR="0093445A">
      <w:pPr>
        <w:jc w:val="right"/>
      </w:pPr>
      <w:r>
        <w:t>Za točnost otpravka-</w:t>
      </w:r>
    </w:p>
    <w:p w:rsidRDefault="0093445A" w:rsidP="00445BA5" w:rsidR="0093445A">
      <w:pPr>
        <w:jc w:val="right"/>
      </w:pPr>
      <w:r>
        <w:t>ovlašteni službenik</w:t>
      </w:r>
    </w:p>
    <w:p w:rsidRDefault="0093445A" w:rsidP="00445BA5" w:rsidR="0093445A" w:rsidRPr="007B269F">
      <w:pPr>
        <w:jc w:val="right"/>
      </w:pPr>
      <w:r>
        <w:t xml:space="preserve">Mirjana Gašparić </w:t>
      </w:r>
    </w:p>
    <w:p w:rsidRDefault="00065B42" w:rsidP="0093445A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3445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7927FE">
          <w:rPr>
            <w:sz w:val="24"/>
          </w:rPr>
          <w:t>2264/2016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35879"/>
    <w:rsid w:val="00341F35"/>
    <w:rsid w:val="003669C9"/>
    <w:rsid w:val="003D0115"/>
    <w:rsid w:val="003F3702"/>
    <w:rsid w:val="00412D47"/>
    <w:rsid w:val="0046518B"/>
    <w:rsid w:val="004C428C"/>
    <w:rsid w:val="00501EBB"/>
    <w:rsid w:val="00535D8E"/>
    <w:rsid w:val="005543BD"/>
    <w:rsid w:val="00577445"/>
    <w:rsid w:val="0059075B"/>
    <w:rsid w:val="00591F57"/>
    <w:rsid w:val="005C6039"/>
    <w:rsid w:val="00662884"/>
    <w:rsid w:val="00704DD0"/>
    <w:rsid w:val="007150E9"/>
    <w:rsid w:val="00754CF2"/>
    <w:rsid w:val="007927FE"/>
    <w:rsid w:val="007B068E"/>
    <w:rsid w:val="007E6A6F"/>
    <w:rsid w:val="008B669A"/>
    <w:rsid w:val="008B7789"/>
    <w:rsid w:val="00901CFD"/>
    <w:rsid w:val="0093445A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36627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4781E"/>
    <w:rsid w:val="00C90682"/>
    <w:rsid w:val="00CA5772"/>
    <w:rsid w:val="00CC1DE7"/>
    <w:rsid w:val="00D03C11"/>
    <w:rsid w:val="00D24310"/>
    <w:rsid w:val="00D46FDC"/>
    <w:rsid w:val="00D60E3D"/>
    <w:rsid w:val="00D677F7"/>
    <w:rsid w:val="00D803A5"/>
    <w:rsid w:val="00DE066C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4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4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4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4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4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4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4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4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4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ROBNA KUĆA MIAMI j.d.o.o. za trgovinu i usluge zastupanog po punomoćniku Tihana Kršić</izvorni_sadrzaj>
    <derivirana_varijabla naziv="DomainObject.Predmet.ProtustrankaFormated_1">  ROBNA KUĆA MIAMI j.d.o.o. za trgovinu i usluge zastupanog po punomoćniku Tihana Kršić</derivirana_varijabla>
  </DomainObject.Predmet.ProtustrankaFormated>
  <DomainObject.Predmet.ProtustrankaFormatedOIB>
    <izvorni_sadrzaj>  ROBNA KUĆA MIAMI j.d.o.o. za trgovinu i usluge, OIB 20248238524 zastupanog po punomoćniku Tihana Kršić</izvorni_sadrzaj>
    <derivirana_varijabla naziv="DomainObject.Predmet.ProtustrankaFormatedOIB_1">  ROBNA KUĆA MIAMI j.d.o.o. za trgovinu i usluge, OIB 20248238524 zastupanog po punomoćniku Tihana Kršić</derivirana_varijabla>
  </DomainObject.Predmet.ProtustrankaFormatedOIB>
  <DomainObject.Predmet.ProtustrankaFormatedWithAdress>
    <izvorni_sadrzaj> ROBNA KUĆA MIAMI j.d.o.o. za trgovinu i usluge, Marijana Celjaka 82, 44000 Sisak zastupanog po punomoćniku Tihana Kršić</izvorni_sadrzaj>
    <derivirana_varijabla naziv="DomainObject.Predmet.ProtustrankaFormatedWithAdress_1"> ROBNA KUĆA MIAMI j.d.o.o. za trgovinu i usluge, Marijana Celjaka 82, 44000 Sisak zastupanog po punomoćniku Tihana Kršić</derivirana_varijabla>
  </DomainObject.Predmet.ProtustrankaFormatedWithAdress>
  <DomainObject.Predmet.ProtustrankaFormatedWithAdressOIB>
    <izvorni_sadrzaj> ROBNA KUĆA MIAMI j.d.o.o. za trgovinu i usluge, OIB 20248238524, Marijana Celjaka 82, 44000 Sisak zastupanog po punomoćniku Tihana Kršić</izvorni_sadrzaj>
    <derivirana_varijabla naziv="DomainObject.Predmet.ProtustrankaFormatedWithAdressOIB_1"> ROBNA KUĆA MIAMI j.d.o.o. za trgovinu i usluge, OIB 20248238524, Marijana Celjaka 82, 44000 Sisak zastupanog po punomoćniku Tihana Kršić</derivirana_varijabla>
  </DomainObject.Predmet.ProtustrankaFormatedWithAdressOIB>
  <DomainObject.Predmet.ProtustrankaWithAdress>
    <izvorni_sadrzaj>ROBNA KUĆA MIAMI j.d.o.o. za trgovinu i usluge Marijana Celjaka 82, 44000 Sisak</izvorni_sadrzaj>
    <derivirana_varijabla naziv="DomainObject.Predmet.ProtustrankaWithAdress_1">ROBNA KUĆA MIAMI j.d.o.o. za trgovinu i usluge Marijana Celjaka 82, 44000 Sisak</derivirana_varijabla>
  </DomainObject.Predmet.ProtustrankaWithAdress>
  <DomainObject.Predmet.ProtustrankaWithAdressOIB>
    <izvorni_sadrzaj>ROBNA KUĆA MIAMI j.d.o.o. za trgovinu i usluge, OIB 20248238524, Marijana Celjaka 82, 44000 Sisak</izvorni_sadrzaj>
    <derivirana_varijabla naziv="DomainObject.Predmet.ProtustrankaWithAdressOIB_1">ROBNA KUĆA MIAMI j.d.o.o. za trgovinu i usluge, OIB 20248238524, Marijana Celjaka 82, 44000 Sisak</derivirana_varijabla>
  </DomainObject.Predmet.ProtustrankaWithAdressOIB>
  <DomainObject.Predmet.ProtustrankaNazivFormated>
    <izvorni_sadrzaj>ROBNA KUĆA MIAMI j.d.o.o. za trgovinu i usluge</izvorni_sadrzaj>
    <derivirana_varijabla naziv="DomainObject.Predmet.ProtustrankaNazivFormated_1">ROBNA KUĆA MIAMI j.d.o.o. za trgovinu i usluge</derivirana_varijabla>
  </DomainObject.Predmet.ProtustrankaNazivFormated>
  <DomainObject.Predmet.ProtustrankaNazivFormatedOIB>
    <izvorni_sadrzaj>ROBNA KUĆA MIAMI j.d.o.o. za trgovinu i usluge, OIB 20248238524</izvorni_sadrzaj>
    <derivirana_varijabla naziv="DomainObject.Predmet.ProtustrankaNazivFormatedOIB_1">ROBNA KUĆA MIAMI j.d.o.o. za trgovinu i usluge, OIB 20248238524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ROBNA KUĆA MIAMI j.d.o.o. za trgovinu i usluge zastupanog po punomoćniku Tihana Kršić</item>
    </izvorni_sadrzaj>
    <derivirana_varijabla naziv="DomainObject.Predmet.ProtuStrankaListFormated_1">
      <item>ROBNA KUĆA MIAMI j.d.o.o. za trgovinu i usluge zastupanog po punomoćniku Tihana Kršić</item>
    </derivirana_varijabla>
  </DomainObject.Predmet.ProtuStrankaListFormated>
  <DomainObject.Predmet.ProtuStrankaListFormatedOIB>
    <izvorni_sadrzaj>
      <item>ROBNA KUĆA MIAMI j.d.o.o. za trgovinu i usluge, OIB 20248238524 zastupanog po punomoćniku Tihana Kršić</item>
    </izvorni_sadrzaj>
    <derivirana_varijabla naziv="DomainObject.Predmet.ProtuStrankaListFormatedOIB_1">
      <item>ROBNA KUĆA MIAMI j.d.o.o. za trgovinu i usluge, OIB 20248238524 zastupanog po punomoćniku Tihana Kršić</item>
    </derivirana_varijabla>
  </DomainObject.Predmet.ProtuStrankaListFormatedOIB>
  <DomainObject.Predmet.ProtuStrankaListFormatedWithAdress>
    <izvorni_sadrzaj>
      <item>ROBNA KUĆA MIAMI j.d.o.o. za trgovinu i usluge, Marijana Celjaka 82, 44000 Sisak zastupanog po punomoćniku Tihana Kršić</item>
    </izvorni_sadrzaj>
    <derivirana_varijabla naziv="DomainObject.Predmet.ProtuStrankaListFormatedWithAdress_1">
      <item>ROBNA KUĆA MIAMI j.d.o.o. za trgovinu i usluge, Marijana Celjaka 82, 44000 Sisak zastupanog po punomoćniku Tihana Kršić</item>
    </derivirana_varijabla>
  </DomainObject.Predmet.ProtuStrankaListFormatedWithAdress>
  <DomainObject.Predmet.ProtuStrankaListFormatedWithAdressOIB>
    <izvorni_sadrzaj>
      <item>ROBNA KUĆA MIAMI j.d.o.o. za trgovinu i usluge, OIB 20248238524, Marijana Celjaka 82, 44000 Sisak zastupanog po punomoćniku Tihana Kršić</item>
    </izvorni_sadrzaj>
    <derivirana_varijabla naziv="DomainObject.Predmet.ProtuStrankaListFormatedWithAdressOIB_1">
      <item>ROBNA KUĆA MIAMI j.d.o.o. za trgovinu i usluge, OIB 20248238524, Marijana Celjaka 82, 44000 Sisak zastupanog po punomoćniku Tihana Kršić</item>
    </derivirana_varijabla>
  </DomainObject.Predmet.ProtuStrankaListFormatedWithAdressOIB>
  <DomainObject.Predmet.ProtuStrankaListNazivFormated>
    <izvorni_sadrzaj>
      <item>ROBNA KUĆA MIAMI j.d.o.o. za trgovinu i usluge</item>
    </izvorni_sadrzaj>
    <derivirana_varijabla naziv="DomainObject.Predmet.ProtuStrankaListNazivFormated_1">
      <item>ROBNA KUĆA MIAMI j.d.o.o. za trgovinu i usluge</item>
    </derivirana_varijabla>
  </DomainObject.Predmet.ProtuStrankaListNazivFormated>
  <DomainObject.Predmet.ProtuStrankaListNazivFormatedOIB>
    <izvorni_sadrzaj>
      <item>ROBNA KUĆA MIAMI j.d.o.o. za trgovinu i usluge, OIB 20248238524</item>
    </izvorni_sadrzaj>
    <derivirana_varijabla naziv="DomainObject.Predmet.ProtuStrankaListNazivFormatedOIB_1">
      <item>ROBNA KUĆA MIAMI j.d.o.o. za trgovinu i usluge, OIB 20248238524</item>
    </derivirana_varijabla>
  </DomainObject.Predmet.ProtuStrankaListNazivFormatedOIB>
  <DomainObject.Predmet.OstaliListFormated>
    <izvorni_sadrzaj>
      <item>Tihana Kršić punomoćnik sudionika u postupku ROBNA KUĆA MIAMI j.d.o.o. za trgovinu i usluge</item>
      <item>ERSTE &amp; STEIERMARKISCHE BANK d.d.</item>
    </izvorni_sadrzaj>
    <derivirana_varijabla naziv="DomainObject.Predmet.OstaliListFormated_1">
      <item>Tihana Kršić punomoćnik sudionika u postupku ROBNA KUĆA MIAMI j.d.o.o. za trgovinu i usluge</item>
      <item>ERSTE &amp; STEIERMARKISCHE BANK d.d.</item>
    </derivirana_varijabla>
  </DomainObject.Predmet.OstaliListFormated>
  <DomainObject.Predmet.OstaliListFormatedOIB>
    <izvorni_sadrzaj>
      <item>Tihana Kršić, OIB 05517703764 punomoćnik sudionika u postupku ROBNA KUĆA MIAMI j.d.o.o. za trgovinu i usluge</item>
      <item>ERSTE &amp; STEIERMARKISCHE BANK d.d.</item>
    </izvorni_sadrzaj>
    <derivirana_varijabla naziv="DomainObject.Predmet.OstaliListFormatedOIB_1">
      <item>Tihana Kršić, OIB 05517703764 punomoćnik sudionika u postupku ROBNA KUĆA MIAMI j.d.o.o. za trgovinu i usluge</item>
      <item>ERSTE &amp; STEIERMARKISCHE BANK d.d.</item>
    </derivirana_varijabla>
  </DomainObject.Predmet.OstaliListFormatedOIB>
  <DomainObject.Predmet.OstaliListFormatedWithAdress>
    <izvorni_sadrzaj>
      <item>Tihana Kršić,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_1">
      <item>Tihana Kršić,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>
  <DomainObject.Predmet.OstaliListFormatedWithAdressOIB>
    <izvorni_sadrzaj>
      <item>Tihana Kršić, OIB 05517703764,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OIB_1">
      <item>Tihana Kršić, OIB 05517703764,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OIB>
  <DomainObject.Predmet.OstaliListNazivFormated>
    <izvorni_sadrzaj>
      <item>Tihana Kršić</item>
      <item>ERSTE &amp; STEIERMARKISCHE BANK d.d.</item>
    </izvorni_sadrzaj>
    <derivirana_varijabla naziv="DomainObject.Predmet.OstaliListNazivFormated_1">
      <item>Tihana Kršić</item>
      <item>ERSTE &amp; STEIERMARKISCHE BANK d.d.</item>
    </derivirana_varijabla>
  </DomainObject.Predmet.OstaliListNazivFormated>
  <DomainObject.Predmet.OstaliListNazivFormatedOIB>
    <izvorni_sadrzaj>
      <item>Tihana Kršić, OIB 05517703764</item>
      <item>ERSTE &amp; STEIERMARKISCHE BANK d.d.</item>
    </izvorni_sadrzaj>
    <derivirana_varijabla naziv="DomainObject.Predmet.OstaliListNazivFormatedOIB_1">
      <item>Tihana Kršić, OIB 05517703764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ROBNA KUĆA MIAMI j.d.o.o. za trgovinu i usluge</izvorni_sadrzaj>
    <derivirana_varijabla naziv="DomainObject.Predmet.ProtustrankaIDrugi_1">ROBNA KUĆA MIAMI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ROBNA KUĆA MIAMI j.d.o.o. za trgovinu i usluge, OIB 20248238524, Marijana Celjaka 82, 44000 Sisak</izvorni_sadrzaj>
    <derivirana_varijabla naziv="DomainObject.Predmet.ProtustrankaIDrugiAdressOIB_1">ROBNA KUĆA MIAMI j.d.o.o. za trgovinu i usluge, OIB 20248238524,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ROBNA KUĆA MIAMI j.d.o.o. za trgovinu i usluge</item>
      <item>Tihana Kršić</item>
      <item>ERSTE &amp; STEIERMARKISCHE BANK d.d.</item>
    </izvorni_sadrzaj>
    <derivirana_varijabla naziv="DomainObject.Predmet.SudioniciListNaziv_1">
      <item>FINA Regionalni centar Zagreb</item>
      <item>ROBNA KUĆA MIAMI j.d.o.o. za trgovinu i usluge</item>
      <item>Tihana Kršić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20248238524</item>
      <item>, OIB 05517703764</item>
      <item>, OIB null</item>
    </izvorni_sadrzaj>
    <derivirana_varijabla naziv="DomainObject.Predmet.SudioniciListNazivOIB_1">
      <item>, OIB 85821130368</item>
      <item>, OIB 20248238524</item>
      <item>, OIB 05517703764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1801D-141E-4074-95C6-E5A8A6A32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4113</properties:Characters>
  <properties:Lines>85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2017-05-03T09:56:00Z</dcterms:created>
  <dc:creator>gzubak</dc:creator>
  <cp:lastModifiedBy>Mirjana Gašparić</cp:lastModifiedBy>
  <cp:lastPrinted>2017-05-03T10:49:00Z</cp:lastPrinted>
  <dcterms:modified xmlns:xsi="http://www.w3.org/2001/XMLSchema-instance" xsi:type="dcterms:W3CDTF">2017-05-03T10:49:00Z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