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75e1" w14:paraId="11875e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C460C">
        <w:rPr>
          <w:lang w:val="hr-HR"/>
        </w:rPr>
        <w:t>St-783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CC460C">
        <w:t xml:space="preserve"> Dobrovoljno vatrogasno društvo Turčin, OIB: 17939010611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CC460C">
        <w:t>sjedištem u Kolodvorska 0, 42204 Turčin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CC460C">
        <w:t>Dobrovoljno vatrogasno društvo Turčin, OIB: 17939010611 sa sjedištem u Kolodvorska 0, 42204 Turčin</w:t>
      </w:r>
      <w:r w:rsidR="00CC460C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C460C">
        <w:t>4.359,89</w:t>
      </w:r>
      <w:r w:rsidR="00CC460C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9395B">
        <w:t xml:space="preserve">  </w:t>
      </w:r>
      <w:r w:rsidR="00CC460C">
        <w:t>Dobrovoljno vatrogasno društvo Turčin, OIB: 17939010611 sa sjedištem u Kolodvorska 0, 42204 Turčin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C460C">
        <w:rPr>
          <w:lang w:val="hr-HR"/>
        </w:rPr>
        <w:t xml:space="preserve"> ovome sudu dana 11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C460C">
        <w:t>Dobrovoljno vatrogasno društvo Turčin, OIB: 17939010611 sa sjedištem u Kolodvorska 0, 42204 Turčin.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>nje u ukupn</w:t>
      </w:r>
      <w:r w:rsidR="00CC460C">
        <w:t>om iznosu od 4.359,89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BBD" w:rsidP="007F64E0" w:rsidR="002A2BBD">
      <w:r>
        <w:separator/>
      </w:r>
    </w:p>
  </w:endnote>
  <w:endnote w:id="0" w:type="continuationSeparator">
    <w:p w:rsidRDefault="002A2BBD" w:rsidP="007F64E0" w:rsidR="002A2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BBD" w:rsidP="007F64E0" w:rsidR="002A2BBD">
      <w:r>
        <w:separator/>
      </w:r>
    </w:p>
  </w:footnote>
  <w:footnote w:id="0" w:type="continuationSeparator">
    <w:p w:rsidRDefault="002A2BBD" w:rsidP="007F64E0" w:rsidR="002A2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6607C">
      <w:rPr>
        <w:lang w:val="hr-HR"/>
      </w:rPr>
      <w:t>St-783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6FFD" w:rsidRPr="00286FF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6FFD"/>
    <w:rsid w:val="00287A07"/>
    <w:rsid w:val="00291320"/>
    <w:rsid w:val="0029395B"/>
    <w:rsid w:val="00297A60"/>
    <w:rsid w:val="002A055F"/>
    <w:rsid w:val="002A0592"/>
    <w:rsid w:val="002A15D3"/>
    <w:rsid w:val="002A2BBD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1625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3DBE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5EDE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28EC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5B41"/>
    <w:rsid w:val="00C904EF"/>
    <w:rsid w:val="00C93771"/>
    <w:rsid w:val="00C93B72"/>
    <w:rsid w:val="00C97BF5"/>
    <w:rsid w:val="00CA23CB"/>
    <w:rsid w:val="00CA619F"/>
    <w:rsid w:val="00CB77FB"/>
    <w:rsid w:val="00CC460C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607C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6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6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Turčin</izvorni_sadrzaj>
    <derivirana_varijabla naziv="DomainObject.Predmet.ProtustrankaFormated_1">  Dobrovoljno vatrogasno društvo Turčin</derivirana_varijabla>
  </DomainObject.Predmet.ProtustrankaFormated>
  <DomainObject.Predmet.ProtustrankaFormatedOIB>
    <izvorni_sadrzaj>  Dobrovoljno vatrogasno društvo Turčin, OIB 17939010611</izvorni_sadrzaj>
    <derivirana_varijabla naziv="DomainObject.Predmet.ProtustrankaFormatedOIB_1">  Dobrovoljno vatrogasno društvo Turčin, OIB 17939010611</derivirana_varijabla>
  </DomainObject.Predmet.ProtustrankaFormatedOIB>
  <DomainObject.Predmet.ProtustrankaFormatedWithAdress>
    <izvorni_sadrzaj> Dobrovoljno vatrogasno društvo Turčin, Kolodvorska bb, 42204 Turčin</izvorni_sadrzaj>
    <derivirana_varijabla naziv="DomainObject.Predmet.ProtustrankaFormatedWithAdress_1"> Dobrovoljno vatrogasno društvo Turčin, Kolodvorska bb, 42204 Turčin</derivirana_varijabla>
  </DomainObject.Predmet.ProtustrankaFormatedWithAdress>
  <DomainObject.Predmet.ProtustrankaFormatedWithAdressOIB>
    <izvorni_sadrzaj> Dobrovoljno vatrogasno društvo Turčin, OIB 17939010611, Kolodvorska bb, 42204 Turčin</izvorni_sadrzaj>
    <derivirana_varijabla naziv="DomainObject.Predmet.ProtustrankaFormatedWithAdressOIB_1"> Dobrovoljno vatrogasno društvo Turčin, OIB 17939010611, Kolodvorska bb, 42204 Turčin</derivirana_varijabla>
  </DomainObject.Predmet.ProtustrankaFormatedWithAdressOIB>
  <DomainObject.Predmet.ProtustrankaWithAdress>
    <izvorni_sadrzaj>Dobrovoljno vatrogasno društvo Turčin Kolodvorska bb, 42204 Turčin</izvorni_sadrzaj>
    <derivirana_varijabla naziv="DomainObject.Predmet.ProtustrankaWithAdress_1">Dobrovoljno vatrogasno društvo Turčin Kolodvorska bb, 42204 Turčin</derivirana_varijabla>
  </DomainObject.Predmet.ProtustrankaWithAdress>
  <DomainObject.Predmet.ProtustrankaWithAdressOIB>
    <izvorni_sadrzaj>Dobrovoljno vatrogasno društvo Turčin, OIB 17939010611, Kolodvorska bb, 42204 Turčin</izvorni_sadrzaj>
    <derivirana_varijabla naziv="DomainObject.Predmet.ProtustrankaWithAdressOIB_1">Dobrovoljno vatrogasno društvo Turčin, OIB 17939010611, Kolodvorska bb, 42204 Turčin</derivirana_varijabla>
  </DomainObject.Predmet.ProtustrankaWithAdressOIB>
  <DomainObject.Predmet.ProtustrankaNazivFormated>
    <izvorni_sadrzaj>Dobrovoljno vatrogasno društvo Turčin</izvorni_sadrzaj>
    <derivirana_varijabla naziv="DomainObject.Predmet.ProtustrankaNazivFormated_1">Dobrovoljno vatrogasno društvo Turčin</derivirana_varijabla>
  </DomainObject.Predmet.ProtustrankaNazivFormated>
  <DomainObject.Predmet.ProtustrankaNazivFormatedOIB>
    <izvorni_sadrzaj>Dobrovoljno vatrogasno društvo Turčin, OIB 17939010611</izvorni_sadrzaj>
    <derivirana_varijabla naziv="DomainObject.Predmet.ProtustrankaNazivFormatedOIB_1">Dobrovoljno vatrogasno društvo Turčin, OIB 17939010611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4359.89</izvorni_sadrzaj>
    <derivirana_varijabla naziv="DomainObject.Predmet.TrenutnaVrijednost_1">4359.89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Dobrovoljno vatrogasno društvo Turčin</item>
    </izvorni_sadrzaj>
    <derivirana_varijabla naziv="DomainObject.Predmet.ProtuStrankaListFormated_1">
      <item>Dobrovoljno vatrogasno društvo Turčin</item>
    </derivirana_varijabla>
  </DomainObject.Predmet.ProtuStrankaListFormated>
  <DomainObject.Predmet.ProtuStrankaListFormatedOIB>
    <izvorni_sadrzaj>
      <item>Dobrovoljno vatrogasno društvo Turčin, OIB 17939010611</item>
    </izvorni_sadrzaj>
    <derivirana_varijabla naziv="DomainObject.Predmet.ProtuStrankaListFormatedOIB_1">
      <item>Dobrovoljno vatrogasno društvo Turčin, OIB 17939010611</item>
    </derivirana_varijabla>
  </DomainObject.Predmet.ProtuStrankaListFormatedOIB>
  <DomainObject.Predmet.ProtuStrankaListFormatedWithAdress>
    <izvorni_sadrzaj>
      <item>Dobrovoljno vatrogasno društvo Turčin, Kolodvorska bb, 42204 Turčin</item>
    </izvorni_sadrzaj>
    <derivirana_varijabla naziv="DomainObject.Predmet.ProtuStrankaListFormatedWithAdress_1">
      <item>Dobrovoljno vatrogasno društvo Turčin, Kolodvorska bb, 42204 Turčin</item>
    </derivirana_varijabla>
  </DomainObject.Predmet.ProtuStrankaListFormatedWithAdress>
  <DomainObject.Predmet.ProtuStrankaListFormatedWithAdressOIB>
    <izvorni_sadrzaj>
      <item>Dobrovoljno vatrogasno društvo Turčin, OIB 17939010611, Kolodvorska bb, 42204 Turčin</item>
    </izvorni_sadrzaj>
    <derivirana_varijabla naziv="DomainObject.Predmet.ProtuStrankaListFormatedWithAdressOIB_1">
      <item>Dobrovoljno vatrogasno društvo Turčin, OIB 17939010611, Kolodvorska bb, 42204 Turčin</item>
    </derivirana_varijabla>
  </DomainObject.Predmet.ProtuStrankaListFormatedWithAdressOIB>
  <DomainObject.Predmet.ProtuStrankaListNazivFormated>
    <izvorni_sadrzaj>
      <item>Dobrovoljno vatrogasno društvo Turčin</item>
    </izvorni_sadrzaj>
    <derivirana_varijabla naziv="DomainObject.Predmet.ProtuStrankaListNazivFormated_1">
      <item>Dobrovoljno vatrogasno društvo Turčin</item>
    </derivirana_varijabla>
  </DomainObject.Predmet.ProtuStrankaListNazivFormated>
  <DomainObject.Predmet.ProtuStrankaListNazivFormatedOIB>
    <izvorni_sadrzaj>
      <item>Dobrovoljno vatrogasno društvo Turčin, OIB 17939010611</item>
    </izvorni_sadrzaj>
    <derivirana_varijabla naziv="DomainObject.Predmet.ProtuStrankaListNazivFormatedOIB_1">
      <item>Dobrovoljno vatrogasno društvo Turčin, OIB 17939010611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Dobrovoljno vatrogasno društvo Turčin</izvorni_sadrzaj>
    <derivirana_varijabla naziv="DomainObject.Predmet.ProtustrankaIDrugi_1">Dobrovoljno vatrogasno društvo Turčin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Dobrovoljno vatrogasno društvo Turčin, OIB 17939010611, Kolodvorska bb, 42204 Turčin</izvorni_sadrzaj>
    <derivirana_varijabla naziv="DomainObject.Predmet.ProtustrankaIDrugiAdressOIB_1">Dobrovoljno vatrogasno društvo Turčin, OIB 17939010611, Kolodvorska bb,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Dobrovoljno vatrogasno društvo Turčin</item>
      <item>E-oglasna ploča</item>
    </izvorni_sadrzaj>
    <derivirana_varijabla naziv="DomainObject.Predmet.SudioniciListNaziv_1">
      <item>Financijska agencija</item>
      <item>Dobrovoljno vatrogasno društvo Turčin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Dobrovoljno vatrogasno društvo Turčin, OIB 17939010611, Kolodvorska bb,42204 Turčin</item>
      <item>E-oglasna ploča</item>
    </izvorni_sadrzaj>
    <derivirana_varijabla naziv="DomainObject.Predmet.SudioniciListAdressOIB_1">
      <item>Financijska agencija, OIB 85821130368, A. Cesarca 2,42000 Varaždin</item>
      <item>Dobrovoljno vatrogasno društvo Turčin, OIB 17939010611, Kolodvorska bb,42204 Turčin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17939010611</item>
      <item>, OIB null</item>
    </izvorni_sadrzaj>
    <derivirana_varijabla naziv="DomainObject.Predmet.SudioniciListNazivOIB_1">
      <item>, OIB 85821130368</item>
      <item>, OIB 17939010611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8BE8A-FBC9-4567-8D10-C3AEF7B2B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2355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2016-02-01T10:51:00Z</dcterms:created>
  <dc:creator>user</dc:creator>
  <cp:lastModifiedBy>Maja Marčec</cp:lastModifiedBy>
  <cp:lastPrinted>2015-11-06T09:10:00Z</cp:lastPrinted>
  <dcterms:modified xmlns:xsi="http://www.w3.org/2001/XMLSchema-instance" xsi:type="dcterms:W3CDTF">2016-02-01T11:13:00Z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