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3a75" w14:paraId="2113a75" w:rsidRDefault="00F04D03" w:rsidP="00910611" w:rsidR="00F04D0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4D03" w:rsidP="00910611" w:rsidR="00F04D03">
      <w:r>
        <w:rPr>
          <w:rFonts w:eastAsia="MS Mincho"/>
        </w:rPr>
        <w:t xml:space="preserve">   REPUBLIKA HRVATSKA</w:t>
      </w:r>
    </w:p>
    <w:p w:rsidRDefault="00F04D03" w:rsidP="00910611" w:rsidR="00F04D03">
      <w:r>
        <w:rPr>
          <w:rFonts w:eastAsia="MS Mincho"/>
        </w:rPr>
        <w:t>TRGOVAČKI SUD U RIJECI</w:t>
      </w:r>
    </w:p>
    <w:p w:rsidRDefault="00F04D03" w:rsidR="00F04D0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04D03" w:rsidP="00910611" w:rsidR="00F04D03" w:rsidRPr="00910611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E41958" w:rsidR="0030222D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884309">
        <w:t xml:space="preserve">nastavku </w:t>
      </w:r>
      <w:r w:rsidR="00201F57">
        <w:t>postupk</w:t>
      </w:r>
      <w:r w:rsidR="00884309">
        <w:t>a</w:t>
      </w:r>
      <w:r w:rsidR="00201F57">
        <w:t xml:space="preserve"> </w:t>
      </w:r>
      <w:r w:rsidR="00884309">
        <w:t xml:space="preserve">radi naknadne diobe </w:t>
      </w:r>
      <w:r w:rsidR="006550A4" w:rsidRPr="006550A4">
        <w:rPr>
          <w:b/>
          <w:bCs/>
        </w:rPr>
        <w:t xml:space="preserve">Stečajne mase iza dužnika </w:t>
      </w:r>
      <w:r w:rsidR="00F54A97">
        <w:rPr>
          <w:b/>
          <w:bCs/>
        </w:rPr>
        <w:t>IMPERATOR d.o.o. za trgovinu i usluge, Zagreb, Pavla Hatza 10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E41958">
        <w:t xml:space="preserve"> održanog dana </w:t>
      </w:r>
      <w:r w:rsidR="00726DF8">
        <w:t>11</w:t>
      </w:r>
      <w:r w:rsidR="006550A4">
        <w:t>. siječnja 2018</w:t>
      </w:r>
      <w:r w:rsidR="0030222D" w:rsidRPr="00253D10">
        <w:t>. g</w:t>
      </w:r>
      <w:r w:rsidR="00ED058C" w:rsidRPr="00253D10">
        <w:t>odine</w:t>
      </w:r>
    </w:p>
    <w:p w:rsidRDefault="00FF020D" w:rsidP="00042DC5" w:rsidR="00FF020D" w:rsidRPr="00253D10">
      <w:pPr>
        <w:jc w:val="both"/>
      </w:pPr>
    </w:p>
    <w:p w:rsidRDefault="0030222D" w:rsidP="0030222D" w:rsidR="0030222D" w:rsidRPr="00884309">
      <w:pPr>
        <w:jc w:val="center"/>
      </w:pPr>
      <w:r w:rsidRPr="00884309">
        <w:t xml:space="preserve">r i j e š i o </w:t>
      </w:r>
      <w:r w:rsidR="008E4BEC" w:rsidRPr="00884309">
        <w:t xml:space="preserve">  </w:t>
      </w:r>
      <w:r w:rsidR="008C691F" w:rsidRPr="00884309">
        <w:t xml:space="preserve"> </w:t>
      </w:r>
      <w:r w:rsidRPr="00884309"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0977A2" w:rsidP="00790B11" w:rsidR="002B2B2A">
      <w:pPr>
        <w:jc w:val="both"/>
      </w:pPr>
      <w:r>
        <w:t xml:space="preserve"> </w:t>
      </w:r>
      <w:r w:rsidR="003064DA">
        <w:t xml:space="preserve">      </w:t>
      </w:r>
      <w:r w:rsidR="00790B11">
        <w:t xml:space="preserve">    </w:t>
      </w:r>
      <w:r w:rsidR="003724D3"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726DF8" w:rsidP="00C14A27" w:rsidR="00726DF8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</w:r>
    </w:p>
    <w:p w:rsidRDefault="00726DF8" w:rsidP="00C14A27" w:rsidR="00726DF8">
      <w:pPr>
        <w:jc w:val="both"/>
        <w:rPr>
          <w:b/>
        </w:rPr>
      </w:pPr>
      <w:r>
        <w:rPr>
          <w:b/>
        </w:rPr>
        <w:tab/>
        <w:t>prvi viši isplatni red</w:t>
      </w:r>
    </w:p>
    <w:p w:rsidRDefault="00726DF8" w:rsidP="00C14A27" w:rsidR="00726DF8">
      <w:pPr>
        <w:jc w:val="both"/>
        <w:rPr>
          <w:b/>
        </w:rPr>
      </w:pPr>
    </w:p>
    <w:p w:rsidRDefault="00726DF8" w:rsidP="00726DF8" w:rsidR="00726DF8">
      <w:pPr>
        <w:ind w:left="709"/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DF8">
        <w:t>31.414,25 kn</w:t>
      </w:r>
    </w:p>
    <w:p w:rsidRDefault="00726DF8" w:rsidP="002B2B2A" w:rsidR="00246C8B">
      <w:pPr>
        <w:jc w:val="both"/>
      </w:pPr>
      <w:r>
        <w:tab/>
        <w:t>OIB 52634238587</w:t>
      </w:r>
    </w:p>
    <w:p w:rsidRDefault="00726DF8" w:rsidP="002B2B2A" w:rsidR="00726DF8">
      <w:pPr>
        <w:jc w:val="both"/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</w:r>
      <w:r w:rsidR="00884309">
        <w:rPr>
          <w:b/>
        </w:rPr>
        <w:t>drugi</w:t>
      </w:r>
      <w:r>
        <w:rPr>
          <w:b/>
        </w:rPr>
        <w:t xml:space="preserve"> viši isplatni red</w:t>
      </w:r>
    </w:p>
    <w:p w:rsidRDefault="00884309" w:rsidP="00C14A27" w:rsidR="00884309">
      <w:pPr>
        <w:jc w:val="both"/>
        <w:rPr>
          <w:b/>
        </w:rPr>
      </w:pPr>
    </w:p>
    <w:p w:rsidRDefault="00726DF8" w:rsidP="00726DF8" w:rsidR="00726DF8">
      <w:pPr>
        <w:ind w:left="709"/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>42.010,72 kn</w:t>
      </w:r>
    </w:p>
    <w:p w:rsidRDefault="00726DF8" w:rsidP="00726DF8" w:rsidR="00726DF8">
      <w:pPr>
        <w:ind w:left="709"/>
        <w:jc w:val="both"/>
      </w:pPr>
      <w:r>
        <w:t>OIB 52634238587</w:t>
      </w:r>
    </w:p>
    <w:p w:rsidRDefault="00726DF8" w:rsidP="00726DF8" w:rsidR="00726DF8">
      <w:pPr>
        <w:ind w:left="709"/>
        <w:jc w:val="both"/>
      </w:pPr>
    </w:p>
    <w:p w:rsidRDefault="00726DF8" w:rsidP="00726DF8" w:rsidR="00726DF8">
      <w:pPr>
        <w:ind w:left="709"/>
        <w:jc w:val="both"/>
      </w:pPr>
      <w:r>
        <w:t>OPĆINA VIŠKOVO,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183.560,45 kn</w:t>
      </w:r>
    </w:p>
    <w:p w:rsidRDefault="00726DF8" w:rsidP="00726DF8" w:rsidR="00726DF8">
      <w:pPr>
        <w:ind w:left="709"/>
        <w:jc w:val="both"/>
      </w:pPr>
      <w:r>
        <w:t xml:space="preserve">Viškovo, Vozišće 3, </w:t>
      </w:r>
    </w:p>
    <w:p w:rsidRDefault="00726DF8" w:rsidP="00726DF8" w:rsidR="00726DF8">
      <w:pPr>
        <w:ind w:left="709"/>
        <w:jc w:val="both"/>
      </w:pPr>
      <w:r>
        <w:t>OIB 28350474809</w:t>
      </w:r>
    </w:p>
    <w:p w:rsidRDefault="00726DF8" w:rsidP="00726DF8" w:rsidR="00726DF8">
      <w:pPr>
        <w:ind w:left="709"/>
        <w:jc w:val="both"/>
      </w:pPr>
    </w:p>
    <w:p w:rsidRDefault="00726DF8" w:rsidP="00726DF8" w:rsidR="00726DF8">
      <w:pPr>
        <w:ind w:left="709"/>
        <w:jc w:val="both"/>
      </w:pPr>
      <w:r>
        <w:t xml:space="preserve">GRAD RIJEKA,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10.894,41 kn</w:t>
      </w:r>
    </w:p>
    <w:p w:rsidRDefault="00726DF8" w:rsidP="00726DF8" w:rsidR="00726DF8">
      <w:pPr>
        <w:ind w:left="709"/>
        <w:jc w:val="both"/>
      </w:pPr>
      <w:r>
        <w:t xml:space="preserve">Rijeka, Korzo 16, </w:t>
      </w:r>
    </w:p>
    <w:p w:rsidRDefault="00726DF8" w:rsidP="00726DF8" w:rsidR="00726DF8">
      <w:pPr>
        <w:ind w:left="709"/>
        <w:jc w:val="both"/>
      </w:pPr>
      <w:r>
        <w:t>OIB 54382731928</w:t>
      </w:r>
    </w:p>
    <w:p w:rsidRDefault="00726DF8" w:rsidP="00726DF8" w:rsidR="00726DF8">
      <w:pPr>
        <w:ind w:left="709"/>
        <w:jc w:val="both"/>
      </w:pPr>
    </w:p>
    <w:p w:rsidRDefault="00726DF8" w:rsidP="00726DF8" w:rsidR="00726DF8">
      <w:pPr>
        <w:ind w:left="709"/>
        <w:jc w:val="both"/>
      </w:pPr>
      <w:r>
        <w:t xml:space="preserve">DUŠAN RAJAČIĆ, OIB 10270622666, </w:t>
      </w:r>
      <w:r>
        <w:tab/>
      </w:r>
      <w:r>
        <w:tab/>
      </w:r>
      <w:r>
        <w:tab/>
      </w:r>
      <w:r>
        <w:tab/>
        <w:t>986.017,67 kn</w:t>
      </w:r>
    </w:p>
    <w:p w:rsidRDefault="00726DF8" w:rsidP="00726DF8" w:rsidR="00726DF8">
      <w:pPr>
        <w:ind w:left="709"/>
        <w:jc w:val="both"/>
      </w:pPr>
      <w:r>
        <w:t>MIRJANA RAJAČIĆ, OIB 84982474239</w:t>
      </w:r>
    </w:p>
    <w:p w:rsidRDefault="00726DF8" w:rsidP="00726DF8" w:rsidR="00726DF8">
      <w:pPr>
        <w:ind w:left="709"/>
        <w:jc w:val="both"/>
      </w:pPr>
      <w:r>
        <w:t xml:space="preserve">i MIROSLAV RAJAČIĆ, OIB 14515999779, </w:t>
      </w:r>
    </w:p>
    <w:p w:rsidRDefault="00726DF8" w:rsidP="00726DF8" w:rsidR="00726DF8">
      <w:pPr>
        <w:ind w:left="709"/>
        <w:jc w:val="both"/>
      </w:pPr>
      <w:r>
        <w:t>Viškovo, Mladenići 41</w:t>
      </w:r>
    </w:p>
    <w:p w:rsidRDefault="00726DF8" w:rsidP="00726DF8" w:rsidR="00726DF8">
      <w:pPr>
        <w:jc w:val="center"/>
      </w:pPr>
    </w:p>
    <w:p w:rsidRDefault="00E1751E" w:rsidP="00726DF8" w:rsidR="00E1751E" w:rsidRPr="00AC30FE">
      <w:pPr>
        <w:jc w:val="center"/>
        <w:rPr>
          <w:lang w:eastAsia="en-US"/>
        </w:rPr>
      </w:pPr>
      <w:r w:rsidRPr="00AC30FE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726DF8">
        <w:rPr>
          <w:rFonts w:cs="Times New Roman" w:hAnsi="Times New Roman" w:ascii="Times New Roman"/>
          <w:sz w:val="24"/>
          <w:szCs w:val="24"/>
        </w:rPr>
        <w:t>11</w:t>
      </w:r>
      <w:r w:rsidR="006550A4">
        <w:rPr>
          <w:rFonts w:cs="Times New Roman" w:hAnsi="Times New Roman" w:ascii="Times New Roman"/>
          <w:sz w:val="24"/>
          <w:szCs w:val="24"/>
        </w:rPr>
        <w:t>. siječnja 2018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lastRenderedPageBreak/>
        <w:t xml:space="preserve">          Tražbine označene </w:t>
      </w:r>
      <w:r w:rsidR="00790B11">
        <w:rPr>
          <w:rFonts w:cs="Times New Roman" w:hAnsi="Times New Roman" w:ascii="Times New Roman"/>
          <w:sz w:val="24"/>
          <w:szCs w:val="24"/>
        </w:rPr>
        <w:t xml:space="preserve">u </w:t>
      </w:r>
      <w:r w:rsidR="000977A2">
        <w:rPr>
          <w:rFonts w:cs="Times New Roman" w:hAnsi="Times New Roman" w:ascii="Times New Roman"/>
          <w:sz w:val="24"/>
          <w:szCs w:val="24"/>
        </w:rPr>
        <w:t>izreci</w:t>
      </w:r>
      <w:r w:rsidR="0044036A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</w:t>
      </w:r>
      <w:r w:rsidR="0044036A" w:rsidRPr="006B5DF1">
        <w:rPr>
          <w:rFonts w:cs="Times New Roman" w:hAnsi="Times New Roman" w:ascii="Times New Roman"/>
          <w:sz w:val="24"/>
          <w:szCs w:val="24"/>
        </w:rPr>
        <w:t xml:space="preserve">smatraju </w:t>
      </w:r>
      <w:r w:rsidRPr="006B5DF1">
        <w:rPr>
          <w:rFonts w:cs="Times New Roman" w:hAnsi="Times New Roman" w:ascii="Times New Roman"/>
          <w:sz w:val="24"/>
          <w:szCs w:val="24"/>
        </w:rPr>
        <w:t xml:space="preserve">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utvrđenim,</w:t>
      </w:r>
      <w:r w:rsidR="00790B11">
        <w:rPr>
          <w:rFonts w:cs="Times New Roman" w:hAnsi="Times New Roman" w:ascii="Times New Roman"/>
          <w:sz w:val="24"/>
          <w:szCs w:val="24"/>
        </w:rPr>
        <w:t xml:space="preserve"> budući </w:t>
      </w:r>
      <w:r w:rsidRPr="006B5DF1">
        <w:rPr>
          <w:rFonts w:cs="Times New Roman" w:hAnsi="Times New Roman" w:ascii="Times New Roman"/>
          <w:sz w:val="24"/>
          <w:szCs w:val="24"/>
        </w:rPr>
        <w:t>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0977A2" w:rsidP="006B5DF1" w:rsidR="00790B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726DF8">
        <w:t>11</w:t>
      </w:r>
      <w:r w:rsidR="006550A4">
        <w:t>. siječnja 2018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761401" w:rsidP="002B2B2A" w:rsidR="00761401">
      <w:pPr>
        <w:jc w:val="center"/>
      </w:pPr>
    </w:p>
    <w:p w:rsidRDefault="00A879DD" w:rsidP="00916870" w:rsidR="0030222D" w:rsidRPr="00253D10">
      <w:pPr>
        <w:ind w:left="2160"/>
        <w:jc w:val="right"/>
      </w:pPr>
      <w:r>
        <w:t>Sudac</w:t>
      </w:r>
    </w:p>
    <w:p w:rsidRDefault="00F90795" w:rsidP="00F04D03" w:rsidR="00F04D03" w:rsidRPr="00A6570A">
      <w:pPr>
        <w:ind w:firstLine="708" w:left="1416"/>
        <w:jc w:val="right"/>
        <w:rPr>
          <w:sz w:val="28"/>
        </w:rPr>
      </w:pPr>
      <w:r>
        <w:rPr>
          <w:b/>
        </w:rPr>
        <w:t xml:space="preserve"> </w:t>
      </w:r>
      <w:r w:rsidR="0030222D" w:rsidRPr="00253D10">
        <w:rPr>
          <w:b/>
        </w:rPr>
        <w:tab/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      </w:t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</w:t>
      </w:r>
      <w:r w:rsidR="0030222D" w:rsidRPr="00253D10">
        <w:t>Daniela Korlević</w:t>
      </w:r>
      <w:r w:rsidR="00CD6D08">
        <w:t xml:space="preserve"> </w:t>
      </w:r>
    </w:p>
    <w:p w:rsidRDefault="00815242" w:rsidP="00815242" w:rsidR="00815242" w:rsidRPr="00A6570A">
      <w:pPr>
        <w:ind w:firstLine="708" w:left="1416"/>
        <w:jc w:val="right"/>
        <w:rPr>
          <w:sz w:val="28"/>
        </w:rPr>
      </w:pPr>
    </w:p>
    <w:p w:rsidRDefault="00A6570A" w:rsidP="00815242" w:rsidR="00A6570A">
      <w:pPr>
        <w:ind w:firstLine="708" w:left="1416"/>
        <w:jc w:val="right"/>
      </w:pPr>
    </w:p>
    <w:p w:rsidRDefault="00583FA6" w:rsidP="00815242" w:rsidR="00583FA6">
      <w:pPr>
        <w:ind w:firstLine="708" w:left="1416"/>
        <w:jc w:val="right"/>
      </w:pPr>
      <w:r>
        <w:t xml:space="preserve"> 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DB20D2" w:rsidRPr="00A6570A">
      <w:pPr>
        <w:jc w:val="both"/>
      </w:pPr>
      <w:r w:rsidRPr="00A6570A">
        <w:t>Protiv rješenja pravo na žalbu ima stečajni upravitelj i svaki vjerovnik u dijelu koji se tiče njegove prijavljene tražbine</w:t>
      </w:r>
      <w:r w:rsidR="00042DC5" w:rsidRPr="00A6570A">
        <w:t>, odnosno</w:t>
      </w:r>
      <w:r w:rsidRPr="00A6570A">
        <w:t xml:space="preserve"> tražbine koju je osporio </w:t>
      </w:r>
      <w:r w:rsidR="00042DC5" w:rsidRPr="00A6570A">
        <w:t xml:space="preserve">i stečajni upravitelj </w:t>
      </w:r>
      <w:r w:rsidRPr="00A6570A">
        <w:t xml:space="preserve">(članak </w:t>
      </w:r>
      <w:r w:rsidR="00042DC5" w:rsidRPr="00A6570A">
        <w:t>265</w:t>
      </w:r>
      <w:r w:rsidRPr="00A6570A">
        <w:t xml:space="preserve">. stavak </w:t>
      </w:r>
      <w:r w:rsidR="00042DC5" w:rsidRPr="00A6570A">
        <w:t>3.</w:t>
      </w:r>
      <w:r w:rsidRPr="00A6570A">
        <w:t xml:space="preserve"> SZ-a). </w:t>
      </w:r>
      <w:r w:rsidR="008B0740" w:rsidRPr="00A6570A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726DF8" w:rsidP="007279AF" w:rsidR="00726DF8">
      <w:pPr>
        <w:jc w:val="both"/>
        <w:rPr>
          <w:sz w:val="22"/>
        </w:rPr>
      </w:pPr>
    </w:p>
    <w:p w:rsidRDefault="00726DF8" w:rsidP="007279AF" w:rsidR="00726DF8">
      <w:pPr>
        <w:jc w:val="both"/>
        <w:rPr>
          <w:sz w:val="22"/>
        </w:rPr>
      </w:pPr>
    </w:p>
    <w:p w:rsidRDefault="00726DF8" w:rsidP="007279AF" w:rsidR="00726DF8" w:rsidRPr="00761401">
      <w:pPr>
        <w:jc w:val="both"/>
        <w:rPr>
          <w:sz w:val="22"/>
        </w:rPr>
      </w:pPr>
    </w:p>
    <w:p w:rsidRDefault="00184975" w:rsidP="0017118C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726DF8">
        <w:rPr>
          <w:sz w:val="20"/>
          <w:szCs w:val="20"/>
        </w:rPr>
        <w:t>Jelenko Lehki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60220A">
        <w:rPr>
          <w:sz w:val="20"/>
          <w:szCs w:val="20"/>
        </w:rPr>
        <w:t xml:space="preserve"> sudova 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726DF8">
        <w:rPr>
          <w:sz w:val="20"/>
          <w:szCs w:val="20"/>
        </w:rPr>
        <w:t>11</w:t>
      </w:r>
      <w:r w:rsidR="006550A4">
        <w:rPr>
          <w:sz w:val="20"/>
          <w:szCs w:val="20"/>
        </w:rPr>
        <w:t>.01.2018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17118C">
        <w:rPr>
          <w:sz w:val="20"/>
          <w:szCs w:val="20"/>
        </w:rPr>
        <w:t>dac</w:t>
      </w:r>
      <w:r>
        <w:rPr>
          <w:sz w:val="20"/>
          <w:szCs w:val="20"/>
        </w:rPr>
        <w:t xml:space="preserve"> 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A9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6550A4">
      <w:t>385</w:t>
    </w:r>
    <w:r w:rsidR="00884309">
      <w:t>/17-</w:t>
    </w:r>
    <w:r w:rsidR="00F54A97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45531"/>
    <w:rsid w:val="00052580"/>
    <w:rsid w:val="0005372E"/>
    <w:rsid w:val="0009453F"/>
    <w:rsid w:val="000977A2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43D6D"/>
    <w:rsid w:val="00144DE7"/>
    <w:rsid w:val="00146175"/>
    <w:rsid w:val="0015224E"/>
    <w:rsid w:val="00152B1E"/>
    <w:rsid w:val="00170508"/>
    <w:rsid w:val="0017118C"/>
    <w:rsid w:val="00176E72"/>
    <w:rsid w:val="00177436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D62A2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83FA6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550A4"/>
    <w:rsid w:val="00663C84"/>
    <w:rsid w:val="00666422"/>
    <w:rsid w:val="00670E5E"/>
    <w:rsid w:val="00680D33"/>
    <w:rsid w:val="00684116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6F130D"/>
    <w:rsid w:val="00704B59"/>
    <w:rsid w:val="00711494"/>
    <w:rsid w:val="00726DF8"/>
    <w:rsid w:val="007279AF"/>
    <w:rsid w:val="00742C34"/>
    <w:rsid w:val="007467C6"/>
    <w:rsid w:val="00750929"/>
    <w:rsid w:val="00761401"/>
    <w:rsid w:val="007876D7"/>
    <w:rsid w:val="00787E48"/>
    <w:rsid w:val="00790B11"/>
    <w:rsid w:val="007979AB"/>
    <w:rsid w:val="007A7CCB"/>
    <w:rsid w:val="007B28FF"/>
    <w:rsid w:val="007C097F"/>
    <w:rsid w:val="007D03DC"/>
    <w:rsid w:val="007E6339"/>
    <w:rsid w:val="007F1DE2"/>
    <w:rsid w:val="00815242"/>
    <w:rsid w:val="00820C66"/>
    <w:rsid w:val="00857894"/>
    <w:rsid w:val="00860D63"/>
    <w:rsid w:val="00876E2B"/>
    <w:rsid w:val="00884309"/>
    <w:rsid w:val="00892C5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60874"/>
    <w:rsid w:val="00A6570A"/>
    <w:rsid w:val="00A70134"/>
    <w:rsid w:val="00A879DD"/>
    <w:rsid w:val="00AC138D"/>
    <w:rsid w:val="00AC30FE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0AAC"/>
    <w:rsid w:val="00C14A27"/>
    <w:rsid w:val="00C15D0F"/>
    <w:rsid w:val="00C15F97"/>
    <w:rsid w:val="00C21658"/>
    <w:rsid w:val="00C2703D"/>
    <w:rsid w:val="00C447B9"/>
    <w:rsid w:val="00C52020"/>
    <w:rsid w:val="00C60C8A"/>
    <w:rsid w:val="00C670BC"/>
    <w:rsid w:val="00C74E9D"/>
    <w:rsid w:val="00C83992"/>
    <w:rsid w:val="00CB20A4"/>
    <w:rsid w:val="00CC0CB6"/>
    <w:rsid w:val="00CD6D08"/>
    <w:rsid w:val="00CF248C"/>
    <w:rsid w:val="00D049A5"/>
    <w:rsid w:val="00D3274B"/>
    <w:rsid w:val="00D43950"/>
    <w:rsid w:val="00D4478C"/>
    <w:rsid w:val="00D609AF"/>
    <w:rsid w:val="00D721CD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1958"/>
    <w:rsid w:val="00E42952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04D03"/>
    <w:rsid w:val="00F23545"/>
    <w:rsid w:val="00F25451"/>
    <w:rsid w:val="00F256E4"/>
    <w:rsid w:val="00F4454D"/>
    <w:rsid w:val="00F52592"/>
    <w:rsid w:val="00F52993"/>
    <w:rsid w:val="00F54A97"/>
    <w:rsid w:val="00F8123F"/>
    <w:rsid w:val="00F90795"/>
    <w:rsid w:val="00F946FA"/>
    <w:rsid w:val="00FD24B3"/>
    <w:rsid w:val="00FE635C"/>
    <w:rsid w:val="00FE65CB"/>
    <w:rsid w:val="00FF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4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D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D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D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D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4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D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D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D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D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St-343/2017-19</izvorni_sadrzaj>
    <derivirana_varijabla naziv="DomainObject.Oznaka_1">St-343/2017-19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St-343/2017</izvorni_sadrzaj>
    <derivirana_varijabla naziv="DomainObject.Predmet.OznakaBroj_1">St-343/2017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St-320/15</izvorni_sadrzaj>
    <derivirana_varijabla naziv="DomainObject.Predmet.PrimjedbaSuca_1">Nastavak postupka radi naknadne diobe,
veza St-320/15</derivirana_varijabla>
  </DomainObject.Predmet.PrimjedbaSuca>
  <DomainObject.Predmet.ProtustrankaFormated>
    <izvorni_sadrzaj>  Stečajna masa IMPERATOR d.o.o.</izvorni_sadrzaj>
    <derivirana_varijabla naziv="DomainObject.Predmet.ProtustrankaFormated_1">  Stečajna masa IMPERATOR d.o.o.</derivirana_varijabla>
  </DomainObject.Predmet.ProtustrankaFormated>
  <DomainObject.Predmet.ProtustrankaFormatedOIB>
    <izvorni_sadrzaj>  Stečajna masa IMPERATOR d.o.o., OIB 29875429596</izvorni_sadrzaj>
    <derivirana_varijabla naziv="DomainObject.Predmet.ProtustrankaFormatedOIB_1">  Stečajna masa IMPERATOR d.o.o., OIB 29875429596</derivirana_varijabla>
  </DomainObject.Predmet.ProtustrankaFormatedOIB>
  <DomainObject.Predmet.ProtustrankaFormatedWithAdress>
    <izvorni_sadrzaj> Stečajna masa IMPERATOR d.o.o., Milice Jadranić 36b, 51000 Rijeka</izvorni_sadrzaj>
    <derivirana_varijabla naziv="DomainObject.Predmet.ProtustrankaFormatedWithAdress_1"> Stečajna masa IMPERATOR d.o.o., Milice Jadranić 36b, 51000 Rijeka</derivirana_varijabla>
  </DomainObject.Predmet.ProtustrankaFormatedWithAdress>
  <DomainObject.Predmet.ProtustrankaFormatedWithAdressOIB>
    <izvorni_sadrzaj> Stečajna masa IMPERATOR d.o.o., OIB 29875429596, Milice Jadranić 36b, 51000 Rijeka</izvorni_sadrzaj>
    <derivirana_varijabla naziv="DomainObject.Predmet.ProtustrankaFormatedWithAdressOIB_1"> Stečajna masa IMPERATOR d.o.o., OIB 29875429596, Milice Jadranić 36b, 51000 Rijeka</derivirana_varijabla>
  </DomainObject.Predmet.ProtustrankaFormatedWithAdressOIB>
  <DomainObject.Predmet.ProtustrankaWithAdress>
    <izvorni_sadrzaj>Stečajna masa IMPERATOR d.o.o. Milice Jadranić 36b, 51000 Rijeka</izvorni_sadrzaj>
    <derivirana_varijabla naziv="DomainObject.Predmet.ProtustrankaWithAdress_1">Stečajna masa IMPERATOR d.o.o. Milice Jadranić 36b, 51000 Rijeka</derivirana_varijabla>
  </DomainObject.Predmet.ProtustrankaWithAdress>
  <DomainObject.Predmet.ProtustrankaWithAdressOIB>
    <izvorni_sadrzaj>Stečajna masa IMPERATOR d.o.o., OIB 29875429596, Milice Jadranić 36b, 51000 Rijeka</izvorni_sadrzaj>
    <derivirana_varijabla naziv="DomainObject.Predmet.ProtustrankaWithAdressOIB_1">Stečajna masa IMPERATOR d.o.o., OIB 29875429596, Milice Jadranić 36b, 51000 Rijeka</derivirana_varijabla>
  </DomainObject.Predmet.ProtustrankaWithAdressOIB>
  <DomainObject.Predmet.ProtustrankaNazivFormated>
    <izvorni_sadrzaj>Stečajna masa IMPERATOR d.o.o.</izvorni_sadrzaj>
    <derivirana_varijabla naziv="DomainObject.Predmet.ProtustrankaNazivFormated_1">Stečajna masa IMPERATOR d.o.o.</derivirana_varijabla>
  </DomainObject.Predmet.ProtustrankaNazivFormated>
  <DomainObject.Predmet.ProtustrankaNazivFormatedOIB>
    <izvorni_sadrzaj>Stečajna masa IMPERATOR d.o.o., OIB 29875429596</izvorni_sadrzaj>
    <derivirana_varijabla naziv="DomainObject.Predmet.ProtustrankaNazivFormatedOIB_1">Stečajna masa IMPERATOR d.o.o., OIB 29875429596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VIŠKOVO</izvorni_sadrzaj>
    <derivirana_varijabla naziv="DomainObject.Predmet.StrankaFormated_1">  OPĆINA VIŠKOVO</derivirana_varijabla>
  </DomainObject.Predmet.StrankaFormated>
  <DomainObject.Predmet.StrankaFormatedOIB>
    <izvorni_sadrzaj>  OPĆINA VIŠKOVO, OIB 28350474809</izvorni_sadrzaj>
    <derivirana_varijabla naziv="DomainObject.Predmet.StrankaFormatedOIB_1">  OPĆINA VIŠKOVO, OIB 28350474809</derivirana_varijabla>
  </DomainObject.Predmet.StrankaFormatedOIB>
  <DomainObject.Predmet.StrankaFormatedWithAdress>
    <izvorni_sadrzaj> OPĆINA VIŠKOVO, Vozišće 3, 51216 Viškovo</izvorni_sadrzaj>
    <derivirana_varijabla naziv="DomainObject.Predmet.StrankaFormatedWithAdress_1"> OPĆINA VIŠKOVO, Vozišće 3, 51216 Viškovo</derivirana_varijabla>
  </DomainObject.Predmet.StrankaFormatedWithAdress>
  <DomainObject.Predmet.StrankaFormatedWithAdressOIB>
    <izvorni_sadrzaj> OPĆINA VIŠKOVO, OIB 28350474809, Vozišće 3, 51216 Viškovo</izvorni_sadrzaj>
    <derivirana_varijabla naziv="DomainObject.Predmet.StrankaFormatedWithAdressOIB_1"> OPĆINA VIŠKOVO, OIB 28350474809, Vozišće 3, 51216 Viškovo</derivirana_varijabla>
  </DomainObject.Predmet.StrankaFormatedWithAdressOIB>
  <DomainObject.Predmet.StrankaWithAdress>
    <izvorni_sadrzaj>OPĆINA VIŠKOVO Vozišće 3,51216 Viškovo</izvorni_sadrzaj>
    <derivirana_varijabla naziv="DomainObject.Predmet.StrankaWithAdress_1">OPĆINA VIŠKOVO Vozišće 3,51216 Viškovo</derivirana_varijabla>
  </DomainObject.Predmet.StrankaWithAdress>
  <DomainObject.Predmet.StrankaWithAdressOIB>
    <izvorni_sadrzaj>OPĆINA VIŠKOVO, OIB 28350474809, Vozišće 3,51216 Viškovo</izvorni_sadrzaj>
    <derivirana_varijabla naziv="DomainObject.Predmet.StrankaWithAdressOIB_1">OPĆINA VIŠKOVO, OIB 28350474809, Vozišće 3,51216 Viškovo</derivirana_varijabla>
  </DomainObject.Predmet.StrankaWithAdressOIB>
  <DomainObject.Predmet.StrankaNazivFormated>
    <izvorni_sadrzaj>OPĆINA VIŠKOVO</izvorni_sadrzaj>
    <derivirana_varijabla naziv="DomainObject.Predmet.StrankaNazivFormated_1">OPĆINA VIŠKOVO</derivirana_varijabla>
  </DomainObject.Predmet.StrankaNazivFormated>
  <DomainObject.Predmet.StrankaNazivFormatedOIB>
    <izvorni_sadrzaj>OPĆINA VIŠKOVO, OIB 28350474809</izvorni_sadrzaj>
    <derivirana_varijabla naziv="DomainObject.Predmet.StrankaNazivFormatedOIB_1">OPĆINA VIŠKOVO, OIB 28350474809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OPĆINA VIŠKOVO</item>
    </izvorni_sadrzaj>
    <derivirana_varijabla naziv="DomainObject.Predmet.StrankaListFormated_1">
      <item>OPĆINA VIŠKOVO</item>
    </derivirana_varijabla>
  </DomainObject.Predmet.StrankaListFormated>
  <DomainObject.Predmet.StrankaListFormatedOIB>
    <izvorni_sadrzaj>
      <item>OPĆINA VIŠKOVO, OIB 28350474809</item>
    </izvorni_sadrzaj>
    <derivirana_varijabla naziv="DomainObject.Predmet.StrankaListFormatedOIB_1">
      <item>OPĆINA VIŠKOVO, OIB 28350474809</item>
    </derivirana_varijabla>
  </DomainObject.Predmet.StrankaListFormatedOIB>
  <DomainObject.Predmet.StrankaListFormatedWithAdress>
    <izvorni_sadrzaj>
      <item>OPĆINA VIŠKOVO, Vozišće 3, 51216 Viškovo</item>
    </izvorni_sadrzaj>
    <derivirana_varijabla naziv="DomainObject.Predmet.StrankaListFormatedWithAdress_1">
      <item>OPĆINA VIŠKOVO, Vozišće 3, 51216 Viškovo</item>
    </derivirana_varijabla>
  </DomainObject.Predmet.StrankaListFormatedWithAdress>
  <DomainObject.Predmet.StrankaListFormatedWithAdressOIB>
    <izvorni_sadrzaj>
      <item>OPĆINA VIŠKOVO, OIB 28350474809, Vozišće 3, 51216 Viškovo</item>
    </izvorni_sadrzaj>
    <derivirana_varijabla naziv="DomainObject.Predmet.StrankaListFormatedWithAdressOIB_1">
      <item>OPĆINA VIŠKOVO, OIB 28350474809, Vozišće 3, 51216 Viškovo</item>
    </derivirana_varijabla>
  </DomainObject.Predmet.StrankaListFormatedWithAdressOIB>
  <DomainObject.Predmet.StrankaListNazivFormated>
    <izvorni_sadrzaj>
      <item>OPĆINA VIŠKOVO</item>
    </izvorni_sadrzaj>
    <derivirana_varijabla naziv="DomainObject.Predmet.StrankaListNazivFormated_1">
      <item>OPĆINA VIŠKOVO</item>
    </derivirana_varijabla>
  </DomainObject.Predmet.StrankaListNazivFormated>
  <DomainObject.Predmet.StrankaListNazivFormatedOIB>
    <izvorni_sadrzaj>
      <item>OPĆINA VIŠKOVO, OIB 28350474809</item>
    </izvorni_sadrzaj>
    <derivirana_varijabla naziv="DomainObject.Predmet.StrankaListNazivFormatedOIB_1">
      <item>OPĆINA VIŠKOVO, OIB 28350474809</item>
    </derivirana_varijabla>
  </DomainObject.Predmet.StrankaListNazivFormatedOIB>
  <DomainObject.Predmet.ProtuStrankaListFormated>
    <izvorni_sadrzaj>
      <item>Stečajna masa IMPERATOR d.o.o.</item>
    </izvorni_sadrzaj>
    <derivirana_varijabla naziv="DomainObject.Predmet.ProtuStrankaListFormated_1">
      <item>Stečajna masa IMPERATOR d.o.o.</item>
    </derivirana_varijabla>
  </DomainObject.Predmet.ProtuStrankaListFormated>
  <DomainObject.Predmet.ProtuStrankaListFormatedOIB>
    <izvorni_sadrzaj>
      <item>Stečajna masa IMPERATOR d.o.o., OIB 29875429596</item>
    </izvorni_sadrzaj>
    <derivirana_varijabla naziv="DomainObject.Predmet.ProtuStrankaListFormatedOIB_1">
      <item>Stečajna masa IMPERATOR d.o.o., OIB 29875429596</item>
    </derivirana_varijabla>
  </DomainObject.Predmet.ProtuStrankaListFormatedOIB>
  <DomainObject.Predmet.ProtuStrankaListFormatedWithAdress>
    <izvorni_sadrzaj>
      <item>Stečajna masa IMPERATOR d.o.o., Milice Jadranić 36b, 51000 Rijeka</item>
    </izvorni_sadrzaj>
    <derivirana_varijabla naziv="DomainObject.Predmet.ProtuStrankaListFormatedWithAdress_1">
      <item>Stečajna masa IMPERATOR d.o.o., Milice Jadranić 36b, 51000 Rijeka</item>
    </derivirana_varijabla>
  </DomainObject.Predmet.ProtuStrankaListFormatedWithAdress>
  <DomainObject.Predmet.ProtuStrankaListFormatedWithAdressOIB>
    <izvorni_sadrzaj>
      <item>Stečajna masa IMPERATOR d.o.o., OIB 29875429596, Milice Jadranić 36b, 51000 Rijeka</item>
    </izvorni_sadrzaj>
    <derivirana_varijabla naziv="DomainObject.Predmet.ProtuStrankaListFormatedWithAdressOIB_1">
      <item>Stečajna masa IMPERATOR d.o.o., OIB 29875429596, Milice Jadranić 36b, 51000 Rijeka</item>
    </derivirana_varijabla>
  </DomainObject.Predmet.ProtuStrankaListFormatedWithAdressOIB>
  <DomainObject.Predmet.ProtuStrankaListNazivFormated>
    <izvorni_sadrzaj>
      <item>Stečajna masa IMPERATOR d.o.o.</item>
    </izvorni_sadrzaj>
    <derivirana_varijabla naziv="DomainObject.Predmet.ProtuStrankaListNazivFormated_1">
      <item>Stečajna masa IMPERATOR d.o.o.</item>
    </derivirana_varijabla>
  </DomainObject.Predmet.ProtuStrankaListNazivFormated>
  <DomainObject.Predmet.ProtuStrankaListNazivFormatedOIB>
    <izvorni_sadrzaj>
      <item>Stečajna masa IMPERATOR d.o.o., OIB 29875429596</item>
    </izvorni_sadrzaj>
    <derivirana_varijabla naziv="DomainObject.Predmet.ProtuStrankaListNazivFormatedOIB_1">
      <item>Stečajna masa IMPERATOR d.o.o., OIB 29875429596</item>
    </derivirana_varijabla>
  </DomainObject.Predmet.ProtuStrankaListNazivFormatedOIB>
  <DomainObject.Predmet.OstaliListFormated>
    <izvorni_sadrzaj>
      <item>DAMIR KRALJ ANZEL</item>
      <item>MIROSLAV RAJAČIĆ</item>
      <item>ANTONELA SESAR</item>
      <item>IVA PERIĆ</item>
    </izvorni_sadrzaj>
    <derivirana_varijabla naziv="DomainObject.Predmet.OstaliListFormated_1">
      <item>DAMIR KRALJ ANZEL</item>
      <item>MIROSLAV RAJAČIĆ</item>
      <item>ANTONELA SESAR</item>
      <item>IVA PERIĆ</item>
    </derivirana_varijabla>
  </DomainObject.Predmet.OstaliListFormated>
  <DomainObject.Predmet.OstaliListFormatedOIB>
    <izvorni_sadrzaj>
      <item>DAMIR KRALJ ANZEL</item>
      <item>MIROSLAV RAJAČIĆ</item>
      <item>ANTONELA SESAR</item>
      <item>IVA PERIĆ</item>
    </izvorni_sadrzaj>
    <derivirana_varijabla naziv="DomainObject.Predmet.OstaliListFormatedOIB_1">
      <item>DAMIR KRALJ ANZEL</item>
      <item>MIROSLAV RAJAČIĆ</item>
      <item>ANTONELA SESAR</item>
      <item>IVA PERIĆ</item>
    </derivirana_varijabla>
  </DomainObject.Predmet.OstaliListFormatedOIB>
  <DomainObject.Predmet.OstaliListFormatedWithAdress>
    <izvorni_sadrzaj>
      <item>DAMIR KRALJ ANZEL</item>
      <item>MIROSLAV RAJAČIĆ</item>
      <item>ANTONELA SESAR</item>
      <item>IVA PERIĆ</item>
    </izvorni_sadrzaj>
    <derivirana_varijabla naziv="DomainObject.Predmet.OstaliListFormatedWithAdress_1">
      <item>DAMIR KRALJ ANZEL</item>
      <item>MIROSLAV RAJAČIĆ</item>
      <item>ANTONELA SESAR</item>
      <item>IVA PERIĆ</item>
    </derivirana_varijabla>
  </DomainObject.Predmet.OstaliListFormatedWithAdress>
  <DomainObject.Predmet.OstaliListFormatedWithAdressOIB>
    <izvorni_sadrzaj>
      <item>DAMIR KRALJ ANZEL</item>
      <item>MIROSLAV RAJAČIĆ</item>
      <item>ANTONELA SESAR</item>
      <item>IVA PERIĆ</item>
    </izvorni_sadrzaj>
    <derivirana_varijabla naziv="DomainObject.Predmet.OstaliListFormatedWithAdressOIB_1">
      <item>DAMIR KRALJ ANZEL</item>
      <item>MIROSLAV RAJAČIĆ</item>
      <item>ANTONELA SESAR</item>
      <item>IVA PERIĆ</item>
    </derivirana_varijabla>
  </DomainObject.Predmet.OstaliListFormatedWithAdressOIB>
  <DomainObject.Predmet.OstaliListNazivFormated>
    <izvorni_sadrzaj>
      <item>DAMIR KRALJ ANZEL</item>
      <item>MIROSLAV RAJAČIĆ</item>
      <item>ANTONELA SESAR</item>
      <item>IVA PERIĆ</item>
    </izvorni_sadrzaj>
    <derivirana_varijabla naziv="DomainObject.Predmet.OstaliListNazivFormated_1">
      <item>DAMIR KRALJ ANZEL</item>
      <item>MIROSLAV RAJAČIĆ</item>
      <item>ANTONELA SESAR</item>
      <item>IVA PERIĆ</item>
    </derivirana_varijabla>
  </DomainObject.Predmet.OstaliListNazivFormated>
  <DomainObject.Predmet.OstaliListNazivFormatedOIB>
    <izvorni_sadrzaj>
      <item>DAMIR KRALJ ANZEL</item>
      <item>MIROSLAV RAJAČIĆ</item>
      <item>ANTONELA SESAR</item>
      <item>IVA PERIĆ</item>
    </izvorni_sadrzaj>
    <derivirana_varijabla naziv="DomainObject.Predmet.OstaliListNazivFormatedOIB_1">
      <item>DAMIR KRALJ ANZEL</item>
      <item>MIROSLAV RAJAČIĆ</item>
      <item>ANTONELA SESAR</item>
      <item>IVA PERIĆ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St-343/2017-19</izvorni_sadrzaj>
    <derivirana_varijabla naziv="DomainObject.PoslovniBrojDokumenta_1">St-343/2017-19</derivirana_varijabla>
  </DomainObject.PoslovniBrojDokumenta>
  <DomainObject.Predmet.StrankaIDrugi>
    <izvorni_sadrzaj>OPĆINA VIŠKOVO</izvorni_sadrzaj>
    <derivirana_varijabla naziv="DomainObject.Predmet.StrankaIDrugi_1">OPĆINA VIŠKOVO</derivirana_varijabla>
  </DomainObject.Predmet.StrankaIDrugi>
  <DomainObject.Predmet.ProtustrankaIDrugi>
    <izvorni_sadrzaj>Stečajna masa IMPERATOR d.o.o.</izvorni_sadrzaj>
    <derivirana_varijabla naziv="DomainObject.Predmet.ProtustrankaIDrugi_1">Stečajna masa IMPERATOR d.o.o.</derivirana_varijabla>
  </DomainObject.Predmet.ProtustrankaIDrugi>
  <DomainObject.Predmet.StrankaIDrugiAdressOIB>
    <izvorni_sadrzaj>OPĆINA VIŠKOVO, OIB 28350474809, Vozišće 3, 51216 Viškovo</izvorni_sadrzaj>
    <derivirana_varijabla naziv="DomainObject.Predmet.StrankaIDrugiAdressOIB_1">OPĆINA VIŠKOVO, OIB 28350474809, Vozišće 3, 51216 Viškovo</derivirana_varijabla>
  </DomainObject.Predmet.StrankaIDrugiAdressOIB>
  <DomainObject.Predmet.ProtustrankaIDrugiAdressOIB>
    <izvorni_sadrzaj>Stečajna masa IMPERATOR d.o.o., OIB 29875429596, Milice Jadranić 36b, 51000 Rijeka</izvorni_sadrzaj>
    <derivirana_varijabla naziv="DomainObject.Predmet.ProtustrankaIDrugiAdressOIB_1">Stečajna masa IMPERATOR d.o.o., OIB 29875429596, Milice Jadranić 36b,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VIŠKOVO</item>
      <item>Stečajna masa IMPERATOR d.o.o.</item>
      <item>DAMIR KRALJ ANZEL</item>
      <item>MIROSLAV RAJAČIĆ</item>
      <item>ANTONELA SESAR</item>
      <item>IVA PERIĆ</item>
    </izvorni_sadrzaj>
    <derivirana_varijabla naziv="DomainObject.Predmet.SudioniciListNaziv_1">
      <item>OPĆINA VIŠKOVO</item>
      <item>Stečajna masa IMPERATOR d.o.o.</item>
      <item>DAMIR KRALJ ANZEL</item>
      <item>MIROSLAV RAJAČIĆ</item>
      <item>ANTONELA SESAR</item>
      <item>IVA PERIĆ</item>
    </derivirana_varijabla>
  </DomainObject.Predmet.SudioniciListNaziv>
  <DomainObject.Predmet.SudioniciListAdressOIB>
    <izvorni_sadrzaj>
      <item>OPĆINA VIŠKOVO, OIB 28350474809, Vozišće 3,51216 Viškovo</item>
      <item>Stečajna masa IMPERATOR d.o.o., OIB 29875429596, Milice Jadranić 36b,51000 Rijeka</item>
      <item>DAMIR KRALJ ANZEL</item>
      <item>MIROSLAV RAJAČIĆ</item>
      <item>ANTONELA SESAR</item>
      <item>IVA PERIĆ</item>
    </izvorni_sadrzaj>
    <derivirana_varijabla naziv="DomainObject.Predmet.SudioniciListAdressOIB_1">
      <item>OPĆINA VIŠKOVO, OIB 28350474809, Vozišće 3,51216 Viškovo</item>
      <item>Stečajna masa IMPERATOR d.o.o., OIB 29875429596, Milice Jadranić 36b,51000 Rijeka</item>
      <item>DAMIR KRALJ ANZEL</item>
      <item>MIROSLAV RAJAČIĆ</item>
      <item>ANTONELA SESAR</item>
      <item>IVA PERIĆ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28350474809</item>
      <item>, OIB 29875429596</item>
      <item>, OIB null</item>
      <item>, OIB null</item>
      <item>, OIB null</item>
      <item>, OIB null</item>
    </izvorni_sadrzaj>
    <derivirana_varijabla naziv="DomainObject.Predmet.SudioniciListNazivOIB_1">
      <item>, OIB 28350474809</item>
      <item>, OIB 29875429596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967711-503D-4544-BBFA-D89AE2C76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1749</properties:Characters>
  <properties:Lines>76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2018-01-11T13:27:00Z</dcterms:created>
  <dc:creator>rcerneka</dc:creator>
  <cp:lastModifiedBy>Jasna Radulović</cp:lastModifiedBy>
  <cp:lastPrinted>2018-01-10T10:08:00Z</cp:lastPrinted>
  <dcterms:modified xmlns:xsi="http://www.w3.org/2001/XMLSchema-instance" xsi:type="dcterms:W3CDTF">2018-01-11T13:35:00Z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St-343/2017-19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