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cecc" w14:paraId="102cec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EA213A">
        <w:t>517</w:t>
      </w:r>
      <w:r w:rsidR="00BB444B">
        <w:t>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A213A">
        <w:t xml:space="preserve"> AUTO KRUNO d.o.o. Osijek, Vijenac Jakova Gotovca 3, OIB: 57919985119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BB444B">
        <w:t>4</w:t>
      </w:r>
      <w:r w:rsidR="00C82343">
        <w:t xml:space="preserve">. </w:t>
      </w:r>
      <w:r w:rsidR="00BB444B">
        <w:t>rujna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EA213A">
        <w:t>AUTO KRUNO d.o.o. Osijek, Vijenac Jakova Gotovca 3, OIB: 57919985119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A213A">
        <w:t xml:space="preserve"> </w:t>
      </w:r>
      <w:r w:rsidR="00437F4E">
        <w:t xml:space="preserve">Ana-Maria Bogović, </w:t>
      </w:r>
      <w:r w:rsidR="00BF02E3">
        <w:t>Slavonski Brod, Naselje Lutvinka Ulaz 2/9, OIB: 36495483478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BF02E3">
        <w:t>25</w:t>
      </w:r>
      <w:r w:rsidR="00F7152E">
        <w:t xml:space="preserve">. </w:t>
      </w:r>
      <w:r w:rsidR="00105ADC">
        <w:t>travnja</w:t>
      </w:r>
      <w:r w:rsidR="00DB097D">
        <w:t xml:space="preserve"> 201</w:t>
      </w:r>
      <w:r w:rsidR="00105ADC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105ADC">
        <w:t>22</w:t>
      </w:r>
      <w:r w:rsidR="00DC51C2">
        <w:t>.</w:t>
      </w:r>
      <w:r w:rsidR="00794266">
        <w:t xml:space="preserve"> </w:t>
      </w:r>
      <w:r w:rsidR="00105ADC">
        <w:t>svibnja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EA213A">
        <w:t>517</w:t>
      </w:r>
      <w:r w:rsidR="00F7152E">
        <w:t>/1</w:t>
      </w:r>
      <w:r w:rsidR="00B505E6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EA213A">
        <w:t>517</w:t>
      </w:r>
      <w:r w:rsidR="00705ADB">
        <w:t>/1</w:t>
      </w:r>
      <w:r w:rsidR="00B505E6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B505E6">
        <w:t>4</w:t>
      </w:r>
      <w:r w:rsidR="00C82343">
        <w:t xml:space="preserve">. </w:t>
      </w:r>
      <w:r w:rsidR="00B505E6">
        <w:t>rujna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B505E6">
        <w:t>4.10.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C47AE"/>
    <w:rsid w:val="000E5FC7"/>
    <w:rsid w:val="000E6A82"/>
    <w:rsid w:val="000F2684"/>
    <w:rsid w:val="000F4E56"/>
    <w:rsid w:val="000F7D43"/>
    <w:rsid w:val="00105ADC"/>
    <w:rsid w:val="00111E05"/>
    <w:rsid w:val="00111ED6"/>
    <w:rsid w:val="00116A7E"/>
    <w:rsid w:val="00121811"/>
    <w:rsid w:val="001257A9"/>
    <w:rsid w:val="001273B9"/>
    <w:rsid w:val="00134E8C"/>
    <w:rsid w:val="00142DF0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16B60"/>
    <w:rsid w:val="00333854"/>
    <w:rsid w:val="0033604D"/>
    <w:rsid w:val="00340F18"/>
    <w:rsid w:val="00342168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37F4E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5F14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A5B56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773B"/>
    <w:rsid w:val="00AF412C"/>
    <w:rsid w:val="00AF591F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05E6"/>
    <w:rsid w:val="00B561DB"/>
    <w:rsid w:val="00B97E94"/>
    <w:rsid w:val="00BB444B"/>
    <w:rsid w:val="00BB66FA"/>
    <w:rsid w:val="00BC36BB"/>
    <w:rsid w:val="00BC790F"/>
    <w:rsid w:val="00BD36F0"/>
    <w:rsid w:val="00BD3BBD"/>
    <w:rsid w:val="00BE46AB"/>
    <w:rsid w:val="00BE6CC8"/>
    <w:rsid w:val="00BF02E3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6654E"/>
    <w:rsid w:val="00C74291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13A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D574D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KRUNO društvo s ograničenom odgovornošću za trgovinu i popravak motornih vozila</izvorni_sadrzaj>
    <derivirana_varijabla naziv="DomainObject.Predmet.ProtustrankaFormated_1">  AUTO KRUNO društvo s ograničenom odgovornošću za trgovinu i popravak motornih vozila</derivirana_varijabla>
  </DomainObject.Predmet.ProtustrankaFormated>
  <DomainObject.Predmet.ProtustrankaFormatedOIB>
    <izvorni_sadrzaj>  AUTO KRUNO društvo s ograničenom odgovornošću za trgovinu i popravak motornih vozila, OIB 57919985119</izvorni_sadrzaj>
    <derivirana_varijabla naziv="DomainObject.Predmet.ProtustrankaFormatedOIB_1">  AUTO KRUNO društvo s ograničenom odgovornošću za trgovinu i popravak motornih vozila, OIB 57919985119</derivirana_varijabla>
  </DomainObject.Predmet.ProtustrankaFormatedOIB>
  <DomainObject.Predmet.ProtustrankaFormatedWithAdress>
    <izvorni_sadrzaj> AUTO KRUNO društvo s ograničenom odgovornošću za trgovinu i popravak motornih vozila, Vijenac Jakova Gotovca 3, 31000 Osijek</izvorni_sadrzaj>
    <derivirana_varijabla naziv="DomainObject.Predmet.ProtustrankaFormatedWithAdress_1"> AUTO KRUNO društvo s ograničenom odgovornošću za trgovinu i popravak motornih vozila, Vijenac Jakova Gotovca 3, 31000 Osijek</derivirana_varijabla>
  </DomainObject.Predmet.ProtustrankaFormatedWithAdress>
  <DomainObject.Predmet.ProtustrankaFormatedWithAdressOIB>
    <izvorni_sadrzaj> AUTO KRUNO društvo s ograničenom odgovornošću za trgovinu i popravak motornih vozila, OIB 57919985119, Vijenac Jakova Gotovca 3, 31000 Osijek</izvorni_sadrzaj>
    <derivirana_varijabla naziv="DomainObject.Predmet.ProtustrankaFormatedWithAdressOIB_1"> AUTO KRUNO društvo s ograničenom odgovornošću za trgovinu i popravak motornih vozila, OIB 57919985119, Vijenac Jakova Gotovca 3, 31000 Osijek</derivirana_varijabla>
  </DomainObject.Predmet.ProtustrankaFormatedWithAdressOIB>
  <DomainObject.Predmet.ProtustrankaWithAdress>
    <izvorni_sadrzaj>AUTO KRUNO društvo s ograničenom odgovornošću za trgovinu i popravak motornih vozila Vijenac Jakova Gotovca 3, 31000 Osijek</izvorni_sadrzaj>
    <derivirana_varijabla naziv="DomainObject.Predmet.ProtustrankaWithAdress_1">AUTO KRUNO društvo s ograničenom odgovornošću za trgovinu i popravak motornih vozila Vijenac Jakova Gotovca 3, 31000 Osijek</derivirana_varijabla>
  </DomainObject.Predmet.ProtustrankaWithAdress>
  <DomainObject.Predmet.ProtustrankaWithAdressOIB>
    <izvorni_sadrzaj>AUTO KRUNO društvo s ograničenom odgovornošću za trgovinu i popravak motornih vozila, OIB 57919985119, Vijenac Jakova Gotovca 3, 31000 Osijek</izvorni_sadrzaj>
    <derivirana_varijabla naziv="DomainObject.Predmet.ProtustrankaWithAdressOIB_1">AUTO KRUNO društvo s ograničenom odgovornošću za trgovinu i popravak motornih vozila, OIB 57919985119, Vijenac Jakova Gotovca 3, 31000 Osijek</derivirana_varijabla>
  </DomainObject.Predmet.ProtustrankaWithAdressOIB>
  <DomainObject.Predmet.ProtustrankaNazivFormated>
    <izvorni_sadrzaj>AUTO KRUNO društvo s ograničenom odgovornošću za trgovinu i popravak motornih vozila</izvorni_sadrzaj>
    <derivirana_varijabla naziv="DomainObject.Predmet.ProtustrankaNazivFormated_1">AUTO KRUNO društvo s ograničenom odgovornošću za trgovinu i popravak motornih vozila</derivirana_varijabla>
  </DomainObject.Predmet.ProtustrankaNazivFormated>
  <DomainObject.Predmet.ProtustrankaNazivFormatedOIB>
    <izvorni_sadrzaj>AUTO KRUNO društvo s ograničenom odgovornošću za trgovinu i popravak motornih vozila, OIB 57919985119</izvorni_sadrzaj>
    <derivirana_varijabla naziv="DomainObject.Predmet.ProtustrankaNazivFormatedOIB_1">AUTO KRUNO društvo s ograničenom odgovornošću za trgovinu i popravak motornih vozila, OIB 57919985119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KRUNO društvo s ograničenom odgovornošću za trgovinu i popravak motornih vozila</item>
    </izvorni_sadrzaj>
    <derivirana_varijabla naziv="DomainObject.Predmet.ProtuStrankaListFormated_1">
      <item>AUTO KRUNO društvo s ograničenom odgovornošću za trgovinu i popravak motornih vozila</item>
    </derivirana_varijabla>
  </DomainObject.Predmet.ProtuStrankaListFormated>
  <DomainObject.Predmet.ProtuStrankaListFormatedOIB>
    <izvorni_sadrzaj>
      <item>AUTO KRUNO društvo s ograničenom odgovornošću za trgovinu i popravak motornih vozila, OIB 57919985119</item>
    </izvorni_sadrzaj>
    <derivirana_varijabla naziv="DomainObject.Predmet.ProtuStrankaListFormatedOIB_1">
      <item>AUTO KRUNO društvo s ograničenom odgovornošću za trgovinu i popravak motornih vozila, OIB 57919985119</item>
    </derivirana_varijabla>
  </DomainObject.Predmet.ProtuStrankaListFormatedOIB>
  <DomainObject.Predmet.ProtuStrankaListFormatedWithAdress>
    <izvorni_sadrzaj>
      <item>AUTO KRUNO društvo s ograničenom odgovornošću za trgovinu i popravak motornih vozila, Vijenac Jakova Gotovca 3, 31000 Osijek</item>
    </izvorni_sadrzaj>
    <derivirana_varijabla naziv="DomainObject.Predmet.ProtuStrankaListFormatedWithAdress_1">
      <item>AUTO KRUNO društvo s ograničenom odgovornošću za trgovinu i popravak motornih vozila, Vijenac Jakova Gotovca 3, 31000 Osijek</item>
    </derivirana_varijabla>
  </DomainObject.Predmet.ProtuStrankaListFormatedWithAdress>
  <DomainObject.Predmet.ProtuStrankaListFormatedWithAdressOIB>
    <izvorni_sadrzaj>
      <item>AUTO KRUNO društvo s ograničenom odgovornošću za trgovinu i popravak motornih vozila, OIB 57919985119, Vijenac Jakova Gotovca 3, 31000 Osijek</item>
    </izvorni_sadrzaj>
    <derivirana_varijabla naziv="DomainObject.Predmet.ProtuStrankaListFormatedWithAdressOIB_1">
      <item>AUTO KRUNO društvo s ograničenom odgovornošću za trgovinu i popravak motornih vozila, OIB 57919985119, Vijenac Jakova Gotovca 3, 31000 Osijek</item>
    </derivirana_varijabla>
  </DomainObject.Predmet.ProtuStrankaListFormatedWithAdressOIB>
  <DomainObject.Predmet.ProtuStrankaListNazivFormated>
    <izvorni_sadrzaj>
      <item>AUTO KRUNO društvo s ograničenom odgovornošću za trgovinu i popravak motornih vozila</item>
    </izvorni_sadrzaj>
    <derivirana_varijabla naziv="DomainObject.Predmet.ProtuStrankaListNazivFormated_1">
      <item>AUTO KRUNO društvo s ograničenom odgovornošću za trgovinu i popravak motornih vozila</item>
    </derivirana_varijabla>
  </DomainObject.Predmet.ProtuStrankaListNazivFormated>
  <DomainObject.Predmet.ProtuStrankaListNazivFormatedOIB>
    <izvorni_sadrzaj>
      <item>AUTO KRUNO društvo s ograničenom odgovornošću za trgovinu i popravak motornih vozila, OIB 57919985119</item>
    </izvorni_sadrzaj>
    <derivirana_varijabla naziv="DomainObject.Predmet.ProtuStrankaListNazivFormatedOIB_1">
      <item>AUTO KRUNO društvo s ograničenom odgovornošću za trgovinu i popravak motornih vozila, OIB 57919985119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KRUNO društvo s ograničenom odgovornošću za trgovinu i popravak motornih vozila</izvorni_sadrzaj>
    <derivirana_varijabla naziv="DomainObject.Predmet.ProtustrankaIDrugi_1">AUTO KRUNO društvo s ograničenom odgovornošću za trgovinu i popravak motornih vozila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KRUNO društvo s ograničenom odgovornošću za trgovinu i popravak motornih vozila, OIB 57919985119, Vijenac Jakova Gotovca 3, 31000 Osijek</izvorni_sadrzaj>
    <derivirana_varijabla naziv="DomainObject.Predmet.ProtustrankaIDrugiAdressOIB_1">AUTO KRUNO društvo s ograničenom odgovornošću za trgovinu i popravak motornih vozila, OIB 57919985119, Vijenac Jakova Gotovca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KRUNO društvo s ograničenom odgovornošću za trgovinu i popravak motornih vozila</item>
    </izvorni_sadrzaj>
    <derivirana_varijabla naziv="DomainObject.Predmet.SudioniciListNaziv_1">
      <item>FINA RC OSIJEK</item>
      <item>AUTO KRUNO društvo s ograničenom odgovornošću za trgovinu i popravak motornih vozila</item>
    </derivirana_varijabla>
  </DomainObject.Predmet.SudioniciListNaziv>
  <DomainObject.Predmet.SudioniciListAdressOIB>
    <izvorni_sadrzaj>
      <item>FINA RC OSIJEK, OIB 85821130368</item>
      <item>AUTO KRUNO društvo s ograničenom odgovornošću za trgovinu i popravak motornih vozila, OIB 57919985119, Vijenac Jakova Gotovca 3,31000 Osijek</item>
    </izvorni_sadrzaj>
    <derivirana_varijabla naziv="DomainObject.Predmet.SudioniciListAdressOIB_1">
      <item>FINA RC OSIJEK, OIB 85821130368</item>
      <item>AUTO KRUNO društvo s ograničenom odgovornošću za trgovinu i popravak motornih vozila, OIB 57919985119, Vijenac Jakova Gotovca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57919985119</item>
    </izvorni_sadrzaj>
    <derivirana_varijabla naziv="DomainObject.Predmet.SudioniciListNazivOIB_1">
      <item>, OIB 85821130368</item>
      <item>, OIB 57919985119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9E12E-4482-4351-9930-F4CCE7FE7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1896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2017-09-04T08:30:00Z</dcterms:created>
  <dc:creator>wsadmin</dc:creator>
  <cp:lastModifiedBy>Sanda Gučić</cp:lastModifiedBy>
  <cp:lastPrinted>2017-09-04T08:31:00Z</cp:lastPrinted>
  <dcterms:modified xmlns:xsi="http://www.w3.org/2001/XMLSchema-instance" xsi:type="dcterms:W3CDTF">2017-09-04T10:50:00Z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