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e582" w14:paraId="80ae582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 xml:space="preserve">TRGOVAČKI SUD U </w:t>
      </w:r>
      <w:proofErr w:type="spellStart"/>
      <w:r w:rsidRPr="0096171C">
        <w:t>PAZINU</w:t>
      </w:r>
      <w:proofErr w:type="spellEnd"/>
    </w:p>
    <w:p w:rsidRDefault="00F546B4" w:rsidP="00F546B4" w:rsidR="00F546B4" w:rsidRPr="0096171C">
      <w:pPr>
        <w:jc w:val="both"/>
      </w:pPr>
      <w:r w:rsidRPr="0096171C">
        <w:t xml:space="preserve">     </w:t>
      </w:r>
      <w:proofErr w:type="spellStart"/>
      <w:r w:rsidRPr="0096171C">
        <w:t>52000</w:t>
      </w:r>
      <w:proofErr w:type="spellEnd"/>
      <w:r w:rsidRPr="0096171C">
        <w:t xml:space="preserve"> Pazin, </w:t>
      </w:r>
      <w:proofErr w:type="spellStart"/>
      <w:r w:rsidRPr="0096171C">
        <w:t>Drševka</w:t>
      </w:r>
      <w:proofErr w:type="spellEnd"/>
      <w:r w:rsidRPr="0096171C">
        <w:t xml:space="preserve">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AC61BE" w:rsidP="00F546B4" w:rsidR="00AC61BE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DE1FE5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BF4F36" w:rsidRPr="00BF4F36">
        <w:t xml:space="preserve">Stečajna masa iza VELI MAJ d.o.o. u stečaju, Čavle, </w:t>
      </w:r>
      <w:proofErr w:type="spellStart"/>
      <w:r w:rsidR="00BF4F36" w:rsidRPr="00BF4F36">
        <w:t>Šušnjevac</w:t>
      </w:r>
      <w:proofErr w:type="spellEnd"/>
      <w:r w:rsidR="00BF4F36" w:rsidRPr="00BF4F36">
        <w:t xml:space="preserve"> 3, </w:t>
      </w:r>
      <w:proofErr w:type="spellStart"/>
      <w:r w:rsidR="00BF4F36" w:rsidRPr="00BF4F36">
        <w:t>OIB</w:t>
      </w:r>
      <w:proofErr w:type="spellEnd"/>
      <w:r w:rsidR="00BF4F36" w:rsidRPr="00BF4F36">
        <w:t xml:space="preserve">: </w:t>
      </w:r>
      <w:proofErr w:type="spellStart"/>
      <w:r w:rsidR="00BF4F36" w:rsidRPr="00BF4F36">
        <w:t>69440920275</w:t>
      </w:r>
      <w:proofErr w:type="spellEnd"/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proofErr w:type="spellStart"/>
      <w:r w:rsidR="00DE1FE5">
        <w:t>24</w:t>
      </w:r>
      <w:proofErr w:type="spellEnd"/>
      <w:r w:rsidR="009552D3">
        <w:t>. svibnja</w:t>
      </w:r>
      <w:r w:rsidR="00620B62">
        <w:t xml:space="preserve"> </w:t>
      </w:r>
      <w:proofErr w:type="spellStart"/>
      <w:r w:rsidR="00620B62">
        <w:t>2017</w:t>
      </w:r>
      <w:proofErr w:type="spellEnd"/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165925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BF4F36" w:rsidRPr="00BF4F36">
        <w:t xml:space="preserve">Stečajna masa iza VELI MAJ d.o.o. u stečaju, Čavle, </w:t>
      </w:r>
      <w:proofErr w:type="spellStart"/>
      <w:r w:rsidR="00BF4F36" w:rsidRPr="00BF4F36">
        <w:t>Šušnjevac</w:t>
      </w:r>
      <w:proofErr w:type="spellEnd"/>
      <w:r w:rsidR="00BF4F36" w:rsidRPr="00BF4F36">
        <w:t xml:space="preserve"> 3, </w:t>
      </w:r>
      <w:proofErr w:type="spellStart"/>
      <w:r w:rsidR="00BF4F36" w:rsidRPr="00BF4F36">
        <w:t>OIB</w:t>
      </w:r>
      <w:proofErr w:type="spellEnd"/>
      <w:r w:rsidR="00BF4F36" w:rsidRPr="00BF4F36">
        <w:t xml:space="preserve">: </w:t>
      </w:r>
      <w:proofErr w:type="spellStart"/>
      <w:r w:rsidR="00BF4F36" w:rsidRPr="00BF4F36">
        <w:t>69440920275</w:t>
      </w:r>
      <w:proofErr w:type="spellEnd"/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712213" w:rsidR="00712213" w:rsidRPr="0096171C">
      <w:pPr>
        <w:jc w:val="both"/>
      </w:pPr>
      <w:r w:rsidRPr="0096171C">
        <w:tab/>
      </w:r>
      <w:r w:rsidR="00101FC6" w:rsidRPr="0096171C">
        <w:t>A</w:t>
      </w:r>
      <w:r w:rsidRPr="0096171C">
        <w:t xml:space="preserve">) </w:t>
      </w:r>
      <w:r w:rsidR="00F546B4" w:rsidRPr="0096171C">
        <w:t>utvrđene su</w:t>
      </w:r>
      <w:r w:rsidR="00712213" w:rsidRPr="0096171C">
        <w:t xml:space="preserve">  tražbine </w:t>
      </w:r>
      <w:r w:rsidR="00673A33">
        <w:t>drugog</w:t>
      </w:r>
      <w:r w:rsidR="00712213" w:rsidRPr="0096171C">
        <w:t xml:space="preserve"> višeg isplatnog reda:</w:t>
      </w:r>
    </w:p>
    <w:p w:rsidRDefault="009C6CB9" w:rsidP="00712213" w:rsidR="009C6CB9" w:rsidRPr="0096171C">
      <w:pPr>
        <w:jc w:val="both"/>
      </w:pPr>
    </w:p>
    <w:p w:rsidRDefault="004B53A1" w:rsidP="004B53A1" w:rsidR="00260835">
      <w:pPr>
        <w:ind w:firstLine="708"/>
        <w:jc w:val="both"/>
      </w:pPr>
      <w:r>
        <w:t xml:space="preserve">1. </w:t>
      </w:r>
      <w:r w:rsidR="00BF4F36" w:rsidRPr="00BD3A85">
        <w:t>REPUBLIKA HRVATSKA, Ministar</w:t>
      </w:r>
      <w:r w:rsidR="00BF4F36">
        <w:t xml:space="preserve">stvo financija, Porezna uprava, Zagreb, Katančićeva 5, </w:t>
      </w:r>
      <w:proofErr w:type="spellStart"/>
      <w:r w:rsidR="00BF4F36" w:rsidRPr="00BD3A85">
        <w:t>OIB</w:t>
      </w:r>
      <w:proofErr w:type="spellEnd"/>
      <w:r w:rsidR="00BF4F36" w:rsidRPr="00BD3A85">
        <w:t xml:space="preserve">: </w:t>
      </w:r>
      <w:proofErr w:type="spellStart"/>
      <w:r w:rsidR="00BF4F36">
        <w:t>18683136487</w:t>
      </w:r>
      <w:proofErr w:type="spellEnd"/>
      <w:r w:rsidR="00BF4F36" w:rsidRPr="00BD3A85">
        <w:t xml:space="preserve">, zastupana po </w:t>
      </w:r>
      <w:proofErr w:type="spellStart"/>
      <w:r w:rsidR="00BF4F36" w:rsidRPr="00BD3A85">
        <w:t>ŽDO</w:t>
      </w:r>
      <w:proofErr w:type="spellEnd"/>
      <w:r w:rsidR="00BF4F36" w:rsidRPr="00BD3A85">
        <w:t xml:space="preserve"> Pula</w:t>
      </w:r>
      <w:r>
        <w:t xml:space="preserve">, u iznosu od </w:t>
      </w:r>
      <w:proofErr w:type="spellStart"/>
      <w:r w:rsidR="00BF4F36">
        <w:t>6.207</w:t>
      </w:r>
      <w:proofErr w:type="spellEnd"/>
      <w:r w:rsidR="00BF4F36">
        <w:t>,</w:t>
      </w:r>
      <w:proofErr w:type="spellStart"/>
      <w:r w:rsidR="00BF4F36">
        <w:t>59</w:t>
      </w:r>
      <w:proofErr w:type="spellEnd"/>
      <w:r w:rsidR="00BF4F36" w:rsidRPr="00BD3A85">
        <w:t xml:space="preserve"> </w:t>
      </w:r>
      <w:r>
        <w:t>kn.</w:t>
      </w:r>
    </w:p>
    <w:p w:rsidRDefault="004B53A1" w:rsidP="00260835" w:rsidR="004B53A1">
      <w:pPr>
        <w:ind w:firstLine="708"/>
      </w:pPr>
    </w:p>
    <w:p w:rsidRDefault="00AC61BE" w:rsidP="00DE1FE5" w:rsidR="00AC61BE" w:rsidRPr="0096171C">
      <w:pPr>
        <w:jc w:val="both"/>
      </w:pPr>
    </w:p>
    <w:p w:rsidRDefault="00F546B4" w:rsidP="00F546B4" w:rsidR="00F546B4" w:rsidRPr="0096171C">
      <w:pPr>
        <w:ind w:left="360"/>
        <w:jc w:val="center"/>
      </w:pPr>
      <w:r w:rsidRPr="0096171C">
        <w:t>Obrazloženje</w:t>
      </w:r>
    </w:p>
    <w:p w:rsidRDefault="00F546B4" w:rsidP="00F546B4" w:rsidR="00F546B4" w:rsidRPr="0096171C">
      <w:pPr>
        <w:ind w:left="360"/>
        <w:jc w:val="center"/>
      </w:pPr>
    </w:p>
    <w:p w:rsidRDefault="00F546B4" w:rsidP="00F546B4" w:rsidR="00F546B4" w:rsidRPr="0096171C">
      <w:pPr>
        <w:jc w:val="both"/>
      </w:pPr>
      <w:r w:rsidRPr="0096171C">
        <w:tab/>
        <w:t xml:space="preserve">Na ispitnom ročištu održanom </w:t>
      </w:r>
      <w:proofErr w:type="spellStart"/>
      <w:r w:rsidR="00DE1FE5">
        <w:t>24</w:t>
      </w:r>
      <w:proofErr w:type="spellEnd"/>
      <w:r w:rsidR="006479A8">
        <w:t>. svibnja</w:t>
      </w:r>
      <w:r w:rsidR="001054CF" w:rsidRPr="0096171C">
        <w:t xml:space="preserve"> </w:t>
      </w:r>
      <w:proofErr w:type="spellStart"/>
      <w:r w:rsidR="005A65EF" w:rsidRPr="0096171C">
        <w:t>2017</w:t>
      </w:r>
      <w:proofErr w:type="spellEnd"/>
      <w:r w:rsidRPr="0096171C">
        <w:t xml:space="preserve">. ispitane su prijave tražbina prema svojim iznosima i redu. Stečajni je sudac temeljem čl. </w:t>
      </w:r>
      <w:proofErr w:type="spellStart"/>
      <w:r w:rsidRPr="0096171C">
        <w:t>264</w:t>
      </w:r>
      <w:proofErr w:type="spellEnd"/>
      <w:r w:rsidRPr="0096171C">
        <w:t xml:space="preserve">. Stečajnog zakona (dalje: </w:t>
      </w:r>
      <w:proofErr w:type="spellStart"/>
      <w:r w:rsidRPr="0096171C">
        <w:t>SZ</w:t>
      </w:r>
      <w:proofErr w:type="spellEnd"/>
      <w:r w:rsidRPr="0096171C">
        <w:t xml:space="preserve">, NN </w:t>
      </w:r>
      <w:proofErr w:type="spellStart"/>
      <w:r w:rsidRPr="0096171C">
        <w:t>71</w:t>
      </w:r>
      <w:proofErr w:type="spellEnd"/>
      <w:r w:rsidRPr="0096171C">
        <w:t>/</w:t>
      </w:r>
      <w:proofErr w:type="spellStart"/>
      <w:r w:rsidRPr="0096171C">
        <w:t>15</w:t>
      </w:r>
      <w:proofErr w:type="spellEnd"/>
      <w:r w:rsidRPr="0096171C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96171C">
      <w:pPr>
        <w:jc w:val="both"/>
      </w:pPr>
      <w:r w:rsidRPr="0096171C">
        <w:tab/>
      </w:r>
    </w:p>
    <w:p w:rsidRDefault="00804F40" w:rsidP="00111C0D" w:rsidR="00111C0D" w:rsidRPr="0096171C">
      <w:pPr>
        <w:jc w:val="both"/>
      </w:pPr>
      <w:r w:rsidRPr="0096171C">
        <w:tab/>
      </w:r>
      <w:r w:rsidR="00111C0D" w:rsidRPr="0096171C">
        <w:t>Tražbin</w:t>
      </w:r>
      <w:r w:rsidR="00F92FCF">
        <w:t>e</w:t>
      </w:r>
      <w:r w:rsidR="00111C0D" w:rsidRPr="0096171C">
        <w:t xml:space="preserve"> drugog višeg isplatnog reda označen</w:t>
      </w:r>
      <w:r w:rsidR="0017554B">
        <w:t>a</w:t>
      </w:r>
      <w:r w:rsidR="00111C0D" w:rsidRPr="0096171C">
        <w:t xml:space="preserve"> u st. I. A)</w:t>
      </w:r>
      <w:r w:rsidR="0017554B">
        <w:t xml:space="preserve"> </w:t>
      </w:r>
      <w:r w:rsidR="00111C0D" w:rsidRPr="0096171C">
        <w:t xml:space="preserve">izreke ovog rješenja smatraju se utvrđenim, budući ih je priznao stečajni upravitelj a nisu osporili vjerovnici (čl. </w:t>
      </w:r>
      <w:proofErr w:type="spellStart"/>
      <w:r w:rsidR="00111C0D" w:rsidRPr="0096171C">
        <w:t>263</w:t>
      </w:r>
      <w:proofErr w:type="spellEnd"/>
      <w:r w:rsidR="00111C0D" w:rsidRPr="0096171C">
        <w:t xml:space="preserve">. </w:t>
      </w:r>
      <w:proofErr w:type="spellStart"/>
      <w:r w:rsidR="00111C0D" w:rsidRPr="0096171C">
        <w:t>SZ</w:t>
      </w:r>
      <w:proofErr w:type="spellEnd"/>
      <w:r w:rsidR="00111C0D" w:rsidRPr="0096171C">
        <w:t>-a). Tražbine vjerovnika koje su priznate u cijelosti nisu posebno obrazložene.</w:t>
      </w:r>
    </w:p>
    <w:p w:rsidRDefault="00F22F13" w:rsidP="00AC61BE" w:rsidR="00F22F13">
      <w:pPr>
        <w:jc w:val="both"/>
      </w:pPr>
    </w:p>
    <w:p w:rsidRDefault="00AC61BE" w:rsidP="00AC61BE" w:rsidR="00AC61BE" w:rsidRPr="0096171C">
      <w:pPr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proofErr w:type="spellStart"/>
      <w:r w:rsidR="00903EB0">
        <w:t>2</w:t>
      </w:r>
      <w:r w:rsidR="00AC61BE">
        <w:t>4</w:t>
      </w:r>
      <w:proofErr w:type="spellEnd"/>
      <w:r w:rsidR="00903EB0">
        <w:t>. svibnja</w:t>
      </w:r>
      <w:r w:rsidR="00F22F13" w:rsidRPr="0096171C">
        <w:t xml:space="preserve"> </w:t>
      </w:r>
      <w:proofErr w:type="spellStart"/>
      <w:r w:rsidR="00C72755" w:rsidRPr="0096171C">
        <w:t>2017</w:t>
      </w:r>
      <w:proofErr w:type="spellEnd"/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B62324">
        <w:t>, v.r.</w:t>
      </w:r>
    </w:p>
    <w:p w:rsidRDefault="00BF4F36" w:rsidP="00F546B4" w:rsidR="00BF4F36" w:rsidRPr="0096171C">
      <w:pPr>
        <w:ind w:firstLine="708" w:left="4956"/>
        <w:jc w:val="center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96171C">
        <w:t>265</w:t>
      </w:r>
      <w:proofErr w:type="spellEnd"/>
      <w:r w:rsidRPr="0096171C">
        <w:t xml:space="preserve">. st. 3. </w:t>
      </w:r>
      <w:proofErr w:type="spellStart"/>
      <w:r w:rsidRPr="0096171C">
        <w:t>SZ</w:t>
      </w:r>
      <w:proofErr w:type="spellEnd"/>
      <w:r w:rsidRPr="0096171C">
        <w:t xml:space="preserve">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 xml:space="preserve">e-oglasna ploča suda 8 dana (čl. </w:t>
      </w:r>
      <w:proofErr w:type="spellStart"/>
      <w:r w:rsidRPr="0096171C">
        <w:t>265</w:t>
      </w:r>
      <w:proofErr w:type="spellEnd"/>
      <w:r w:rsidRPr="0096171C">
        <w:t xml:space="preserve">. st. 2. </w:t>
      </w:r>
      <w:proofErr w:type="spellStart"/>
      <w:r w:rsidRPr="0096171C">
        <w:t>SZ</w:t>
      </w:r>
      <w:proofErr w:type="spellEnd"/>
      <w:r w:rsidRPr="0096171C">
        <w:t>-a)</w:t>
      </w:r>
    </w:p>
    <w:p w:rsidRDefault="00AB2B9B" w:rsidP="006748E7" w:rsidR="00AB2B9B">
      <w:pPr>
        <w:jc w:val="both"/>
      </w:pPr>
    </w:p>
    <w:sectPr w:rsidSect="00AC61BE" w:rsidR="00AB2B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851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F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proofErr w:type="spellStart"/>
    <w:r w:rsidRPr="0096171C">
      <w:t>Posl.br</w:t>
    </w:r>
    <w:proofErr w:type="spellEnd"/>
    <w:r w:rsidRPr="0096171C">
      <w:t>.: 1 St-</w:t>
    </w:r>
    <w:proofErr w:type="spellStart"/>
    <w:r>
      <w:t>1087</w:t>
    </w:r>
    <w:proofErr w:type="spellEnd"/>
    <w:r w:rsidRPr="0096171C">
      <w:t>/</w:t>
    </w:r>
    <w:proofErr w:type="spellStart"/>
    <w:r w:rsidRPr="0096171C">
      <w:t>16</w:t>
    </w:r>
    <w:proofErr w:type="spellEnd"/>
    <w:r w:rsidRPr="0096171C">
      <w:t>-</w:t>
    </w:r>
    <w:proofErr w:type="spellStart"/>
    <w:r>
      <w:t>38</w:t>
    </w:r>
    <w:proofErr w:type="spellEnd"/>
  </w:p>
  <w:p w:rsidRDefault="00DE1FE5" w:rsidP="009552D3" w:rsidR="00DE1FE5">
    <w:pPr>
      <w:pStyle w:val="Zaglavlje"/>
    </w:pP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proofErr w:type="spellStart"/>
    <w:r w:rsidRPr="0096171C">
      <w:t>Posl.br</w:t>
    </w:r>
    <w:proofErr w:type="spellEnd"/>
    <w:r w:rsidRPr="0096171C">
      <w:t>.: 1 St-</w:t>
    </w:r>
    <w:proofErr w:type="spellStart"/>
    <w:r w:rsidR="00BF4F36">
      <w:t>128</w:t>
    </w:r>
    <w:proofErr w:type="spellEnd"/>
    <w:r w:rsidRPr="0096171C">
      <w:t>/</w:t>
    </w:r>
    <w:proofErr w:type="spellStart"/>
    <w:r w:rsidRPr="0096171C">
      <w:t>1</w:t>
    </w:r>
    <w:r w:rsidR="00BF4F36">
      <w:t>7</w:t>
    </w:r>
    <w:proofErr w:type="spellEnd"/>
    <w:r w:rsidRPr="0096171C">
      <w:t>-</w:t>
    </w:r>
    <w:proofErr w:type="spellStart"/>
    <w:r w:rsidR="00BF4F36">
      <w:t>30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066D2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62324"/>
    <w:rsid w:val="00B7627F"/>
    <w:rsid w:val="00B95CC4"/>
    <w:rsid w:val="00BC4CE5"/>
    <w:rsid w:val="00BD76C9"/>
    <w:rsid w:val="00BF4F36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13B1A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B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B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B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B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B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B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1431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2017-05-24T10:31:00Z</dcterms:created>
  <dc:creator>Jasmina Matika</dc:creator>
  <cp:lastModifiedBy>Lorena Paris Aničić</cp:lastModifiedBy>
  <cp:lastPrinted>2017-05-24T10:33:00Z</cp:lastPrinted>
  <dcterms:modified xmlns:xsi="http://www.w3.org/2001/XMLSchema-instance" xsi:type="dcterms:W3CDTF">2017-05-24T10:35:00Z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