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9cde" w14:paraId="a309cd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12730C">
        <w:t>1515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 xml:space="preserve">, za pokretanje skraćenog stečajnog postupka  nad dužnikom </w:t>
      </w:r>
      <w:r w:rsidR="0012730C">
        <w:t>Kelemen Hardware</w:t>
      </w:r>
      <w:r w:rsidR="00DE1E8E">
        <w:t xml:space="preserve"> </w:t>
      </w:r>
      <w:r w:rsidR="00355A74">
        <w:t>j.</w:t>
      </w:r>
      <w:r w:rsidR="002779E6" w:rsidRPr="002779E6">
        <w:t xml:space="preserve">d.o.o. </w:t>
      </w:r>
      <w:r w:rsidR="007F3AFA">
        <w:t>za</w:t>
      </w:r>
      <w:r w:rsidR="00326162">
        <w:t xml:space="preserve"> </w:t>
      </w:r>
      <w:r w:rsidR="0043510F">
        <w:t>trgovinu i usluge</w:t>
      </w:r>
      <w:r w:rsidR="002779E6">
        <w:t>,</w:t>
      </w:r>
      <w:r w:rsidR="00DE1E8E">
        <w:t xml:space="preserve"> </w:t>
      </w:r>
      <w:r w:rsidR="0012730C">
        <w:t>Osijek</w:t>
      </w:r>
      <w:r w:rsidR="0043510F">
        <w:t>,</w:t>
      </w:r>
      <w:r w:rsidR="0012730C">
        <w:t xml:space="preserve"> K. A. Stepinca 17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</w:t>
      </w:r>
      <w:r w:rsidR="0012730C">
        <w:t>58268</w:t>
      </w:r>
      <w:r w:rsidR="004A0D7B">
        <w:t>, OIB</w:t>
      </w:r>
      <w:r w:rsidR="00326162">
        <w:t>:</w:t>
      </w:r>
      <w:r w:rsidR="004A0D7B">
        <w:t xml:space="preserve"> </w:t>
      </w:r>
      <w:r w:rsidR="0012730C">
        <w:t>53443791399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64580E">
        <w:t>6</w:t>
      </w:r>
      <w:r w:rsidR="0043510F">
        <w:t>. studenoga</w:t>
      </w:r>
      <w:r w:rsidR="00326162">
        <w:t xml:space="preserve"> </w:t>
      </w:r>
      <w:r w:rsidR="00224AFF">
        <w:t>201</w:t>
      </w:r>
      <w:r w:rsidR="00454056">
        <w:t>7</w:t>
      </w:r>
      <w:r w:rsidR="0043510F">
        <w:t>. g.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2730C" w:rsidRPr="0012730C">
        <w:t>Kelemen Hardware j.d.o.o. za trgovinu i usluge, Osijek, K. A. Stepinca 17, MBS: 030158268, OIB: 53443791399</w:t>
      </w:r>
      <w:r>
        <w:t xml:space="preserve">, iznosi </w:t>
      </w:r>
      <w:r w:rsidR="0012730C">
        <w:t>6.259,00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12730C">
        <w:t xml:space="preserve"> István Furus</w:t>
      </w:r>
      <w:r w:rsidR="002779E6">
        <w:t xml:space="preserve">, </w:t>
      </w:r>
      <w:r w:rsidR="0012730C">
        <w:t>Rumunjska</w:t>
      </w:r>
      <w:r w:rsidR="002779E6">
        <w:t xml:space="preserve">, </w:t>
      </w:r>
      <w:r w:rsidR="0012730C">
        <w:t>Sfántu Gheorghe</w:t>
      </w:r>
      <w:r w:rsidR="002779E6">
        <w:t>,</w:t>
      </w:r>
      <w:r w:rsidR="0012730C">
        <w:t xml:space="preserve"> Covasna, Nuferilor nr.2 bl.11 sc.A ap 3,</w:t>
      </w:r>
      <w:r w:rsidR="002779E6">
        <w:t xml:space="preserve"> </w:t>
      </w:r>
      <w:r w:rsidR="00905F6B">
        <w:t xml:space="preserve">OIB: </w:t>
      </w:r>
      <w:r w:rsidR="0012730C">
        <w:t>05909675240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12730C">
        <w:t>1515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4580E">
        <w:t>6</w:t>
      </w:r>
      <w:r w:rsidR="0043510F">
        <w:t xml:space="preserve">. studenoga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F3AFA">
        <w:t>20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A43" w:rsidR="00896A43">
      <w:r>
        <w:separator/>
      </w:r>
    </w:p>
  </w:endnote>
  <w:endnote w:id="0" w:type="continuationSeparator">
    <w:p w:rsidRDefault="00896A43" w:rsidR="00896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A43" w:rsidR="00896A43">
      <w:r>
        <w:separator/>
      </w:r>
    </w:p>
  </w:footnote>
  <w:footnote w:id="0" w:type="continuationSeparator">
    <w:p w:rsidRDefault="00896A43" w:rsidR="00896A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2730C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55A74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0F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3C62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4580E"/>
    <w:rsid w:val="00652724"/>
    <w:rsid w:val="00660F39"/>
    <w:rsid w:val="00666402"/>
    <w:rsid w:val="00682217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96A43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A553D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1E8E"/>
    <w:rsid w:val="00DE5F69"/>
    <w:rsid w:val="00E23AF8"/>
    <w:rsid w:val="00E24E74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4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4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St-1515/2017</izvorni_sadrzaj>
    <derivirana_varijabla naziv="DomainObject.Predmet.OznakaBroj_1">St-1515/2017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Kelemen Hardware jednostavno društvo s ograničenom odgovornošću za trgovinu i usluge</izvorni_sadrzaj>
    <derivirana_varijabla naziv="DomainObject.Predmet.ProtustrankaFormated_1">  Kelemen Hardware jednostavno društvo s ograničenom odgovornošću za trgovinu i usluge</derivirana_varijabla>
  </DomainObject.Predmet.ProtustrankaFormated>
  <DomainObject.Predmet.ProtustrankaFormatedOIB>
    <izvorni_sadrzaj>  Kelemen Hardware jednostavno društvo s ograničenom odgovornošću za trgovinu i usluge, OIB 53443791399</izvorni_sadrzaj>
    <derivirana_varijabla naziv="DomainObject.Predmet.ProtustrankaFormatedOIB_1">  Kelemen Hardware jednostavno društvo s ograničenom odgovornošću za trgovinu i usluge, OIB 53443791399</derivirana_varijabla>
  </DomainObject.Predmet.ProtustrankaFormatedOIB>
  <DomainObject.Predmet.ProtustrankaFormatedWithAdress>
    <izvorni_sadrzaj> Kelemen Hardware jednostavno društvo s ograničenom odgovornošću za trgovinu i usluge, K.A. Stepinca 17, 31000 Osijek</izvorni_sadrzaj>
    <derivirana_varijabla naziv="DomainObject.Predmet.ProtustrankaFormatedWithAdress_1"> Kelemen Hardware jednostavno društvo s ograničenom odgovornošću za trgovinu i usluge, K.A. Stepinca 17, 31000 Osijek</derivirana_varijabla>
  </DomainObject.Predmet.ProtustrankaFormatedWithAdress>
  <DomainObject.Predmet.ProtustrankaFormatedWithAdressOIB>
    <izvorni_sadrzaj> Kelemen Hardware jednostavno društvo s ograničenom odgovornošću za trgovinu i usluge, OIB 53443791399, K.A. Stepinca 17, 31000 Osijek</izvorni_sadrzaj>
    <derivirana_varijabla naziv="DomainObject.Predmet.ProtustrankaFormatedWithAdressOIB_1"> Kelemen Hardware jednostavno društvo s ograničenom odgovornošću za trgovinu i usluge, OIB 53443791399, K.A. Stepinca 17, 31000 Osijek</derivirana_varijabla>
  </DomainObject.Predmet.ProtustrankaFormatedWithAdressOIB>
  <DomainObject.Predmet.ProtustrankaWithAdress>
    <izvorni_sadrzaj>Kelemen Hardware jednostavno društvo s ograničenom odgovornošću za trgovinu i usluge K.A. Stepinca 17, 31000 Osijek</izvorni_sadrzaj>
    <derivirana_varijabla naziv="DomainObject.Predmet.ProtustrankaWithAdress_1">Kelemen Hardware jednostavno društvo s ograničenom odgovornošću za trgovinu i usluge K.A. Stepinca 17, 31000 Osijek</derivirana_varijabla>
  </DomainObject.Predmet.ProtustrankaWithAdress>
  <DomainObject.Predmet.ProtustrankaWithAdressOIB>
    <izvorni_sadrzaj>Kelemen Hardware jednostavno društvo s ograničenom odgovornošću za trgovinu i usluge, OIB 53443791399, K.A. Stepinca 17, 31000 Osijek</izvorni_sadrzaj>
    <derivirana_varijabla naziv="DomainObject.Predmet.ProtustrankaWithAdressOIB_1">Kelemen Hardware jednostavno društvo s ograničenom odgovornošću za trgovinu i usluge, OIB 53443791399, K.A. Stepinca 17, 31000 Osijek</derivirana_varijabla>
  </DomainObject.Predmet.ProtustrankaWithAdressOIB>
  <DomainObject.Predmet.ProtustrankaNazivFormated>
    <izvorni_sadrzaj>Kelemen Hardware jednostavno društvo s ograničenom odgovornošću za trgovinu i usluge</izvorni_sadrzaj>
    <derivirana_varijabla naziv="DomainObject.Predmet.ProtustrankaNazivFormated_1">Kelemen Hardware jednostavno društvo s ograničenom odgovornošću za trgovinu i usluge</derivirana_varijabla>
  </DomainObject.Predmet.ProtustrankaNazivFormated>
  <DomainObject.Predmet.ProtustrankaNazivFormatedOIB>
    <izvorni_sadrzaj>Kelemen Hardware jednostavno društvo s ograničenom odgovornošću za trgovinu i usluge, OIB 53443791399</izvorni_sadrzaj>
    <derivirana_varijabla naziv="DomainObject.Predmet.ProtustrankaNazivFormatedOIB_1">Kelemen Hardware jednostavno društvo s ograničenom odgovornošću za trgovinu i usluge, OIB 53443791399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Kelemen Hardware jednostavno društvo s ograničenom odgovornošću za trgovinu i usluge</item>
    </izvorni_sadrzaj>
    <derivirana_varijabla naziv="DomainObject.Predmet.ProtuStrankaListFormated_1">
      <item>Kelemen Hardware jednostavno društvo s ograničenom odgovornošću za trgovinu i usluge</item>
    </derivirana_varijabla>
  </DomainObject.Predmet.ProtuStrankaListFormated>
  <DomainObject.Predmet.ProtuStrankaListFormatedOIB>
    <izvorni_sadrzaj>
      <item>Kelemen Hardware jednostavno društvo s ograničenom odgovornošću za trgovinu i usluge, OIB 53443791399</item>
    </izvorni_sadrzaj>
    <derivirana_varijabla naziv="DomainObject.Predmet.ProtuStrankaListFormatedOIB_1">
      <item>Kelemen Hardware jednostavno društvo s ograničenom odgovornošću za trgovinu i usluge, OIB 53443791399</item>
    </derivirana_varijabla>
  </DomainObject.Predmet.ProtuStrankaListFormatedOIB>
  <DomainObject.Predmet.ProtuStrankaListFormatedWithAdress>
    <izvorni_sadrzaj>
      <item>Kelemen Hardware jednostavno društvo s ograničenom odgovornošću za trgovinu i usluge, K.A. Stepinca 17, 31000 Osijek</item>
    </izvorni_sadrzaj>
    <derivirana_varijabla naziv="DomainObject.Predmet.ProtuStrankaListFormatedWithAdress_1">
      <item>Kelemen Hardware jednostavno društvo s ograničenom odgovornošću za trgovinu i usluge, K.A. Stepinca 17, 31000 Osijek</item>
    </derivirana_varijabla>
  </DomainObject.Predmet.ProtuStrankaListFormatedWithAdress>
  <DomainObject.Predmet.ProtuStrankaListFormatedWithAdressOIB>
    <izvorni_sadrzaj>
      <item>Kelemen Hardware jednostavno društvo s ograničenom odgovornošću za trgovinu i usluge, OIB 53443791399, K.A. Stepinca 17, 31000 Osijek</item>
    </izvorni_sadrzaj>
    <derivirana_varijabla naziv="DomainObject.Predmet.ProtuStrankaListFormatedWithAdressOIB_1">
      <item>Kelemen Hardware jednostavno društvo s ograničenom odgovornošću za trgovinu i usluge, OIB 53443791399, K.A. Stepinca 17, 31000 Osijek</item>
    </derivirana_varijabla>
  </DomainObject.Predmet.ProtuStrankaListFormatedWithAdressOIB>
  <DomainObject.Predmet.ProtuStrankaListNazivFormated>
    <izvorni_sadrzaj>
      <item>Kelemen Hardware jednostavno društvo s ograničenom odgovornošću za trgovinu i usluge</item>
    </izvorni_sadrzaj>
    <derivirana_varijabla naziv="DomainObject.Predmet.ProtuStrankaListNazivFormated_1">
      <item>Kelemen Hardware jednostavno društvo s ograničenom odgovornošću za trgovinu i usluge</item>
    </derivirana_varijabla>
  </DomainObject.Predmet.ProtuStrankaListNazivFormated>
  <DomainObject.Predmet.ProtuStrankaListNazivFormatedOIB>
    <izvorni_sadrzaj>
      <item>Kelemen Hardware jednostavno društvo s ograničenom odgovornošću za trgovinu i usluge, OIB 53443791399</item>
    </izvorni_sadrzaj>
    <derivirana_varijabla naziv="DomainObject.Predmet.ProtuStrankaListNazivFormatedOIB_1">
      <item>Kelemen Hardware jednostavno društvo s ograničenom odgovornošću za trgovinu i usluge, OIB 53443791399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Kelemen Hardware jednostavno društvo s ograničenom odgovornošću za trgovinu i usluge</izvorni_sadrzaj>
    <derivirana_varijabla naziv="DomainObject.Predmet.ProtustrankaIDrugi_1">Kelemen Hardware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Kelemen Hardware jednostavno društvo s ograničenom odgovornošću za trgovinu i usluge, OIB 53443791399, K.A. Stepinca 17, 31000 Osijek</izvorni_sadrzaj>
    <derivirana_varijabla naziv="DomainObject.Predmet.ProtustrankaIDrugiAdressOIB_1">Kelemen Hardware jednostavno društvo s ograničenom odgovornošću za trgovinu i usluge, OIB 53443791399, K.A.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Kelemen Hardware jednostavno društvo s ograničenom odgovornošću za trgovinu i usluge</item>
    </izvorni_sadrzaj>
    <derivirana_varijabla naziv="DomainObject.Predmet.SudioniciListNaziv_1">
      <item>FINA RC OSIJEK</item>
      <item>Kelemen Hardware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Kelemen Hardware jednostavno društvo s ograničenom odgovornošću za trgovinu i usluge, OIB 53443791399, K.A. Stepinca 17,31000 Osijek</item>
    </izvorni_sadrzaj>
    <derivirana_varijabla naziv="DomainObject.Predmet.SudioniciListAdressOIB_1">
      <item>FINA RC OSIJEK, OIB 85821130368</item>
      <item>Kelemen Hardware jednostavno društvo s ograničenom odgovornošću za trgovinu i usluge, OIB 53443791399, K.A. Stepinca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53443791399</item>
    </izvorni_sadrzaj>
    <derivirana_varijabla naziv="DomainObject.Predmet.SudioniciListNazivOIB_1">
      <item>, OIB 85821130368</item>
      <item>, OIB 53443791399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2017-11-06T10:29:00Z</dcterms:created>
  <dc:creator>Korisnik</dc:creator>
  <cp:lastModifiedBy>Žana Bem</cp:lastModifiedBy>
  <cp:lastPrinted>2017-02-03T07:25:00Z</cp:lastPrinted>
  <dcterms:modified xmlns:xsi="http://www.w3.org/2001/XMLSchema-instance" xsi:type="dcterms:W3CDTF">2017-11-06T10:29:00Z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