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529f" w14:paraId="c38529f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EC2C1C">
        <w:rPr>
          <w:b/>
          <w:sz w:val="22"/>
          <w:szCs w:val="22"/>
        </w:rPr>
        <w:t>4</w:t>
      </w:r>
      <w:r w:rsidR="00EC4D30">
        <w:rPr>
          <w:b/>
          <w:sz w:val="22"/>
          <w:szCs w:val="22"/>
        </w:rPr>
        <w:t>2</w:t>
      </w:r>
      <w:r w:rsidR="00832D46">
        <w:rPr>
          <w:b/>
          <w:sz w:val="22"/>
          <w:szCs w:val="22"/>
        </w:rPr>
        <w:t>6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832D46">
        <w:rPr>
          <w:b/>
          <w:sz w:val="22"/>
          <w:szCs w:val="22"/>
        </w:rPr>
        <w:t xml:space="preserve">REAL d.o.o., OIB: 51063686110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832D46">
        <w:rPr>
          <w:b/>
          <w:sz w:val="22"/>
          <w:szCs w:val="22"/>
        </w:rPr>
        <w:t>REAL d.o.o., OIB: 51063686110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32D46">
        <w:rPr>
          <w:sz w:val="22"/>
          <w:szCs w:val="22"/>
        </w:rPr>
        <w:t>49.988,79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31812"/>
    <w:rsid w:val="000B41AB"/>
    <w:rsid w:val="000B7207"/>
    <w:rsid w:val="000E02C6"/>
    <w:rsid w:val="00154DA5"/>
    <w:rsid w:val="00166031"/>
    <w:rsid w:val="00167F2F"/>
    <w:rsid w:val="001924E7"/>
    <w:rsid w:val="001D333B"/>
    <w:rsid w:val="00236574"/>
    <w:rsid w:val="00296023"/>
    <w:rsid w:val="003F7AB1"/>
    <w:rsid w:val="00447F0F"/>
    <w:rsid w:val="004E2A1F"/>
    <w:rsid w:val="00537AC5"/>
    <w:rsid w:val="00542B2B"/>
    <w:rsid w:val="005D3F65"/>
    <w:rsid w:val="006B537C"/>
    <w:rsid w:val="006D4923"/>
    <w:rsid w:val="006F0D91"/>
    <w:rsid w:val="00731956"/>
    <w:rsid w:val="007615C9"/>
    <w:rsid w:val="0079356B"/>
    <w:rsid w:val="007C71CF"/>
    <w:rsid w:val="007C76A6"/>
    <w:rsid w:val="007D1F61"/>
    <w:rsid w:val="00832D46"/>
    <w:rsid w:val="008B1FE5"/>
    <w:rsid w:val="008B566A"/>
    <w:rsid w:val="009A1027"/>
    <w:rsid w:val="009C5A5C"/>
    <w:rsid w:val="00A1036C"/>
    <w:rsid w:val="00A92812"/>
    <w:rsid w:val="00AC519C"/>
    <w:rsid w:val="00B24282"/>
    <w:rsid w:val="00B77B32"/>
    <w:rsid w:val="00C50B45"/>
    <w:rsid w:val="00CF4BA6"/>
    <w:rsid w:val="00D16AF7"/>
    <w:rsid w:val="00D77622"/>
    <w:rsid w:val="00DC4089"/>
    <w:rsid w:val="00DC4BAB"/>
    <w:rsid w:val="00E868DC"/>
    <w:rsid w:val="00EC2C1C"/>
    <w:rsid w:val="00EC4D30"/>
    <w:rsid w:val="00F61684"/>
    <w:rsid w:val="00F722FC"/>
    <w:rsid w:val="00F73B18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St-2426/2015</izvorni_sadrzaj>
    <derivirana_varijabla naziv="DomainObject.Predmet.OznakaBroj_1">St-2426/2015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REAL d.o.o. za ugostiteljstvo i usluge</izvorni_sadrzaj>
    <derivirana_varijabla naziv="DomainObject.Predmet.ProtustrankaFormated_1">  REAL d.o.o. za ugostiteljstvo i usluge</derivirana_varijabla>
  </DomainObject.Predmet.ProtustrankaFormated>
  <DomainObject.Predmet.ProtustrankaFormatedOIB>
    <izvorni_sadrzaj>  REAL d.o.o. za ugostiteljstvo i usluge, OIB 51063686110</izvorni_sadrzaj>
    <derivirana_varijabla naziv="DomainObject.Predmet.ProtustrankaFormatedOIB_1">  REAL d.o.o. za ugostiteljstvo i usluge, OIB 51063686110</derivirana_varijabla>
  </DomainObject.Predmet.ProtustrankaFormatedOIB>
  <DomainObject.Predmet.ProtustrankaFormatedWithAdress>
    <izvorni_sadrzaj> REAL d.o.o. za ugostiteljstvo i usluge, Mandaljena 4, 20207 Mlini</izvorni_sadrzaj>
    <derivirana_varijabla naziv="DomainObject.Predmet.ProtustrankaFormatedWithAdress_1"> REAL d.o.o. za ugostiteljstvo i usluge, Mandaljena 4, 20207 Mlini</derivirana_varijabla>
  </DomainObject.Predmet.ProtustrankaFormatedWithAdress>
  <DomainObject.Predmet.ProtustrankaFormatedWithAdressOIB>
    <izvorni_sadrzaj> REAL d.o.o. za ugostiteljstvo i usluge, OIB 51063686110, Mandaljena 4, 20207 Mlini</izvorni_sadrzaj>
    <derivirana_varijabla naziv="DomainObject.Predmet.ProtustrankaFormatedWithAdressOIB_1"> REAL d.o.o. za ugostiteljstvo i usluge, OIB 51063686110, Mandaljena 4, 20207 Mlini</derivirana_varijabla>
  </DomainObject.Predmet.ProtustrankaFormatedWithAdressOIB>
  <DomainObject.Predmet.ProtustrankaWithAdress>
    <izvorni_sadrzaj>REAL d.o.o. za ugostiteljstvo i usluge Mandaljena 4, 20207 Mlini</izvorni_sadrzaj>
    <derivirana_varijabla naziv="DomainObject.Predmet.ProtustrankaWithAdress_1">REAL d.o.o. za ugostiteljstvo i usluge Mandaljena 4, 20207 Mlini</derivirana_varijabla>
  </DomainObject.Predmet.ProtustrankaWithAdress>
  <DomainObject.Predmet.ProtustrankaWithAdressOIB>
    <izvorni_sadrzaj>REAL d.o.o. za ugostiteljstvo i usluge, OIB 51063686110, Mandaljena 4, 20207 Mlini</izvorni_sadrzaj>
    <derivirana_varijabla naziv="DomainObject.Predmet.ProtustrankaWithAdressOIB_1">REAL d.o.o. za ugostiteljstvo i usluge, OIB 51063686110, Mandaljena 4, 20207 Mlini</derivirana_varijabla>
  </DomainObject.Predmet.ProtustrankaWithAdressOIB>
  <DomainObject.Predmet.ProtustrankaNazivFormated>
    <izvorni_sadrzaj>REAL d.o.o. za ugostiteljstvo i usluge</izvorni_sadrzaj>
    <derivirana_varijabla naziv="DomainObject.Predmet.ProtustrankaNazivFormated_1">REAL d.o.o. za ugostiteljstvo i usluge</derivirana_varijabla>
  </DomainObject.Predmet.ProtustrankaNazivFormated>
  <DomainObject.Predmet.ProtustrankaNazivFormatedOIB>
    <izvorni_sadrzaj>REAL d.o.o. za ugostiteljstvo i usluge, OIB 51063686110</izvorni_sadrzaj>
    <derivirana_varijabla naziv="DomainObject.Predmet.ProtustrankaNazivFormatedOIB_1">REAL d.o.o. za ugostiteljstvo i usluge, OIB 51063686110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REAL d.o.o. za ugostiteljstvo i usluge</item>
    </izvorni_sadrzaj>
    <derivirana_varijabla naziv="DomainObject.Predmet.ProtuStrankaListFormated_1">
      <item>REAL d.o.o. za ugostiteljstvo i usluge</item>
    </derivirana_varijabla>
  </DomainObject.Predmet.ProtuStrankaListFormated>
  <DomainObject.Predmet.ProtuStrankaListFormatedOIB>
    <izvorni_sadrzaj>
      <item>REAL d.o.o. za ugostiteljstvo i usluge, OIB 51063686110</item>
    </izvorni_sadrzaj>
    <derivirana_varijabla naziv="DomainObject.Predmet.ProtuStrankaListFormatedOIB_1">
      <item>REAL d.o.o. za ugostiteljstvo i usluge, OIB 51063686110</item>
    </derivirana_varijabla>
  </DomainObject.Predmet.ProtuStrankaListFormatedOIB>
  <DomainObject.Predmet.ProtuStrankaListFormatedWithAdress>
    <izvorni_sadrzaj>
      <item>REAL d.o.o. za ugostiteljstvo i usluge, Mandaljena 4, 20207 Mlini</item>
    </izvorni_sadrzaj>
    <derivirana_varijabla naziv="DomainObject.Predmet.ProtuStrankaListFormatedWithAdress_1">
      <item>REAL d.o.o. za ugostiteljstvo i usluge, Mandaljena 4, 20207 Mlini</item>
    </derivirana_varijabla>
  </DomainObject.Predmet.ProtuStrankaListFormatedWithAdress>
  <DomainObject.Predmet.ProtuStrankaListFormatedWithAdressOIB>
    <izvorni_sadrzaj>
      <item>REAL d.o.o. za ugostiteljstvo i usluge, OIB 51063686110, Mandaljena 4, 20207 Mlini</item>
    </izvorni_sadrzaj>
    <derivirana_varijabla naziv="DomainObject.Predmet.ProtuStrankaListFormatedWithAdressOIB_1">
      <item>REAL d.o.o. za ugostiteljstvo i usluge, OIB 51063686110, Mandaljena 4, 20207 Mlini</item>
    </derivirana_varijabla>
  </DomainObject.Predmet.ProtuStrankaListFormatedWithAdressOIB>
  <DomainObject.Predmet.ProtuStrankaListNazivFormated>
    <izvorni_sadrzaj>
      <item>REAL d.o.o. za ugostiteljstvo i usluge</item>
    </izvorni_sadrzaj>
    <derivirana_varijabla naziv="DomainObject.Predmet.ProtuStrankaListNazivFormated_1">
      <item>REAL d.o.o. za ugostiteljstvo i usluge</item>
    </derivirana_varijabla>
  </DomainObject.Predmet.ProtuStrankaListNazivFormated>
  <DomainObject.Predmet.ProtuStrankaListNazivFormatedOIB>
    <izvorni_sadrzaj>
      <item>REAL d.o.o. za ugostiteljstvo i usluge, OIB 51063686110</item>
    </izvorni_sadrzaj>
    <derivirana_varijabla naziv="DomainObject.Predmet.ProtuStrankaListNazivFormatedOIB_1">
      <item>REAL d.o.o. za ugostiteljstvo i usluge, OIB 51063686110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REAL d.o.o. za ugostiteljstvo i usluge</izvorni_sadrzaj>
    <derivirana_varijabla naziv="DomainObject.Predmet.ProtustrankaIDrugi_1">REAL d.o.o. za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REAL d.o.o. za ugostiteljstvo i usluge, OIB 51063686110, Mandaljena 4, 20207 Mlini</izvorni_sadrzaj>
    <derivirana_varijabla naziv="DomainObject.Predmet.ProtustrankaIDrugiAdressOIB_1">REAL d.o.o. za ugostiteljstvo i usluge, OIB 51063686110, Mandaljena 4,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 d.o.o. za ugostiteljstvo i usluge</item>
      <item>FINA,RC Split,Podružnica Dubrovnik</item>
    </izvorni_sadrzaj>
    <derivirana_varijabla naziv="DomainObject.Predmet.SudioniciListNaziv_1">
      <item>REAL d.o.o. za ugostiteljstvo i usluge</item>
      <item>FINA,RC Split,Podružnica Dubrovnik</item>
    </derivirana_varijabla>
  </DomainObject.Predmet.SudioniciListNaziv>
  <DomainObject.Predmet.SudioniciListAdressOIB>
    <izvorni_sadrzaj>
      <item>REAL d.o.o. za ugostiteljstvo i usluge, OIB 51063686110, Mandaljena 4,20207 Mlini</item>
      <item>FINA,RC Split,Podružnica Dubrovnik, OIB 85821130368, Vukovarska 2,20000 Dubrovnik</item>
    </izvorni_sadrzaj>
    <derivirana_varijabla naziv="DomainObject.Predmet.SudioniciListAdressOIB_1">
      <item>REAL d.o.o. za ugostiteljstvo i usluge, OIB 51063686110, Mandaljena 4,20207 Mlini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51063686110</item>
    </izvorni_sadrzaj>
    <derivirana_varijabla naziv="DomainObject.Predmet.SudioniciListNazivOIB_1">
      <item>, OIB 85821130368</item>
      <item>, OIB 51063686110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1551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2016-01-21T08:52:00Z</dcterms:created>
  <dc:creator>Mirjana Mihović</dc:creator>
  <cp:lastModifiedBy>Mara Marčinko</cp:lastModifiedBy>
  <cp:lastPrinted>2016-01-21T08:53:00Z</cp:lastPrinted>
  <dcterms:modified xmlns:xsi="http://www.w3.org/2001/XMLSchema-instance" xsi:type="dcterms:W3CDTF">2016-01-21T09:10:00Z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