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fe04" w14:paraId="bebfe0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A02BC">
        <w:rPr>
          <w:rFonts w:cs="Times New Roman" w:hAnsi="Times New Roman" w:ascii="Times New Roman"/>
          <w:b w:val="false"/>
          <w:sz w:val="24"/>
          <w:szCs w:val="24"/>
        </w:rPr>
        <w:t>1178</w:t>
      </w:r>
      <w:r w:rsidR="00DE2F08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</w:t>
      </w:r>
      <w:r w:rsidR="004A02BC">
        <w:t>Zagreb, Katančićeva 5, OIB:</w:t>
      </w:r>
      <w:r w:rsidR="004A02BC" w:rsidRPr="004A02BC">
        <w:t xml:space="preserve"> </w:t>
      </w:r>
      <w:r w:rsidR="004A02BC">
        <w:t>52634238587</w:t>
      </w:r>
      <w:r w:rsidR="00CB66CE">
        <w:t>,</w:t>
      </w:r>
      <w:r w:rsidR="006F46CE">
        <w:t xml:space="preserve"> </w:t>
      </w:r>
      <w:r w:rsidR="0076000D">
        <w:t>kojeg zastupa Županijsko državno odvjetništvo u Zagrebu,</w:t>
      </w:r>
      <w:r w:rsidR="0089554D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4A02BC">
        <w:t>KIM INFORMATIČKI SISTEMI d.o.o., Zagreb, Kožinčev breg 25, OIB: 77158297202</w:t>
      </w:r>
      <w:r w:rsidR="001A7E3D" w:rsidRPr="002365A1">
        <w:t>,</w:t>
      </w:r>
      <w:r w:rsidR="003C5353" w:rsidRPr="002365A1">
        <w:t xml:space="preserve"> </w:t>
      </w:r>
      <w:r w:rsidR="004A02BC">
        <w:t>2. svibnja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4A02BC">
        <w:t>KIM INFORMATIČKI SISTEMI d.o.o., Zagreb, Kožinčev breg 25, OIB: 77158297202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4A02BC">
        <w:t xml:space="preserve">KIM INFORMATIČKI SISTEMI d.o.o., Zagreb, Kožinčev breg 25, OIB: 77158297202, </w:t>
      </w:r>
      <w:r>
        <w:t xml:space="preserve">za </w:t>
      </w:r>
      <w:r w:rsidR="006F46CE">
        <w:t xml:space="preserve">dan </w:t>
      </w:r>
      <w:r w:rsidR="004A02BC">
        <w:t xml:space="preserve">6. srpnja </w:t>
      </w:r>
      <w:r w:rsidR="00DE2F08">
        <w:t>2017</w:t>
      </w:r>
      <w:r w:rsidR="006F46CE">
        <w:t>.</w:t>
      </w:r>
      <w:r>
        <w:t xml:space="preserve"> u </w:t>
      </w:r>
      <w:r w:rsidR="004A02BC">
        <w:t>9,30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>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DE2F08">
        <w:t xml:space="preserve">Trgovačkog suda u Osijeku </w:t>
      </w:r>
      <w:r>
        <w:t>poslovni broj St-</w:t>
      </w:r>
      <w:r w:rsidR="004A02BC">
        <w:t>2485</w:t>
      </w:r>
      <w:r w:rsidR="00DE2F08">
        <w:t xml:space="preserve">/16 od </w:t>
      </w:r>
      <w:r w:rsidR="004A02BC">
        <w:t>8. veljače 2017.</w:t>
      </w:r>
      <w:r>
        <w:t xml:space="preserve"> obustavljen je skraćeni stečajni postupak  nad dužnikom </w:t>
      </w:r>
      <w:r w:rsidR="004A02BC">
        <w:t>KIM INFORMATIČKI SISTEMI d.o.o., Zagreb, Kožinčev breg 25, OIB: 77158297202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Republika Hrvatska, Ministarstvo financija,  </w:t>
      </w:r>
      <w:r w:rsidR="0076000D">
        <w:t xml:space="preserve">podnio </w:t>
      </w:r>
      <w:r>
        <w:t>prijedlog za otvaranje stečajnog postupka nad dužnikom jer prema njemu imaju potraživanje</w:t>
      </w:r>
      <w:r w:rsidR="00DE2F08">
        <w:t>.</w:t>
      </w:r>
    </w:p>
    <w:p w:rsidRDefault="00DE2F08" w:rsidP="002365A1" w:rsidR="00DE2F08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4A02BC">
        <w:t>2. svibnja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280" w:rsidR="00B36280">
      <w:r>
        <w:separator/>
      </w:r>
    </w:p>
  </w:endnote>
  <w:endnote w:id="0" w:type="continuationSeparator">
    <w:p w:rsidRDefault="00B36280" w:rsidR="00B36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280" w:rsidR="00B36280">
      <w:r>
        <w:separator/>
      </w:r>
    </w:p>
  </w:footnote>
  <w:footnote w:id="0" w:type="continuationSeparator">
    <w:p w:rsidRDefault="00B36280" w:rsidR="00B36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0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A02BC">
      <w:rPr>
        <w:rFonts w:hAnsi="Verdana" w:ascii="Verdana"/>
        <w:b w:val="false"/>
        <w:sz w:val="24"/>
        <w:szCs w:val="24"/>
      </w:rPr>
      <w:t>1178</w:t>
    </w:r>
    <w:r w:rsidR="00DE2F08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A02BC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36280"/>
    <w:rsid w:val="00B63ABA"/>
    <w:rsid w:val="00B65B21"/>
    <w:rsid w:val="00B760B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0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0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0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0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0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0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0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0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St-1178/2017</izvorni_sadrzaj>
    <derivirana_varijabla naziv="DomainObject.Predmet.OznakaBroj_1">St-1178/2017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INFORMATIČKI SISTEMI d.o.o.</izvorni_sadrzaj>
    <derivirana_varijabla naziv="DomainObject.Predmet.ProtustrankaFormated_1">  KIM INFORMATIČKI SISTEMI d.o.o.</derivirana_varijabla>
  </DomainObject.Predmet.ProtustrankaFormated>
  <DomainObject.Predmet.ProtustrankaFormatedOIB>
    <izvorni_sadrzaj>  KIM INFORMATIČKI SISTEMI d.o.o., OIB 77158297202</izvorni_sadrzaj>
    <derivirana_varijabla naziv="DomainObject.Predmet.ProtustrankaFormatedOIB_1">  KIM INFORMATIČKI SISTEMI d.o.o., OIB 77158297202</derivirana_varijabla>
  </DomainObject.Predmet.ProtustrankaFormatedOIB>
  <DomainObject.Predmet.ProtustrankaFormatedWithAdress>
    <izvorni_sadrzaj> KIM INFORMATIČKI SISTEMI d.o.o., Kožinčev breg 25, 10000 Zagreb</izvorni_sadrzaj>
    <derivirana_varijabla naziv="DomainObject.Predmet.ProtustrankaFormatedWithAdress_1"> KIM INFORMATIČKI SISTEMI d.o.o., Kožinčev breg 25, 10000 Zagreb</derivirana_varijabla>
  </DomainObject.Predmet.ProtustrankaFormatedWithAdress>
  <DomainObject.Predmet.ProtustrankaFormatedWithAdressOIB>
    <izvorni_sadrzaj> KIM INFORMATIČKI SISTEMI d.o.o., OIB 77158297202, Kožinčev breg 25, 10000 Zagreb</izvorni_sadrzaj>
    <derivirana_varijabla naziv="DomainObject.Predmet.ProtustrankaFormatedWithAdressOIB_1"> KIM INFORMATIČKI SISTEMI d.o.o., OIB 77158297202, Kožinčev breg 25, 10000 Zagreb</derivirana_varijabla>
  </DomainObject.Predmet.ProtustrankaFormatedWithAdressOIB>
  <DomainObject.Predmet.ProtustrankaWithAdress>
    <izvorni_sadrzaj>KIM INFORMATIČKI SISTEMI d.o.o. Kožinčev breg 25, 10000 Zagreb</izvorni_sadrzaj>
    <derivirana_varijabla naziv="DomainObject.Predmet.ProtustrankaWithAdress_1">KIM INFORMATIČKI SISTEMI d.o.o. Kožinčev breg 25, 10000 Zagreb</derivirana_varijabla>
  </DomainObject.Predmet.ProtustrankaWithAdress>
  <DomainObject.Predmet.ProtustrankaWithAdressOIB>
    <izvorni_sadrzaj>KIM INFORMATIČKI SISTEMI d.o.o., OIB 77158297202, Kožinčev breg 25, 10000 Zagreb</izvorni_sadrzaj>
    <derivirana_varijabla naziv="DomainObject.Predmet.ProtustrankaWithAdressOIB_1">KIM INFORMATIČKI SISTEMI d.o.o., OIB 77158297202, Kožinčev breg 25, 10000 Zagreb</derivirana_varijabla>
  </DomainObject.Predmet.ProtustrankaWithAdressOIB>
  <DomainObject.Predmet.ProtustrankaNazivFormated>
    <izvorni_sadrzaj>KIM INFORMATIČKI SISTEMI d.o.o.</izvorni_sadrzaj>
    <derivirana_varijabla naziv="DomainObject.Predmet.ProtustrankaNazivFormated_1">KIM INFORMATIČKI SISTEMI d.o.o.</derivirana_varijabla>
  </DomainObject.Predmet.ProtustrankaNazivFormated>
  <DomainObject.Predmet.ProtustrankaNazivFormatedOIB>
    <izvorni_sadrzaj>KIM INFORMATIČKI SISTEMI d.o.o., OIB 77158297202</izvorni_sadrzaj>
    <derivirana_varijabla naziv="DomainObject.Predmet.ProtustrankaNazivFormatedOIB_1">KIM INFORMATIČKI SISTEMI d.o.o., OIB 77158297202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</izvorni_sadrzaj>
    <derivirana_varijabla naziv="DomainObject.Predmet.StrankaFormated_1">  FINA Regionalni centar Zagreb;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Albrechtova 42, 10000 Zagreb zastupanog po punomoćniku Županijsko državno odvjetništvo u Osijeku</izvorni_sadrzaj>
    <derivirana_varijabla naziv="DomainObject.Predmet.StrankaFormatedWithAdress_1"> FINA Regionalni centar Zagreb, Trg svibanjskih žrtava 1995. 1, 10000 Zagreb; Ministarstvo financija, POrezna uprava, Područni ured Zagreb, Albrechtova 42,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Albrechtova 42,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Albrechtova 42,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Albrechtova 42,10000 Zagreb</izvorni_sadrzaj>
    <derivirana_varijabla naziv="DomainObject.Predmet.StrankaWithAdress_1">FINA Regionalni centar Zagreb Trg svibanjskih žrtava 1995. 1,10000 Zagreb,Ministarstvo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Albrechtova 42,10000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Albrechtova 42,10000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KIM INFORMATIČKI SISTEMI d.o.o.</item>
    </izvorni_sadrzaj>
    <derivirana_varijabla naziv="DomainObject.Predmet.ProtuStrankaListFormated_1">
      <item>KIM INFORMATIČKI SISTEMI d.o.o.</item>
    </derivirana_varijabla>
  </DomainObject.Predmet.ProtuStrankaListFormated>
  <DomainObject.Predmet.ProtuStrankaListFormatedOIB>
    <izvorni_sadrzaj>
      <item>KIM INFORMATIČKI SISTEMI d.o.o., OIB 77158297202</item>
    </izvorni_sadrzaj>
    <derivirana_varijabla naziv="DomainObject.Predmet.ProtuStrankaListFormatedOIB_1">
      <item>KIM INFORMATIČKI SISTEMI d.o.o., OIB 77158297202</item>
    </derivirana_varijabla>
  </DomainObject.Predmet.ProtuStrankaListFormatedOIB>
  <DomainObject.Predmet.ProtuStrankaListFormatedWithAdress>
    <izvorni_sadrzaj>
      <item>KIM INFORMATIČKI SISTEMI d.o.o., Kožinčev breg 25, 10000 Zagreb</item>
    </izvorni_sadrzaj>
    <derivirana_varijabla naziv="DomainObject.Predmet.ProtuStrankaListFormatedWithAdress_1">
      <item>KIM INFORMATIČKI SISTEMI d.o.o., Kožinčev breg 25, 10000 Zagreb</item>
    </derivirana_varijabla>
  </DomainObject.Predmet.ProtuStrankaListFormatedWithAdress>
  <DomainObject.Predmet.ProtuStrankaListFormatedWithAdressOIB>
    <izvorni_sadrzaj>
      <item>KIM INFORMATIČKI SISTEMI d.o.o., OIB 77158297202, Kožinčev breg 25, 10000 Zagreb</item>
    </izvorni_sadrzaj>
    <derivirana_varijabla naziv="DomainObject.Predmet.ProtuStrankaListFormatedWithAdressOIB_1">
      <item>KIM INFORMATIČKI SISTEMI d.o.o., OIB 77158297202, Kožinčev breg 25, 10000 Zagreb</item>
    </derivirana_varijabla>
  </DomainObject.Predmet.ProtuStrankaListFormatedWithAdressOIB>
  <DomainObject.Predmet.ProtuStrankaListNazivFormated>
    <izvorni_sadrzaj>
      <item>KIM INFORMATIČKI SISTEMI d.o.o.</item>
    </izvorni_sadrzaj>
    <derivirana_varijabla naziv="DomainObject.Predmet.ProtuStrankaListNazivFormated_1">
      <item>KIM INFORMATIČKI SISTEMI d.o.o.</item>
    </derivirana_varijabla>
  </DomainObject.Predmet.ProtuStrankaListNazivFormated>
  <DomainObject.Predmet.ProtuStrankaListNazivFormatedOIB>
    <izvorni_sadrzaj>
      <item>KIM INFORMATIČKI SISTEMI d.o.o., OIB 77158297202</item>
    </izvorni_sadrzaj>
    <derivirana_varijabla naziv="DomainObject.Predmet.ProtuStrankaListNazivFormatedOIB_1">
      <item>KIM INFORMATIČKI SISTEMI d.o.o., OIB 77158297202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</izvorni_sadrzaj>
    <derivirana_varijabla naziv="DomainObject.Predmet.OstaliListFormated_1">
      <item>Županijsko državno odvjetništvo u Osijeku punomoćnik sudionika u postupku Ministarstvo financija, POrezna uprava, Područni ured Zagreb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KIM INFORMATIČKI SISTEMI d.o.o.</izvorni_sadrzaj>
    <derivirana_varijabla naziv="DomainObject.Predmet.ProtustrankaIDrugi_1">KIM INFORMATIČKI SISTEMI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KIM INFORMATIČKI SISTEMI d.o.o., OIB 77158297202, Kožinčev breg 25, 10000 Zagreb</izvorni_sadrzaj>
    <derivirana_varijabla naziv="DomainObject.Predmet.ProtustrankaIDrugiAdressOIB_1">KIM INFORMATIČKI SISTEMI d.o.o., OIB 77158297202, Kožinčev breg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INFORMATIČKI SISTEMI d.o.o.</item>
      <item>FINA Regionalni centar Zagreb</item>
      <item>Ministarstvo financija, POrezna uprava, Područni ured Zagreb</item>
      <item>Županijsko državno odvjetništvo u Osijeku</item>
    </izvorni_sadrzaj>
    <derivirana_varijabla naziv="DomainObject.Predmet.SudioniciListNaziv_1">
      <item>KIM INFORMATIČKI SISTEMI d.o.o.</item>
      <item>FINA Regionalni centar Zagreb</item>
      <item>Ministarstvo financija, POrezna uprava, Područni ured Zagreb</item>
      <item>Županijsko državno odvjetništvo u Osijeku</item>
    </derivirana_varijabla>
  </DomainObject.Predmet.SudioniciListNaziv>
  <DomainObject.Predmet.SudioniciListAdressOIB>
    <izvorni_sadrzaj>
      <item>KIM INFORMATIČKI SISTEMI d.o.o., OIB 77158297202, Kožinčev breg 25,10000 Zagreb</item>
      <item>FINA Regionalni centar Zagreb, OIB 85821130368, Trg svibanjskih žrtava 1995. 1,10000 Zagreb</item>
      <item>Ministarstvo financija, POrezna uprava, Područni ured Zagreb, OIB 18683136487, Albrechtova 42,10000 Zagreb</item>
      <item>Županijsko državno odvjetništvo u Osijeku, OIB 61379160880, Kapucinska 21,31000 Osijek</item>
    </izvorni_sadrzaj>
    <derivirana_varijabla naziv="DomainObject.Predmet.SudioniciListAdressOIB_1">
      <item>KIM INFORMATIČKI SISTEMI d.o.o., OIB 77158297202, Kožinčev breg 25,10000 Zagreb</item>
      <item>FINA Regionalni centar Zagreb, OIB 85821130368, Trg svibanjskih žrtava 1995. 1,10000 Zagreb</item>
      <item>Ministarstvo financija, POrezna uprava, Područni ured Zagreb, OIB 18683136487, Albrechtova 42,10000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77158297202</item>
      <item>, OIB 85821130368</item>
      <item>, OIB 18683136487</item>
      <item>, OIB 61379160880</item>
    </izvorni_sadrzaj>
    <derivirana_varijabla naziv="DomainObject.Predmet.SudioniciListNazivOIB_1">
      <item>, OIB 77158297202</item>
      <item>, OIB 85821130368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410</properties:Words>
  <properties:Characters>2148</properties:Characters>
  <properties:Lines>81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2017-05-02T08:31:00Z</dcterms:created>
  <dc:creator>Korisnik</dc:creator>
  <cp:lastModifiedBy>Draženka Prpić</cp:lastModifiedBy>
  <cp:lastPrinted>2017-05-02T08:34:00Z</cp:lastPrinted>
  <dcterms:modified xmlns:xsi="http://www.w3.org/2001/XMLSchema-instance" xsi:type="dcterms:W3CDTF">2017-05-02T08:34:00Z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