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861e" w14:paraId="a60861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E6E65">
        <w:t>831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E6E65">
        <w:t xml:space="preserve">ZEKO PROMET d.o.o., OIB: 00494095448, </w:t>
      </w:r>
      <w:proofErr w:type="spellStart"/>
      <w:r w:rsidR="00BE6E65">
        <w:t>Talani</w:t>
      </w:r>
      <w:proofErr w:type="spellEnd"/>
      <w:r w:rsidR="00BE6E65">
        <w:t xml:space="preserve"> 60, 10 000 Zagreb</w:t>
      </w:r>
      <w:r w:rsidR="000E3B58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E6E65">
        <w:t>88.395,27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E049BA">
      <w:pPr>
        <w:jc w:val="right"/>
      </w:pPr>
      <w:r>
        <w:t xml:space="preserve">          </w:t>
      </w:r>
      <w:r w:rsidR="000E3B58">
        <w:t>Ljiljana Tomić</w:t>
      </w:r>
      <w:r w:rsidR="00E049BA">
        <w:t>, v.r.</w:t>
      </w:r>
    </w:p>
    <w:p w:rsidRDefault="00E049BA" w:rsidP="00111BF6" w:rsidR="00E049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049BA" w:rsidP="00111BF6" w:rsidR="00E049B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049BA" w:rsidP="00111BF6" w:rsidR="00E049B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966E91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E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E3B5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66E91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6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E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E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E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E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6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E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E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E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E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ZEKO PROMET d.o.o. zastupanog po punomoćniku SLAVEN PROKEŠ</izvorni_sadrzaj>
    <derivirana_varijabla naziv="DomainObject.Predmet.ProtustrankaFormated_1">  ZEKO PROMET d.o.o. zastupanog po punomoćniku SLAVEN PROKEŠ</derivirana_varijabla>
  </DomainObject.Predmet.ProtustrankaFormated>
  <DomainObject.Predmet.ProtustrankaFormatedOIB>
    <izvorni_sadrzaj>  ZEKO PROMET d.o.o., OIB 00494095448 zastupanog po punomoćniku SLAVEN PROKEŠ</izvorni_sadrzaj>
    <derivirana_varijabla naziv="DomainObject.Predmet.ProtustrankaFormatedOIB_1">  ZEKO PROMET d.o.o., OIB 00494095448 zastupanog po punomoćniku SLAVEN PROKEŠ</derivirana_varijabla>
  </DomainObject.Predmet.ProtustrankaFormatedOIB>
  <DomainObject.Predmet.ProtustrankaFormatedWithAdress>
    <izvorni_sadrzaj> ZEKO PROMET d.o.o., Talani 60, 10000 Zagreb zastupanog po punomoćniku SLAVEN PROKEŠ</izvorni_sadrzaj>
    <derivirana_varijabla naziv="DomainObject.Predmet.ProtustrankaFormatedWithAdress_1"> ZEKO PROMET d.o.o., Talani 60, 10000 Zagreb zastupanog po punomoćniku SLAVEN PROKEŠ</derivirana_varijabla>
  </DomainObject.Predmet.ProtustrankaFormatedWithAdress>
  <DomainObject.Predmet.ProtustrankaFormatedWithAdressOIB>
    <izvorni_sadrzaj> ZEKO PROMET d.o.o., OIB 00494095448, Talani 60, 10000 Zagreb zastupanog po punomoćniku SLAVEN PROKEŠ</izvorni_sadrzaj>
    <derivirana_varijabla naziv="DomainObject.Predmet.ProtustrankaFormatedWithAdressOIB_1"> ZEKO PROMET d.o.o., OIB 00494095448, Talani 60, 10000 Zagreb zastupanog po punomoćniku SLAVEN PROKEŠ</derivirana_varijabla>
  </DomainObject.Predmet.ProtustrankaFormatedWithAdressOIB>
  <DomainObject.Predmet.ProtustrankaWithAdress>
    <izvorni_sadrzaj>ZEKO PROMET d.o.o. Talani 60, 10000 Zagreb</izvorni_sadrzaj>
    <derivirana_varijabla naziv="DomainObject.Predmet.ProtustrankaWithAdress_1">ZEKO PROMET d.o.o. Talani 60, 10000 Zagreb</derivirana_varijabla>
  </DomainObject.Predmet.ProtustrankaWithAdress>
  <DomainObject.Predmet.ProtustrankaWithAdressOIB>
    <izvorni_sadrzaj>ZEKO PROMET d.o.o., OIB 00494095448, Talani 60, 10000 Zagreb</izvorni_sadrzaj>
    <derivirana_varijabla naziv="DomainObject.Predmet.ProtustrankaWithAdressOIB_1">ZEKO PROMET d.o.o., OIB 00494095448, Talani 60, 10000 Zagreb</derivirana_varijabla>
  </DomainObject.Predmet.ProtustrankaWithAdressOIB>
  <DomainObject.Predmet.ProtustrankaNazivFormated>
    <izvorni_sadrzaj>ZEKO PROMET d.o.o.</izvorni_sadrzaj>
    <derivirana_varijabla naziv="DomainObject.Predmet.ProtustrankaNazivFormated_1">ZEKO PROMET d.o.o.</derivirana_varijabla>
  </DomainObject.Predmet.ProtustrankaNazivFormated>
  <DomainObject.Predmet.ProtustrankaNazivFormatedOIB>
    <izvorni_sadrzaj>ZEKO PROMET d.o.o., OIB 00494095448</izvorni_sadrzaj>
    <derivirana_varijabla naziv="DomainObject.Predmet.ProtustrankaNazivFormatedOIB_1">ZEKO PROMET d.o.o., OIB 00494095448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PROMET d.o.o. zastupanog po punomoćniku SLAVEN PROKEŠ</item>
    </izvorni_sadrzaj>
    <derivirana_varijabla naziv="DomainObject.Predmet.ProtuStrankaListFormated_1">
      <item>ZEKO PROMET d.o.o. zastupanog po punomoćniku SLAVEN PROKEŠ</item>
    </derivirana_varijabla>
  </DomainObject.Predmet.ProtuStrankaListFormated>
  <DomainObject.Predmet.ProtuStrankaListFormatedOIB>
    <izvorni_sadrzaj>
      <item>ZEKO PROMET d.o.o., OIB 00494095448 zastupanog po punomoćniku SLAVEN PROKEŠ</item>
    </izvorni_sadrzaj>
    <derivirana_varijabla naziv="DomainObject.Predmet.ProtuStrankaListFormatedOIB_1">
      <item>ZEKO PROMET d.o.o., OIB 00494095448 zastupanog po punomoćniku SLAVEN PROKEŠ</item>
    </derivirana_varijabla>
  </DomainObject.Predmet.ProtuStrankaListFormatedOIB>
  <DomainObject.Predmet.ProtuStrankaListFormatedWithAdress>
    <izvorni_sadrzaj>
      <item>ZEKO PROMET d.o.o., Talani 60, 10000 Zagreb zastupanog po punomoćniku SLAVEN PROKEŠ</item>
    </izvorni_sadrzaj>
    <derivirana_varijabla naziv="DomainObject.Predmet.ProtuStrankaListFormatedWithAdress_1">
      <item>ZEKO PROMET d.o.o., Talani 60, 10000 Zagreb zastupanog po punomoćniku SLAVEN PROKEŠ</item>
    </derivirana_varijabla>
  </DomainObject.Predmet.ProtuStrankaListFormatedWithAdress>
  <DomainObject.Predmet.ProtuStrankaListFormatedWithAdressOIB>
    <izvorni_sadrzaj>
      <item>ZEKO PROMET d.o.o., OIB 00494095448, Talani 60, 10000 Zagreb zastupanog po punomoćniku SLAVEN PROKEŠ</item>
    </izvorni_sadrzaj>
    <derivirana_varijabla naziv="DomainObject.Predmet.ProtuStrankaListFormatedWithAdressOIB_1">
      <item>ZEKO PROMET d.o.o., OIB 00494095448, Talani 60, 10000 Zagreb zastupanog po punomoćniku SLAVEN PROKEŠ</item>
    </derivirana_varijabla>
  </DomainObject.Predmet.ProtuStrankaListFormatedWithAdressOIB>
  <DomainObject.Predmet.ProtuStrankaListNazivFormated>
    <izvorni_sadrzaj>
      <item>ZEKO PROMET d.o.o.</item>
    </izvorni_sadrzaj>
    <derivirana_varijabla naziv="DomainObject.Predmet.ProtuStrankaListNazivFormated_1">
      <item>ZEKO PROMET d.o.o.</item>
    </derivirana_varijabla>
  </DomainObject.Predmet.ProtuStrankaListNazivFormated>
  <DomainObject.Predmet.ProtuStrankaListNazivFormatedOIB>
    <izvorni_sadrzaj>
      <item>ZEKO PROMET d.o.o., OIB 00494095448</item>
    </izvorni_sadrzaj>
    <derivirana_varijabla naziv="DomainObject.Predmet.ProtuStrankaListNazivFormatedOIB_1">
      <item>ZEKO PROMET d.o.o., OIB 00494095448</item>
    </derivirana_varijabla>
  </DomainObject.Predmet.ProtuStrankaListNazivFormatedOIB>
  <DomainObject.Predmet.OstaliListFormated>
    <izvorni_sadrzaj>
      <item>SLAVEN PROKEŠ punomoćnik sudionika u postupku ZEKO PROMET d.o.o.</item>
    </izvorni_sadrzaj>
    <derivirana_varijabla naziv="DomainObject.Predmet.OstaliListFormated_1">
      <item>SLAVEN PROKEŠ punomoćnik sudionika u postupku ZEKO PROMET d.o.o.</item>
    </derivirana_varijabla>
  </DomainObject.Predmet.OstaliListFormated>
  <DomainObject.Predmet.OstaliListFormatedOIB>
    <izvorni_sadrzaj>
      <item>SLAVEN PROKEŠ, OIB 60180647746 punomoćnik sudionika u postupku ZEKO PROMET d.o.o.</item>
    </izvorni_sadrzaj>
    <derivirana_varijabla naziv="DomainObject.Predmet.OstaliListFormatedOIB_1">
      <item>SLAVEN PROKEŠ, OIB 60180647746 punomoćnik sudionika u postupku ZEKO PROMET d.o.o.</item>
    </derivirana_varijabla>
  </DomainObject.Predmet.OstaliListFormatedOIB>
  <DomainObject.Predmet.OstaliListFormatedWithAdress>
    <izvorni_sadrzaj>
      <item>SLAVEN PROKEŠ, Talani 60, 10000 Zagreb punomoćnik sudionika u postupku ZEKO PROMET d.o.o.</item>
    </izvorni_sadrzaj>
    <derivirana_varijabla naziv="DomainObject.Predmet.OstaliListFormatedWithAdress_1">
      <item>SLAVEN PROKEŠ, Talani 60, 10000 Zagreb punomoćnik sudionika u postupku ZEKO PROMET d.o.o.</item>
    </derivirana_varijabla>
  </DomainObject.Predmet.OstaliListFormatedWithAdress>
  <DomainObject.Predmet.OstaliListFormatedWithAdressOIB>
    <izvorni_sadrzaj>
      <item>SLAVEN PROKEŠ, OIB 60180647746, Talani 60, 10000 Zagreb punomoćnik sudionika u postupku ZEKO PROMET d.o.o.</item>
    </izvorni_sadrzaj>
    <derivirana_varijabla naziv="DomainObject.Predmet.OstaliListFormatedWithAdressOIB_1">
      <item>SLAVEN PROKEŠ, OIB 60180647746, Talani 60, 10000 Zagreb punomoćnik sudionika u postupku ZEKO PROMET d.o.o.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PROMET d.o.o.</izvorni_sadrzaj>
    <derivirana_varijabla naziv="DomainObject.Predmet.ProtustrankaIDrugi_1">ZEKO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PROMET d.o.o., OIB 00494095448, Talani 60, 10000 Zagreb</izvorni_sadrzaj>
    <derivirana_varijabla naziv="DomainObject.Predmet.ProtustrankaIDrugiAdressOIB_1">ZEKO PROMET d.o.o., OIB 00494095448, Talani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PROMET d.o.o.</item>
      <item>SLAVEN PROKEŠ</item>
    </izvorni_sadrzaj>
    <derivirana_varijabla naziv="DomainObject.Predmet.SudioniciListNaziv_1">
      <item>FINA Regionalni centar Zagreb</item>
      <item>ZEKO PROMET d.o.o.</item>
      <item>SLAVEN PROKEŠ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PROMET d.o.o., OIB 00494095448, Talani 60,10000 Zagreb</item>
      <item>SLAVEN PROKEŠ, OIB 60180647746, Talani 60,10000 Zagreb</item>
    </izvorni_sadrzaj>
    <derivirana_varijabla naziv="DomainObject.Predmet.SudioniciListAdressOIB_1">
      <item>FINA Regionalni centar Zagreb, OIB 85821130368, Trg svibanjskih žrtava 1995. 1,10000 Zagreb</item>
      <item>ZEKO PROMET d.o.o., OIB 00494095448, Talani 60,10000 Zagreb</item>
      <item>SLAVEN PROKEŠ, OIB 60180647746, Talani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00494095448</item>
      <item>, OIB 60180647746</item>
    </izvorni_sadrzaj>
    <derivirana_varijabla naziv="DomainObject.Predmet.SudioniciListNazivOIB_1">
      <item>, OIB 85821130368</item>
      <item>, OIB 00494095448</item>
      <item>, OIB 60180647746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1334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2015-11-06T06:55:00Z</dcterms:created>
  <dc:creator>ilukac</dc:creator>
  <cp:lastModifiedBy>Tamara Hržić</cp:lastModifiedBy>
  <cp:lastPrinted>2015-11-06T07:04:00Z</cp:lastPrinted>
  <dcterms:modified xmlns:xsi="http://www.w3.org/2001/XMLSchema-instance" xsi:type="dcterms:W3CDTF">2015-11-06T07:05:00Z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