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7f64" w14:paraId="c167f64" w:rsidRDefault="00C97508" w:rsidP="00C97508" w:rsidR="00C97508" w:rsidRPr="00303625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97508" w:rsidP="00C97508" w:rsidR="00C97508" w:rsidRPr="00303625">
      <w:pPr>
        <w:jc w:val="both"/>
      </w:pPr>
      <w:r w:rsidRPr="00303625">
        <w:t xml:space="preserve"> REPUBLIKA HRVATSKA</w:t>
      </w:r>
    </w:p>
    <w:p w:rsidRDefault="00C97508" w:rsidP="00C97508" w:rsidR="00C97508" w:rsidRPr="00303625">
      <w:pPr>
        <w:jc w:val="both"/>
      </w:pPr>
      <w:r w:rsidRPr="00303625">
        <w:t>TRGOVAČKI SUD U ZADRU</w:t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3A0BC7" w:rsidRPr="00303625">
        <w:tab/>
      </w:r>
      <w:r w:rsidR="00C369BD" w:rsidRPr="00303625">
        <w:t>1</w:t>
      </w:r>
      <w:r w:rsidRPr="00303625">
        <w:t xml:space="preserve"> St-</w:t>
      </w:r>
      <w:r w:rsidR="00DE01CF">
        <w:t>13</w:t>
      </w:r>
      <w:r w:rsidR="00027CF4" w:rsidRPr="00303625">
        <w:t>/</w:t>
      </w:r>
      <w:r w:rsidR="00EE7926">
        <w:t>2016-</w:t>
      </w:r>
      <w:r w:rsidR="002A49B0">
        <w:t>99</w:t>
      </w:r>
      <w:r w:rsidR="00A42511" w:rsidRPr="00303625">
        <w:t xml:space="preserve">   </w:t>
      </w: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center"/>
      </w:pPr>
      <w:r w:rsidRPr="00303625">
        <w:t>R J E Š E N J E</w:t>
      </w:r>
    </w:p>
    <w:p w:rsidRDefault="00C97508" w:rsidP="00303625" w:rsidR="00C97508" w:rsidRPr="00303625"/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ab/>
        <w:t xml:space="preserve">Trgovački sud u Zadru, po sucu Ardeni Bajlo, kao stečajnom sucu, u stečajnom postupku nad </w:t>
      </w:r>
      <w:r w:rsidR="00C369BD" w:rsidRPr="00303625">
        <w:t xml:space="preserve">dužnikom </w:t>
      </w:r>
      <w:r w:rsidR="00DE01CF">
        <w:t>AB NEKRETNINE I SAVJETOVANJE d.o.o. Zadar u stečaju, Andrije Hebranga 7, Zadar,</w:t>
      </w:r>
      <w:r w:rsidR="00DE01CF" w:rsidRPr="00AD0D4A">
        <w:t xml:space="preserve"> OIB:</w:t>
      </w:r>
      <w:r w:rsidR="00DE01CF">
        <w:t xml:space="preserve"> 14615710927</w:t>
      </w:r>
      <w:r w:rsidR="00EE7926" w:rsidRPr="00C422BB">
        <w:t>,</w:t>
      </w:r>
      <w:r w:rsidR="00EE7926">
        <w:t xml:space="preserve"> </w:t>
      </w:r>
      <w:r w:rsidR="0031410E" w:rsidRPr="001D58C0">
        <w:t xml:space="preserve">zastupano po stečajnoj upraviteljici </w:t>
      </w:r>
      <w:r w:rsidR="00DE01CF">
        <w:t>Ivanki Bosotini</w:t>
      </w:r>
      <w:r w:rsidR="00364028" w:rsidRPr="00303625">
        <w:t xml:space="preserve">, </w:t>
      </w:r>
      <w:r w:rsidRPr="00303625">
        <w:t xml:space="preserve">dana </w:t>
      </w:r>
      <w:r w:rsidR="002A49B0">
        <w:t>16</w:t>
      </w:r>
      <w:r w:rsidR="00245D44">
        <w:t xml:space="preserve">. </w:t>
      </w:r>
      <w:r w:rsidR="002A49B0">
        <w:t>studenog</w:t>
      </w:r>
      <w:r w:rsidR="00A42511" w:rsidRPr="00303625">
        <w:t xml:space="preserve"> 2017.</w:t>
      </w: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</w:p>
    <w:p w:rsidRDefault="00C97508" w:rsidP="00C97508" w:rsidR="00C97508" w:rsidRPr="00303625">
      <w:pPr>
        <w:tabs>
          <w:tab w:pos="960" w:val="left"/>
        </w:tabs>
        <w:ind w:right="235"/>
        <w:jc w:val="center"/>
      </w:pPr>
      <w:r w:rsidRPr="00303625">
        <w:t>r i j e š i o    j e</w:t>
      </w:r>
    </w:p>
    <w:p w:rsidRDefault="00C97508" w:rsidP="00303625" w:rsidR="00C97508" w:rsidRPr="00303625">
      <w:pPr>
        <w:tabs>
          <w:tab w:pos="960" w:val="left"/>
        </w:tabs>
        <w:ind w:right="235"/>
      </w:pPr>
    </w:p>
    <w:p w:rsidRDefault="0083435B" w:rsidP="00C369BD" w:rsidR="00C369BD" w:rsidRPr="00303625">
      <w:pPr>
        <w:pStyle w:val="Odlomakpopisa"/>
        <w:numPr>
          <w:ilvl w:val="0"/>
          <w:numId w:val="2"/>
        </w:numPr>
        <w:tabs>
          <w:tab w:pos="960" w:val="left"/>
        </w:tabs>
        <w:ind w:firstLine="960" w:right="235" w:left="0"/>
        <w:jc w:val="both"/>
      </w:pPr>
      <w:r w:rsidRPr="00303625">
        <w:t xml:space="preserve">Nalaže se </w:t>
      </w:r>
      <w:r w:rsidR="00DC60A2" w:rsidRPr="00303625">
        <w:t>Financijskoj agenciji RC Split</w:t>
      </w:r>
      <w:r w:rsidRPr="00303625">
        <w:t xml:space="preserve"> vratiti </w:t>
      </w:r>
      <w:r w:rsidR="002A49B0">
        <w:t>uplaćenu jamčevinu</w:t>
      </w:r>
      <w:r w:rsidR="00DE01CF">
        <w:t xml:space="preserve"> uplatitelju</w:t>
      </w:r>
      <w:r w:rsidR="0031410E">
        <w:t xml:space="preserve"> </w:t>
      </w:r>
      <w:r w:rsidR="002A49B0">
        <w:t>Maroju Stjepoviću</w:t>
      </w:r>
      <w:r w:rsidR="00861A12">
        <w:t xml:space="preserve"> </w:t>
      </w:r>
      <w:r w:rsidR="00757C5A">
        <w:t xml:space="preserve">Zagreb, </w:t>
      </w:r>
      <w:r w:rsidR="002A49B0">
        <w:t>Preradovićeva ulica 25</w:t>
      </w:r>
      <w:r w:rsidR="00757C5A">
        <w:t xml:space="preserve">, OIB: </w:t>
      </w:r>
      <w:r w:rsidR="002A49B0">
        <w:t>57640555089</w:t>
      </w:r>
      <w:r w:rsidR="0031410E">
        <w:t xml:space="preserve">, </w:t>
      </w:r>
      <w:r w:rsidRPr="00303625">
        <w:t xml:space="preserve">u iznosu od </w:t>
      </w:r>
      <w:r w:rsidR="00DE01CF">
        <w:t>394.700,00</w:t>
      </w:r>
      <w:r w:rsidR="0031410E">
        <w:t xml:space="preserve"> kuna za ID nadmetanje</w:t>
      </w:r>
      <w:r w:rsidR="00DC60A2" w:rsidRPr="00303625">
        <w:t xml:space="preserve"> </w:t>
      </w:r>
      <w:r w:rsidR="00DE01CF">
        <w:t>1638, ID predmet prodaje 820,</w:t>
      </w:r>
      <w:r w:rsidR="00DC60A2" w:rsidRPr="00303625">
        <w:t xml:space="preserve"> </w:t>
      </w:r>
      <w:r w:rsidR="00EE7926">
        <w:t xml:space="preserve">na račun broj IBAN: </w:t>
      </w:r>
      <w:r w:rsidR="007E095E">
        <w:t>HR</w:t>
      </w:r>
      <w:r w:rsidR="002A49B0">
        <w:t>8824070003262461161 kod OTP BANKE d.d. Zadar</w:t>
      </w:r>
      <w:r w:rsidR="00DC60A2" w:rsidRPr="00303625">
        <w:t>.</w:t>
      </w:r>
    </w:p>
    <w:p w:rsidRDefault="00DC60A2" w:rsidP="00DC60A2" w:rsidR="00DC60A2" w:rsidRPr="00303625">
      <w:pPr>
        <w:pStyle w:val="Odlomakpopisa"/>
        <w:tabs>
          <w:tab w:pos="960" w:val="left"/>
        </w:tabs>
        <w:ind w:right="235" w:left="960"/>
        <w:jc w:val="both"/>
      </w:pP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  <w:r w:rsidRPr="00303625">
        <w:t xml:space="preserve">O b r a z l o ž e nj e </w:t>
      </w: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</w:p>
    <w:p w:rsidRDefault="00DC60A2" w:rsidP="00C369BD" w:rsidR="00303625" w:rsidRPr="00303625">
      <w:pPr>
        <w:tabs>
          <w:tab w:pos="960" w:val="left"/>
        </w:tabs>
        <w:ind w:right="235"/>
        <w:jc w:val="both"/>
      </w:pPr>
      <w:r w:rsidRPr="00303625">
        <w:tab/>
        <w:t xml:space="preserve">Financijska agencija </w:t>
      </w:r>
      <w:r w:rsidR="005E7CA9">
        <w:t>je</w:t>
      </w:r>
      <w:r w:rsidRPr="00303625">
        <w:t xml:space="preserve"> </w:t>
      </w:r>
      <w:r w:rsidR="002A49B0">
        <w:t>13</w:t>
      </w:r>
      <w:r w:rsidR="007E095E" w:rsidRPr="00F75173">
        <w:t xml:space="preserve">. </w:t>
      </w:r>
      <w:r w:rsidR="002A49B0">
        <w:t>listopada</w:t>
      </w:r>
      <w:r w:rsidR="007E095E" w:rsidRPr="00F75173">
        <w:t xml:space="preserve"> </w:t>
      </w:r>
      <w:r w:rsidR="0031410E">
        <w:t xml:space="preserve">2017. </w:t>
      </w:r>
      <w:r w:rsidR="002A49B0">
        <w:t xml:space="preserve">dostavila sudu obavijest o potrebi vračanja jamčevine Maroju Stjepoviću iz Zagreba. </w:t>
      </w:r>
      <w:r w:rsidR="00303625" w:rsidRPr="00303625">
        <w:t xml:space="preserve">Pravilnikom o načinu i postupku provedbe prodaje nekretnina i pokretnina u ovršnom postupku (Narodne novine 156/14) i to čl. 13. st. 3. propisano je da će FINA uplatitelju koji traži povrat jamčevine istu vratiti po primitku naloga nadležnog tijela za takvo postupanje, a kako se jamčevine odnose na prodaje nekretnina u stečajnom postupku, nadležno tijelo je upravo stečajni sud. </w:t>
      </w:r>
    </w:p>
    <w:p w:rsidRDefault="00303625" w:rsidP="00C369BD" w:rsidR="00DC60A2" w:rsidRPr="00303625">
      <w:pPr>
        <w:tabs>
          <w:tab w:pos="960" w:val="left"/>
        </w:tabs>
        <w:ind w:right="235"/>
        <w:jc w:val="both"/>
      </w:pPr>
      <w:r w:rsidRPr="00303625">
        <w:tab/>
        <w:t xml:space="preserve">Stoga je odlučeno kao u izreci. </w:t>
      </w:r>
    </w:p>
    <w:p w:rsidRDefault="00DC60A2" w:rsidP="00303625" w:rsidR="00303625" w:rsidRPr="00303625">
      <w:pPr>
        <w:tabs>
          <w:tab w:pos="960" w:val="left"/>
        </w:tabs>
        <w:ind w:right="235"/>
        <w:jc w:val="both"/>
      </w:pPr>
      <w:r w:rsidRPr="00303625">
        <w:tab/>
      </w:r>
    </w:p>
    <w:p w:rsidRDefault="00C97508" w:rsidP="00303625" w:rsidR="00C97508" w:rsidRPr="00303625">
      <w:pPr>
        <w:tabs>
          <w:tab w:pos="960" w:val="left"/>
        </w:tabs>
        <w:ind w:right="235"/>
        <w:jc w:val="center"/>
      </w:pPr>
      <w:r w:rsidRPr="00303625">
        <w:t xml:space="preserve">U Zadru, </w:t>
      </w:r>
      <w:r w:rsidR="002A49B0">
        <w:t>16</w:t>
      </w:r>
      <w:r w:rsidR="00245D44">
        <w:t xml:space="preserve">. </w:t>
      </w:r>
      <w:r w:rsidR="002A49B0">
        <w:t>studenog</w:t>
      </w:r>
      <w:r w:rsidR="00A42511" w:rsidRPr="00303625">
        <w:t xml:space="preserve"> 2017.</w:t>
      </w:r>
    </w:p>
    <w:p w:rsidRDefault="00C97508" w:rsidP="00DE01CF" w:rsidR="00C97508" w:rsidRPr="00303625">
      <w:pPr>
        <w:tabs>
          <w:tab w:pos="960" w:val="left"/>
        </w:tabs>
        <w:ind w:right="235"/>
        <w:jc w:val="both"/>
      </w:pPr>
      <w:r w:rsidRPr="00303625">
        <w:t xml:space="preserve">        </w:t>
      </w:r>
    </w:p>
    <w:p w:rsidRDefault="00994F3B" w:rsidP="00DC60A2" w:rsidR="00994F3B" w:rsidRPr="00303625">
      <w:pPr>
        <w:jc w:val="right"/>
      </w:pPr>
      <w:r w:rsidRPr="00303625">
        <w:t xml:space="preserve">                                           Sutkinja</w:t>
      </w:r>
    </w:p>
    <w:p w:rsidRDefault="00994F3B" w:rsidP="00DE01CF" w:rsidR="00BE0C80" w:rsidRPr="00303625">
      <w:pPr>
        <w:jc w:val="right"/>
      </w:pPr>
      <w:r w:rsidRPr="00303625">
        <w:t>Ardena Bajlo</w:t>
      </w:r>
    </w:p>
    <w:p w:rsidRDefault="00C97508" w:rsidP="00C97508" w:rsidR="00C97508">
      <w:pPr>
        <w:tabs>
          <w:tab w:pos="960" w:val="left"/>
        </w:tabs>
        <w:ind w:right="235"/>
        <w:jc w:val="both"/>
      </w:pPr>
      <w:r w:rsidRPr="00303625">
        <w:t xml:space="preserve"> </w:t>
      </w:r>
    </w:p>
    <w:p w:rsidRDefault="00DE01CF" w:rsidP="00C97508" w:rsidR="00DE01CF" w:rsidRPr="00303625">
      <w:pPr>
        <w:tabs>
          <w:tab w:pos="960" w:val="left"/>
        </w:tabs>
        <w:ind w:right="235"/>
        <w:jc w:val="both"/>
      </w:pPr>
    </w:p>
    <w:p w:rsidRDefault="00C369BD" w:rsidP="00C97508" w:rsidR="00C97508" w:rsidRPr="00303625">
      <w:pPr>
        <w:tabs>
          <w:tab w:pos="960" w:val="left"/>
        </w:tabs>
        <w:ind w:right="235"/>
        <w:jc w:val="both"/>
      </w:pPr>
      <w:r w:rsidRPr="00303625">
        <w:t>POUKA O PRAVNOM LIJEKU:</w:t>
      </w:r>
    </w:p>
    <w:p w:rsidRDefault="00303625" w:rsidP="00303625" w:rsidR="00303625" w:rsidRPr="001B4C6B">
      <w:pPr>
        <w:ind w:firstLine="708"/>
        <w:jc w:val="both"/>
      </w:pPr>
      <w:r w:rsidRPr="001B4C6B">
        <w:t xml:space="preserve">Protiv ovog rješenja dopuštena je žalba u roku od 8 dana od dostave istog. Žalba se podnosi u tri istovjetna primjerka, putem ovog suda za Visoki trgovački sud Republike Hrvatske. </w:t>
      </w:r>
    </w:p>
    <w:p w:rsidRDefault="00C97508" w:rsidP="00783F04" w:rsidR="004C5A87" w:rsidRPr="00303625">
      <w:pPr>
        <w:tabs>
          <w:tab w:pos="960" w:val="left"/>
        </w:tabs>
        <w:ind w:right="235"/>
        <w:jc w:val="both"/>
      </w:pPr>
      <w:r w:rsidRPr="00303625">
        <w:tab/>
      </w:r>
      <w:r w:rsidRPr="00303625">
        <w:tab/>
      </w:r>
    </w:p>
    <w:p w:rsidRDefault="00783F04" w:rsidP="00783F04" w:rsidR="00783F04" w:rsidRPr="00303625">
      <w:pPr>
        <w:tabs>
          <w:tab w:pos="960" w:val="left"/>
        </w:tabs>
        <w:ind w:right="235"/>
        <w:jc w:val="both"/>
      </w:pPr>
      <w:r w:rsidRPr="00303625">
        <w:t xml:space="preserve">Dostaviti: </w:t>
      </w:r>
    </w:p>
    <w:p w:rsidRDefault="00DC60A2" w:rsidP="00783F04" w:rsidR="00783F04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FINA RC Split</w:t>
      </w:r>
      <w:r w:rsidR="00027CF4" w:rsidRPr="00303625">
        <w:t>,</w:t>
      </w:r>
      <w:r w:rsidR="006E724A">
        <w:t xml:space="preserve"> po pravomoćnosti rješenja</w:t>
      </w:r>
    </w:p>
    <w:p w:rsidRDefault="00DC60A2" w:rsidP="00C97508" w:rsidR="00DC60A2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E-oglasna ploča</w:t>
      </w:r>
    </w:p>
    <w:p w:rsidRDefault="00783F04" w:rsidP="00C97508" w:rsidR="00C97508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u spis</w:t>
      </w:r>
    </w:p>
    <w:sectPr w:rsidR="00C97508" w:rsidRPr="003036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32ACB"/>
    <w:multiLevelType w:val="hybridMultilevel"/>
    <w:tmpl w:val="9BCEAB7C"/>
    <w:lvl w:tplc="27EABAE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AD46D33"/>
    <w:multiLevelType w:val="hybridMultilevel"/>
    <w:tmpl w:val="1960DF52"/>
    <w:lvl w:tplc="51EA060A" w:ilvl="0">
      <w:start w:val="1"/>
      <w:numFmt w:val="upperRoman"/>
      <w:lvlText w:val="%1."/>
      <w:lvlJc w:val="left"/>
      <w:pPr>
        <w:ind w:hanging="72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0"/>
      </w:pPr>
    </w:lvl>
    <w:lvl w:tentative="true" w:tplc="041A001B" w:ilvl="2">
      <w:start w:val="1"/>
      <w:numFmt w:val="lowerRoman"/>
      <w:lvlText w:val="%3."/>
      <w:lvlJc w:val="right"/>
      <w:pPr>
        <w:ind w:hanging="180" w:left="2760"/>
      </w:pPr>
    </w:lvl>
    <w:lvl w:tentative="true" w:tplc="041A000F" w:ilvl="3">
      <w:start w:val="1"/>
      <w:numFmt w:val="decimal"/>
      <w:lvlText w:val="%4."/>
      <w:lvlJc w:val="left"/>
      <w:pPr>
        <w:ind w:hanging="360" w:left="3480"/>
      </w:pPr>
    </w:lvl>
    <w:lvl w:tentative="true" w:tplc="041A0019" w:ilvl="4">
      <w:start w:val="1"/>
      <w:numFmt w:val="lowerLetter"/>
      <w:lvlText w:val="%5."/>
      <w:lvlJc w:val="left"/>
      <w:pPr>
        <w:ind w:hanging="360" w:left="4200"/>
      </w:pPr>
    </w:lvl>
    <w:lvl w:tentative="true" w:tplc="041A001B" w:ilvl="5">
      <w:start w:val="1"/>
      <w:numFmt w:val="lowerRoman"/>
      <w:lvlText w:val="%6."/>
      <w:lvlJc w:val="right"/>
      <w:pPr>
        <w:ind w:hanging="180" w:left="4920"/>
      </w:pPr>
    </w:lvl>
    <w:lvl w:tentative="true" w:tplc="041A000F" w:ilvl="6">
      <w:start w:val="1"/>
      <w:numFmt w:val="decimal"/>
      <w:lvlText w:val="%7."/>
      <w:lvlJc w:val="left"/>
      <w:pPr>
        <w:ind w:hanging="360" w:left="5640"/>
      </w:pPr>
    </w:lvl>
    <w:lvl w:tentative="true" w:tplc="041A0019" w:ilvl="7">
      <w:start w:val="1"/>
      <w:numFmt w:val="lowerLetter"/>
      <w:lvlText w:val="%8."/>
      <w:lvlJc w:val="left"/>
      <w:pPr>
        <w:ind w:hanging="360" w:left="6360"/>
      </w:pPr>
    </w:lvl>
    <w:lvl w:tentative="true" w:tplc="041A001B" w:ilvl="8">
      <w:start w:val="1"/>
      <w:numFmt w:val="lowerRoman"/>
      <w:lvlText w:val="%9."/>
      <w:lvlJc w:val="right"/>
      <w:pPr>
        <w:ind w:hanging="180" w:left="70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508"/>
    <w:rsid w:val="00027CF4"/>
    <w:rsid w:val="00071571"/>
    <w:rsid w:val="00130CF3"/>
    <w:rsid w:val="001742DF"/>
    <w:rsid w:val="001A0916"/>
    <w:rsid w:val="001D11F0"/>
    <w:rsid w:val="00245D44"/>
    <w:rsid w:val="00285355"/>
    <w:rsid w:val="002A49B0"/>
    <w:rsid w:val="00303625"/>
    <w:rsid w:val="0031410E"/>
    <w:rsid w:val="00364028"/>
    <w:rsid w:val="003A0BC7"/>
    <w:rsid w:val="003A377D"/>
    <w:rsid w:val="004C5A87"/>
    <w:rsid w:val="00581F2E"/>
    <w:rsid w:val="005E7CA9"/>
    <w:rsid w:val="006E724A"/>
    <w:rsid w:val="00757C5A"/>
    <w:rsid w:val="00783F04"/>
    <w:rsid w:val="007D75EF"/>
    <w:rsid w:val="007E095E"/>
    <w:rsid w:val="007E1539"/>
    <w:rsid w:val="007F2C4B"/>
    <w:rsid w:val="0083435B"/>
    <w:rsid w:val="00861A12"/>
    <w:rsid w:val="0090176A"/>
    <w:rsid w:val="00994F3B"/>
    <w:rsid w:val="00A42511"/>
    <w:rsid w:val="00AF6368"/>
    <w:rsid w:val="00BE0C80"/>
    <w:rsid w:val="00C369BD"/>
    <w:rsid w:val="00C97508"/>
    <w:rsid w:val="00DC60A2"/>
    <w:rsid w:val="00DD1BBE"/>
    <w:rsid w:val="00DE01CF"/>
    <w:rsid w:val="00EE7926"/>
    <w:rsid w:val="00F7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750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53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7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77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77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77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750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53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7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77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77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77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ZADRU; Sberbank d.d.</izvorni_sadrzaj>
    <derivirana_varijabla naziv="DomainObject.Predmet.StrankaFormated_1">  ŽUPANIJSKO DRŽAVNO ODVJETNIŠTVO U ZADRU; Sberbank d.d.</derivirana_varijabla>
  </DomainObject.Predmet.StrankaFormated>
  <DomainObject.Predmet.StrankaFormatedOIB>
    <izvorni_sadrzaj>  ŽUPANIJSKO DRŽAVNO ODVJETNIŠTVO U ZADRU, OIB 17132768561; Sberbank d.d., OIB 78427478595</izvorni_sadrzaj>
    <derivirana_varijabla naziv="DomainObject.Predmet.StrankaFormatedOIB_1">  ŽUPANIJSKO DRŽAVNO ODVJETNIŠTVO U ZADRU, OIB 17132768561; Sberbank d.d., OIB 78427478595</derivirana_varijabla>
  </DomainObject.Predmet.StrankaFormatedOIB>
  <DomainObject.Predmet.StrankaFormatedWithAdress>
    <izvorni_sadrzaj> ŽUPANIJSKO DRŽAVNO ODVJETNIŠTVO U ZADRU; Sberbank d.d., Varšavska 9, Zagreb</izvorni_sadrzaj>
    <derivirana_varijabla naziv="DomainObject.Predmet.StrankaFormatedWithAdress_1"> ŽUPANIJSKO DRŽAVNO ODVJETNIŠTVO U ZADRU; Sberbank d.d., Varšavska 9, Zagreb</derivirana_varijabla>
  </DomainObject.Predmet.StrankaFormatedWithAdress>
  <DomainObject.Predmet.StrankaFormatedWithAdressOIB>
    <izvorni_sadrzaj> ŽUPANIJSKO DRŽAVNO ODVJETNIŠTVO U ZADRU, OIB 17132768561; Sberbank d.d., OIB 78427478595, Varšavska 9, Zagreb</izvorni_sadrzaj>
    <derivirana_varijabla naziv="DomainObject.Predmet.StrankaFormatedWithAdressOIB_1"> ŽUPANIJSKO DRŽAVNO ODVJETNIŠTVO U ZADRU, OIB 17132768561; Sberbank d.d., OIB 78427478595, Varšavska 9, Zagreb</derivirana_varijabla>
  </DomainObject.Predmet.StrankaFormatedWithAdressOIB>
  <DomainObject.Predmet.StrankaWithAdress>
    <izvorni_sadrzaj>ŽUPANIJSKO DRŽAVNO ODVJETNIŠTVO U ZADRU ,Sberbank d.d. Varšavska 9,Zagreb</izvorni_sadrzaj>
    <derivirana_varijabla naziv="DomainObject.Predmet.StrankaWithAdress_1">ŽUPANIJSKO DRŽAVNO ODVJETNIŠTVO U ZADRU ,Sberbank d.d. Varšavska 9,Zagreb</derivirana_varijabla>
  </DomainObject.Predmet.StrankaWithAdress>
  <DomainObject.Predmet.StrankaWithAdressOIB>
    <izvorni_sadrzaj>ŽUPANIJSKO DRŽAVNO ODVJETNIŠTVO U ZADRU, OIB 17132768561,Sberbank d.d., OIB 78427478595, Varšavska 9,Zagreb</izvorni_sadrzaj>
    <derivirana_varijabla naziv="DomainObject.Predmet.StrankaWithAdressOIB_1">ŽUPANIJSKO DRŽAVNO ODVJETNIŠTVO U ZADRU, OIB 17132768561,Sberbank d.d., OIB 78427478595, Varšavska 9,Zagreb</derivirana_varijabla>
  </DomainObject.Predmet.StrankaWithAdressOIB>
  <DomainObject.Predmet.StrankaNazivFormated>
    <izvorni_sadrzaj>ŽUPANIJSKO DRŽAVNO ODVJETNIŠTVO U ZADRU,Sberbank d.d.</izvorni_sadrzaj>
    <derivirana_varijabla naziv="DomainObject.Predmet.StrankaNazivFormated_1">ŽUPANIJSKO DRŽAVNO ODVJETNIŠTVO U ZADRU,Sberbank d.d.</derivirana_varijabla>
  </DomainObject.Predmet.StrankaNazivFormated>
  <DomainObject.Predmet.StrankaNazivFormatedOIB>
    <izvorni_sadrzaj>ŽUPANIJSKO DRŽAVNO ODVJETNIŠTVO U ZADRU, OIB 17132768561,Sberbank d.d., OIB 78427478595</izvorni_sadrzaj>
    <derivirana_varijabla naziv="DomainObject.Predmet.StrankaNazivFormatedOIB_1">ŽUPANIJSKO DRŽAVNO ODVJETNIŠTVO U ZADRU, OIB 17132768561,Sberbank d.d., OIB 78427478595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ŽUPANIJSKO DRŽAVNO ODVJETNIŠTVO U ZADRU</item>
      <item>Sberbank d.d.</item>
    </izvorni_sadrzaj>
    <derivirana_varijabla naziv="DomainObject.Predmet.StrankaListFormated_1">
      <item>ŽUPANIJSKO DRŽAVNO ODVJETNIŠTVO U ZADRU</item>
      <item>Sberbank d.d.</item>
    </derivirana_varijabla>
  </DomainObject.Predmet.StrankaListFormated>
  <DomainObject.Predmet.StrankaListFormatedOIB>
    <izvorni_sadrzaj>
      <item>ŽUPANIJSKO DRŽAVNO ODVJETNIŠTVO U ZADRU, OIB 17132768561</item>
      <item>Sberbank d.d., OIB 78427478595</item>
    </izvorni_sadrzaj>
    <derivirana_varijabla naziv="DomainObject.Predmet.StrankaListFormatedOIB_1">
      <item>ŽUPANIJSKO DRŽAVNO ODVJETNIŠTVO U ZADRU, OIB 17132768561</item>
      <item>Sberbank d.d., OIB 78427478595</item>
    </derivirana_varijabla>
  </DomainObject.Predmet.StrankaListFormatedOIB>
  <DomainObject.Predmet.StrankaListFormatedWithAdress>
    <izvorni_sadrzaj>
      <item>ŽUPANIJSKO DRŽAVNO ODVJETNIŠTVO U ZADRU</item>
      <item>Sberbank d.d., Varšavska 9, Zagreb</item>
    </izvorni_sadrzaj>
    <derivirana_varijabla naziv="DomainObject.Predmet.StrankaListFormatedWithAdress_1">
      <item>ŽUPANIJSKO DRŽAVNO ODVJETNIŠTVO U ZADRU</item>
      <item>Sberbank d.d., Varšavska 9, Zagreb</item>
    </derivirana_varijabla>
  </DomainObject.Predmet.StrankaListFormatedWithAdress>
  <DomainObject.Predmet.StrankaListFormatedWithAdressOIB>
    <izvorni_sadrzaj>
      <item>ŽUPANIJSKO DRŽAVNO ODVJETNIŠTVO U ZADRU, OIB 17132768561</item>
      <item>Sberbank d.d., OIB 78427478595, Varšavska 9, Zagreb</item>
    </izvorni_sadrzaj>
    <derivirana_varijabla naziv="DomainObject.Predmet.StrankaListFormatedWithAdressOIB_1">
      <item>ŽUPANIJSKO DRŽAVNO ODVJETNIŠTVO U ZADRU, OIB 17132768561</item>
      <item>Sberbank d.d., OIB 78427478595, Varšavska 9, Zagreb</item>
    </derivirana_varijabla>
  </DomainObject.Predmet.StrankaListFormatedWithAdressOIB>
  <DomainObject.Predmet.StrankaListNazivFormated>
    <izvorni_sadrzaj>
      <item>ŽUPANIJSKO DRŽAVNO ODVJETNIŠTVO U ZADRU</item>
      <item>Sberbank d.d.</item>
    </izvorni_sadrzaj>
    <derivirana_varijabla naziv="DomainObject.Predmet.StrankaListNazivFormated_1">
      <item>ŽUPANIJSKO DRŽAVNO ODVJETNIŠTVO U ZADRU</item>
      <item>Sberbank d.d.</item>
    </derivirana_varijabla>
  </DomainObject.Predmet.StrankaListNazivFormated>
  <DomainObject.Predmet.StrankaListNazivFormatedOIB>
    <izvorni_sadrzaj>
      <item>ŽUPANIJSKO DRŽAVNO ODVJETNIŠTVO U ZADRU, OIB 17132768561</item>
      <item>Sberbank d.d., OIB 78427478595</item>
    </izvorni_sadrzaj>
    <derivirana_varijabla naziv="DomainObject.Predmet.StrankaListNazivFormatedOIB_1">
      <item>ŽUPANIJSKO DRŽAVNO ODVJETNIŠTVO U ZADRU, OIB 17132768561</item>
      <item>Sberbank d.d., OIB 78427478595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  <item>VOLKSBANK d.d.</item>
    </izvorni_sadrzaj>
    <derivirana_varijabla naziv="DomainObject.Predmet.OstaliListFormated_1">
      <item>Ivanka Bosotina</item>
      <item>VOLKSBANK d.d.</item>
    </derivirana_varijabla>
  </DomainObject.Predmet.OstaliListFormated>
  <DomainObject.Predmet.OstaliListFormatedOIB>
    <izvorni_sadrzaj>
      <item>Ivanka Bosotina, OIB 81654623800</item>
      <item>VOLKSBANK d.d.</item>
    </izvorni_sadrzaj>
    <derivirana_varijabla naziv="DomainObject.Predmet.OstaliListFormatedOIB_1">
      <item>Ivanka Bosotina, OIB 81654623800</item>
      <item>VOLKSBANK d.d.</item>
    </derivirana_varijabla>
  </DomainObject.Predmet.OstaliListFormatedOIB>
  <DomainObject.Predmet.OstaliListFormatedWithAdress>
    <izvorni_sadrzaj>
      <item>Ivanka Bosotina</item>
      <item>VOLKSBANK d.d., Varšavska 9, 10000 Zagreb</item>
    </izvorni_sadrzaj>
    <derivirana_varijabla naziv="DomainObject.Predmet.OstaliListFormatedWithAdress_1">
      <item>Ivanka Bosotina</item>
      <item>VOLKSBANK d.d., Varšavska 9, 10000 Zagreb</item>
    </derivirana_varijabla>
  </DomainObject.Predmet.OstaliListFormatedWithAdress>
  <DomainObject.Predmet.OstaliListFormatedWithAdressOIB>
    <izvorni_sadrzaj>
      <item>Ivanka Bosotina, OIB 81654623800</item>
      <item>VOLKSBANK d.d., Varšavska 9, 10000 Zagreb</item>
    </izvorni_sadrzaj>
    <derivirana_varijabla naziv="DomainObject.Predmet.OstaliListFormatedWithAdressOIB_1">
      <item>Ivanka Bosotina, OIB 81654623800</item>
      <item>VOLKSBANK d.d., Varšavska 9, 10000 Zagreb</item>
    </derivirana_varijabla>
  </DomainObject.Predmet.OstaliListFormatedWithAdressOIB>
  <DomainObject.Predmet.OstaliListNazivFormated>
    <izvorni_sadrzaj>
      <item>Ivanka Bosotina</item>
      <item>VOLKSBANK d.d.</item>
    </izvorni_sadrzaj>
    <derivirana_varijabla naziv="DomainObject.Predmet.OstaliListNazivFormated_1">
      <item>Ivanka Bosotina</item>
      <item>VOLKSBANK d.d.</item>
    </derivirana_varijabla>
  </DomainObject.Predmet.OstaliListNazivFormated>
  <DomainObject.Predmet.OstaliListNazivFormatedOIB>
    <izvorni_sadrzaj>
      <item>Ivanka Bosotina, OIB 81654623800</item>
      <item>VOLKSBANK d.d.</item>
    </izvorni_sadrzaj>
    <derivirana_varijabla naziv="DomainObject.Predmet.OstaliListNazivFormatedOIB_1">
      <item>Ivanka Bosotina, OIB 81654623800</item>
      <item>VOLKSBANK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 i dr.</izvorni_sadrzaj>
    <derivirana_varijabla naziv="DomainObject.Predmet.StrankaIDrugi_1">ŽUPANIJSKO DRŽAVNO ODVJETNIŠTVO U ZADRU i dr.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ZADRU, OIB 17132768561 i dr.</izvorni_sadrzaj>
    <derivirana_varijabla naziv="DomainObject.Predmet.StrankaIDrugiAdressOIB_1">ŽUPANIJSKO DRŽAVNO ODVJETNIŠTVO U ZADRU, OIB 17132768561 i dr.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  <item>Sberbank d.d.</item>
      <item>VOLKSBANK d.d.</item>
    </izvorni_sadrzaj>
    <derivirana_varijabla naziv="DomainObject.Predmet.SudioniciListNaziv_1">
      <item>AB NEKRETNINE I SAVJETOVANJE d.o.o. Zadar</item>
      <item>ŽUPANIJSKO DRŽAVNO ODVJETNIŠTVO U ZADRU</item>
      <item>Ivanka Bosotina</item>
      <item>Sberbank d.d.</item>
      <item>VOLKSBANK d.d.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izvorni_sadrzaj>
    <derivirana_varijabla naziv="DomainObject.Predmet.SudioniciListAdressOIB_1"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17132768561</item>
      <item>, OIB 81654623800</item>
      <item>, OIB 78427478595</item>
      <item>, OIB null</item>
    </izvorni_sadrzaj>
    <derivirana_varijabla naziv="DomainObject.Predmet.SudioniciListNazivOIB_1">
      <item>, OIB 14615710927</item>
      <item>, OIB 17132768561</item>
      <item>, OIB 81654623800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256</properties:Words>
  <properties:Characters>1303</properties:Characters>
  <properties:Lines>48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2017-11-16T10:57:00Z</dcterms:created>
  <dc:creator>Korisnik</dc:creator>
  <cp:lastModifiedBy>Nena Mužanović</cp:lastModifiedBy>
  <cp:lastPrinted>2017-09-21T09:38:00Z</cp:lastPrinted>
  <dcterms:modified xmlns:xsi="http://www.w3.org/2001/XMLSchema-instance" xsi:type="dcterms:W3CDTF">2017-11-16T12:45:00Z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