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84a4" w14:paraId="54884a4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2348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886C13" w:rsidRPr="00886C13">
        <w:rPr>
          <w:lang w:val="hr-HR"/>
        </w:rPr>
        <w:t>ŽAPER NEKRETNINE d.o.o. za poslovanje nekretninama i građenje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886C13">
        <w:rPr>
          <w:lang w:val="hr-HR"/>
        </w:rPr>
        <w:t xml:space="preserve">Split, Vukovarska 199, OIB: </w:t>
      </w:r>
      <w:r w:rsidR="00886C13" w:rsidRPr="00886C13">
        <w:rPr>
          <w:lang w:val="hr-HR"/>
        </w:rPr>
        <w:t>37435364743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886C13">
        <w:rPr>
          <w:lang w:val="hr-HR"/>
        </w:rPr>
        <w:t xml:space="preserve"> </w:t>
      </w:r>
      <w:r w:rsidR="00886C13" w:rsidRPr="00886C13">
        <w:rPr>
          <w:lang w:val="hr-HR"/>
        </w:rPr>
        <w:t>ŽAPER NEKRETNINE d.o.o. za poslovanje nekretninama i građenje</w:t>
      </w:r>
      <w:r w:rsidR="00886C13">
        <w:rPr>
          <w:lang w:val="hr-HR"/>
        </w:rPr>
        <w:t xml:space="preserve">, Split, Vukovarska 199, OIB: </w:t>
      </w:r>
      <w:r w:rsidR="00886C13" w:rsidRPr="00886C13">
        <w:rPr>
          <w:lang w:val="hr-HR"/>
        </w:rPr>
        <w:t>37435364743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886C13">
        <w:rPr>
          <w:lang w:val="hr-HR"/>
        </w:rPr>
        <w:t>3</w:t>
      </w:r>
      <w:r w:rsidR="002E1420">
        <w:rPr>
          <w:lang w:val="hr-HR"/>
        </w:rPr>
        <w:t>,</w:t>
      </w:r>
      <w:r w:rsidR="00886C13">
        <w:rPr>
          <w:lang w:val="hr-HR"/>
        </w:rPr>
        <w:t>50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886C13" w:rsidRPr="00886C13">
        <w:rPr>
          <w:lang w:val="hr-HR"/>
        </w:rPr>
        <w:t>Ada Rajković magistra ekonomije iz Splita, Matice hrvatske 10.,OIB: 27195964864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886C13" w:rsidRPr="00886C13">
        <w:rPr>
          <w:lang w:val="hr-HR"/>
        </w:rPr>
        <w:t>ŽAPER NEKRETNINE d.o.o. za poslovanje nekretninama i građenje</w:t>
      </w:r>
      <w:r w:rsidR="00886C13">
        <w:rPr>
          <w:lang w:val="hr-HR"/>
        </w:rPr>
        <w:t xml:space="preserve">, Split, Vukovarska 199, OIB: </w:t>
      </w:r>
      <w:r w:rsidR="00886C13" w:rsidRPr="00886C13">
        <w:rPr>
          <w:lang w:val="hr-HR"/>
        </w:rPr>
        <w:t>37435364743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E1420">
        <w:rPr>
          <w:lang w:val="hr-HR"/>
        </w:rPr>
        <w:t>0</w:t>
      </w:r>
      <w:r w:rsidR="009C67D3">
        <w:rPr>
          <w:lang w:val="hr-HR"/>
        </w:rPr>
        <w:t>9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886C13" w:rsidRPr="00886C13">
        <w:rPr>
          <w:lang w:val="hr-HR"/>
        </w:rPr>
        <w:t>ŽAPER NEKRETNINE d.o.o. za poslovanje nekretninama i građenje</w:t>
      </w:r>
      <w:r w:rsidR="00886C13">
        <w:rPr>
          <w:lang w:val="hr-HR"/>
        </w:rPr>
        <w:t xml:space="preserve">, Split, Vukovarska 199, OIB: </w:t>
      </w:r>
      <w:r w:rsidR="00886C13" w:rsidRPr="00886C13">
        <w:rPr>
          <w:lang w:val="hr-HR"/>
        </w:rPr>
        <w:t>37435364743</w:t>
      </w:r>
      <w:r w:rsidR="00886C13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886C13">
        <w:rPr>
          <w:lang w:val="hr-HR"/>
        </w:rPr>
        <w:t>922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886C13">
        <w:rPr>
          <w:lang w:val="hr-HR"/>
        </w:rPr>
        <w:t>23.176,38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2348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>
        <w:t xml:space="preserve">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0E79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0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0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St-2348/2015</izvorni_sadrzaj>
    <derivirana_varijabla naziv="DomainObject.Predmet.OznakaBroj_1">St-2348/2015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ŽAPER NEKRETNINE d.o.o. za poslovanje nekretninama i građenje</izvorni_sadrzaj>
    <derivirana_varijabla naziv="DomainObject.Predmet.ProtustrankaFormated_1">  ŽAPER NEKRETNINE d.o.o. za poslovanje nekretninama i građenje</derivirana_varijabla>
  </DomainObject.Predmet.ProtustrankaFormated>
  <DomainObject.Predmet.ProtustrankaFormatedOIB>
    <izvorni_sadrzaj>  ŽAPER NEKRETNINE d.o.o. za poslovanje nekretninama i građenje, OIB 37435364743</izvorni_sadrzaj>
    <derivirana_varijabla naziv="DomainObject.Predmet.ProtustrankaFormatedOIB_1">  ŽAPER NEKRETNINE d.o.o. za poslovanje nekretninama i građenje, OIB 37435364743</derivirana_varijabla>
  </DomainObject.Predmet.ProtustrankaFormatedOIB>
  <DomainObject.Predmet.ProtustrankaFormatedWithAdress>
    <izvorni_sadrzaj> ŽAPER NEKRETNINE d.o.o. za poslovanje nekretninama i građenje, Vukovarska 199, 21000 Split</izvorni_sadrzaj>
    <derivirana_varijabla naziv="DomainObject.Predmet.ProtustrankaFormatedWithAdress_1"> ŽAPER NEKRETNINE d.o.o. za poslovanje nekretninama i građenje, Vukovarska 199, 21000 Split</derivirana_varijabla>
  </DomainObject.Predmet.ProtustrankaFormatedWithAdress>
  <DomainObject.Predmet.ProtustrankaFormatedWithAdressOIB>
    <izvorni_sadrzaj> ŽAPER NEKRETNINE d.o.o. za poslovanje nekretninama i građenje, OIB 37435364743, Vukovarska 199, 21000 Split</izvorni_sadrzaj>
    <derivirana_varijabla naziv="DomainObject.Predmet.ProtustrankaFormatedWithAdressOIB_1"> ŽAPER NEKRETNINE d.o.o. za poslovanje nekretninama i građenje, OIB 37435364743, Vukovarska 199, 21000 Split</derivirana_varijabla>
  </DomainObject.Predmet.ProtustrankaFormatedWithAdressOIB>
  <DomainObject.Predmet.ProtustrankaWithAdress>
    <izvorni_sadrzaj>ŽAPER NEKRETNINE d.o.o. za poslovanje nekretninama i građenje Vukovarska 199, 21000 Split</izvorni_sadrzaj>
    <derivirana_varijabla naziv="DomainObject.Predmet.ProtustrankaWithAdress_1">ŽAPER NEKRETNINE d.o.o. za poslovanje nekretninama i građenje Vukovarska 199, 21000 Split</derivirana_varijabla>
  </DomainObject.Predmet.ProtustrankaWithAdress>
  <DomainObject.Predmet.ProtustrankaWithAdressOIB>
    <izvorni_sadrzaj>ŽAPER NEKRETNINE d.o.o. za poslovanje nekretninama i građenje, OIB 37435364743, Vukovarska 199, 21000 Split</izvorni_sadrzaj>
    <derivirana_varijabla naziv="DomainObject.Predmet.ProtustrankaWithAdressOIB_1">ŽAPER NEKRETNINE d.o.o. za poslovanje nekretninama i građenje, OIB 37435364743, Vukovarska 199, 21000 Split</derivirana_varijabla>
  </DomainObject.Predmet.ProtustrankaWithAdressOIB>
  <DomainObject.Predmet.ProtustrankaNazivFormated>
    <izvorni_sadrzaj>ŽAPER NEKRETNINE d.o.o. za poslovanje nekretninama i građenje</izvorni_sadrzaj>
    <derivirana_varijabla naziv="DomainObject.Predmet.ProtustrankaNazivFormated_1">ŽAPER NEKRETNINE d.o.o. za poslovanje nekretninama i građenje</derivirana_varijabla>
  </DomainObject.Predmet.ProtustrankaNazivFormated>
  <DomainObject.Predmet.ProtustrankaNazivFormatedOIB>
    <izvorni_sadrzaj>ŽAPER NEKRETNINE d.o.o. za poslovanje nekretninama i građenje, OIB 37435364743</izvorni_sadrzaj>
    <derivirana_varijabla naziv="DomainObject.Predmet.ProtustrankaNazivFormatedOIB_1">ŽAPER NEKRETNINE d.o.o. za poslovanje nekretninama i građenje, OIB 37435364743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23176.38</izvorni_sadrzaj>
    <derivirana_varijabla naziv="DomainObject.Predmet.TrenutnaVrijednost_1">23176.38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ŽAPER NEKRETNINE d.o.o. za poslovanje nekretninama i građenje</item>
    </izvorni_sadrzaj>
    <derivirana_varijabla naziv="DomainObject.Predmet.ProtuStrankaListFormated_1">
      <item>ŽAPER NEKRETNINE d.o.o. za poslovanje nekretninama i građenje</item>
    </derivirana_varijabla>
  </DomainObject.Predmet.ProtuStrankaListFormated>
  <DomainObject.Predmet.ProtuStrankaListFormatedOIB>
    <izvorni_sadrzaj>
      <item>ŽAPER NEKRETNINE d.o.o. za poslovanje nekretninama i građenje, OIB 37435364743</item>
    </izvorni_sadrzaj>
    <derivirana_varijabla naziv="DomainObject.Predmet.ProtuStrankaListFormatedOIB_1">
      <item>ŽAPER NEKRETNINE d.o.o. za poslovanje nekretninama i građenje, OIB 37435364743</item>
    </derivirana_varijabla>
  </DomainObject.Predmet.ProtuStrankaListFormatedOIB>
  <DomainObject.Predmet.ProtuStrankaListFormatedWithAdress>
    <izvorni_sadrzaj>
      <item>ŽAPER NEKRETNINE d.o.o. za poslovanje nekretninama i građenje, Vukovarska 199, 21000 Split</item>
    </izvorni_sadrzaj>
    <derivirana_varijabla naziv="DomainObject.Predmet.ProtuStrankaListFormatedWithAdress_1">
      <item>ŽAPER NEKRETNINE d.o.o. za poslovanje nekretninama i građenje, Vukovarska 199, 21000 Split</item>
    </derivirana_varijabla>
  </DomainObject.Predmet.ProtuStrankaListFormatedWithAdress>
  <DomainObject.Predmet.ProtuStrankaListFormatedWithAdressOIB>
    <izvorni_sadrzaj>
      <item>ŽAPER NEKRETNINE d.o.o. za poslovanje nekretninama i građenje, OIB 37435364743, Vukovarska 199, 21000 Split</item>
    </izvorni_sadrzaj>
    <derivirana_varijabla naziv="DomainObject.Predmet.ProtuStrankaListFormatedWithAdressOIB_1">
      <item>ŽAPER NEKRETNINE d.o.o. za poslovanje nekretninama i građenje, OIB 37435364743, Vukovarska 199, 21000 Split</item>
    </derivirana_varijabla>
  </DomainObject.Predmet.ProtuStrankaListFormatedWithAdressOIB>
  <DomainObject.Predmet.ProtuStrankaListNazivFormated>
    <izvorni_sadrzaj>
      <item>ŽAPER NEKRETNINE d.o.o. za poslovanje nekretninama i građenje</item>
    </izvorni_sadrzaj>
    <derivirana_varijabla naziv="DomainObject.Predmet.ProtuStrankaListNazivFormated_1">
      <item>ŽAPER NEKRETNINE d.o.o. za poslovanje nekretninama i građenje</item>
    </derivirana_varijabla>
  </DomainObject.Predmet.ProtuStrankaListNazivFormated>
  <DomainObject.Predmet.ProtuStrankaListNazivFormatedOIB>
    <izvorni_sadrzaj>
      <item>ŽAPER NEKRETNINE d.o.o. za poslovanje nekretninama i građenje, OIB 37435364743</item>
    </izvorni_sadrzaj>
    <derivirana_varijabla naziv="DomainObject.Predmet.ProtuStrankaListNazivFormatedOIB_1">
      <item>ŽAPER NEKRETNINE d.o.o. za poslovanje nekretninama i građenje, OIB 37435364743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ŽAPER NEKRETNINE d.o.o. za poslovanje nekretninama i građenje</izvorni_sadrzaj>
    <derivirana_varijabla naziv="DomainObject.Predmet.ProtustrankaIDrugi_1">ŽAPER NEKRETNINE d.o.o. za poslovanje nekretninama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ŽAPER NEKRETNINE d.o.o. za poslovanje nekretninama i građenje, OIB 37435364743, Vukovarska 199, 21000 Split</izvorni_sadrzaj>
    <derivirana_varijabla naziv="DomainObject.Predmet.ProtustrankaIDrugiAdressOIB_1">ŽAPER NEKRETNINE d.o.o. za poslovanje nekretninama i građenje, OIB 37435364743, Vukovarska 199,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ŽAPER NEKRETNINE d.o.o. za poslovanje nekretninama i građenje</item>
      <item>FINANCIJSKA AGENCIJA, RC SPLIT</item>
    </izvorni_sadrzaj>
    <derivirana_varijabla naziv="DomainObject.Predmet.SudioniciListNaziv_1">
      <item>ŽAPER NEKRETNINE d.o.o. za poslovanje nekretninama i građenje</item>
      <item>FINANCIJSKA AGENCIJA, RC SPLIT</item>
    </derivirana_varijabla>
  </DomainObject.Predmet.SudioniciListNaziv>
  <DomainObject.Predmet.SudioniciListAdressOIB>
    <izvorni_sadrzaj>
      <item>ŽAPER NEKRETNINE d.o.o. za poslovanje nekretninama i građenje, OIB 37435364743, Vukovarska 199,21000 Split</item>
      <item>FINANCIJSKA AGENCIJA, RC SPLIT, OIB 85821130368, Mažuranićevo šetalište 24 b,21000 Split</item>
    </izvorni_sadrzaj>
    <derivirana_varijabla naziv="DomainObject.Predmet.SudioniciListAdressOIB_1">
      <item>ŽAPER NEKRETNINE d.o.o. za poslovanje nekretninama i građenje, OIB 37435364743, Vukovarska 199,21000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37435364743</item>
      <item>, OIB 85821130368</item>
    </izvorni_sadrzaj>
    <derivirana_varijabla naziv="DomainObject.Predmet.SudioniciListNazivOIB_1">
      <item>, OIB 37435364743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8D36A-628D-492E-BA74-D6DB980A9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4200</properties:Characters>
  <properties:Lines>106</properties:Lines>
  <properties:Paragraphs>37</properties:Paragraphs>
  <properties:TotalTime>427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1.St-885/2015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2016-09-23T09:49:00Z</cp:lastPrinted>
  <dcterms:modified xmlns:xsi="http://www.w3.org/2001/XMLSchema-instance" xsi:type="dcterms:W3CDTF">2016-09-23T11:41:00Z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