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fa78" w14:paraId="11bfa78" w:rsidRDefault="00695AC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95ACE" w:rsidP="00695ACE" w:rsidR="00695ACE">
      <w:pPr>
        <w:jc w:val="right"/>
      </w:pPr>
      <w:r>
        <w:t xml:space="preserve">        7- St-252/2015-2.</w:t>
      </w:r>
    </w:p>
    <w:p w:rsidRDefault="00695ACE" w:rsidP="00695ACE" w:rsidR="00695ACE">
      <w:pPr>
        <w:jc w:val="center"/>
      </w:pPr>
      <w:r>
        <w:rPr>
          <w:b/>
        </w:rPr>
        <w:t>O G L A S</w:t>
      </w:r>
    </w:p>
    <w:p w:rsidRDefault="00695ACE" w:rsidP="00695ACE" w:rsidR="00695ACE">
      <w:pPr>
        <w:jc w:val="both"/>
      </w:pPr>
      <w:r>
        <w:t>TRGOVAČKI SUD U BJELOVARU, u skraćenom stečajnom postupku nad stečajnim dužnikom Športsko-rekreativni klub „</w:t>
      </w:r>
      <w:proofErr w:type="spellStart"/>
      <w:r>
        <w:t>Gladiator</w:t>
      </w:r>
      <w:proofErr w:type="spellEnd"/>
      <w:r>
        <w:t xml:space="preserve">“ Garešnica iz Garešnice, Petra Svačića 0, OIB:45624887646, koji se vodi kod ovog suda pod poslovnim brojem St-252/2015, temeljem odredbe čl.430., 431. i 434. Stečajnog zakona (Narodne novine broj 71/15), objavljuje: </w:t>
      </w:r>
    </w:p>
    <w:p w:rsidRDefault="00695ACE" w:rsidP="00695ACE" w:rsidR="00695ACE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1.158,52 kuna, u koji iznos je uračunata kamata i naknada Financijske agencije za provedbu ovrhe na novčanim sredstvima.</w:t>
      </w:r>
    </w:p>
    <w:p w:rsidRDefault="00695ACE" w:rsidP="00695ACE" w:rsidR="00695AC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da u roku od 15 dana od objave oglasa na mrežnoj stranici e-Oglasna ploča Trgovačkog suda u Bjelovaru podnese sudu javnobilježnički ovjerovljeni popis imovine i obveza na propisanom obrascu.</w:t>
      </w:r>
    </w:p>
    <w:p w:rsidRDefault="00695ACE" w:rsidP="00695ACE" w:rsidR="00695AC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95ACE" w:rsidP="00695ACE" w:rsidR="00695AC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695ACE" w:rsidP="00695ACE" w:rsidR="00695ACE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695ACE" w:rsidP="00695ACE" w:rsidR="00695AC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95ACE" w:rsidP="00695ACE" w:rsidR="00695AC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95ACE" w:rsidP="00695ACE" w:rsidR="00695ACE">
      <w:pPr>
        <w:jc w:val="both"/>
      </w:pPr>
      <w:proofErr w:type="spellStart"/>
      <w:r>
        <w:t>Rj</w:t>
      </w:r>
      <w:proofErr w:type="spellEnd"/>
      <w:r>
        <w:t>.</w:t>
      </w:r>
    </w:p>
    <w:p w:rsidRDefault="00695ACE" w:rsidP="00695ACE" w:rsidR="00695ACE">
      <w:pPr>
        <w:jc w:val="both"/>
      </w:pPr>
      <w:r>
        <w:t>Dna:putem e-oglasne ploče suda</w:t>
      </w:r>
    </w:p>
    <w:p w:rsidRDefault="00695ACE" w:rsidP="00695ACE" w:rsidR="00695ACE">
      <w:pPr>
        <w:jc w:val="both"/>
      </w:pPr>
      <w:r>
        <w:t>Kal.45 dana</w:t>
      </w:r>
    </w:p>
    <w:p w:rsidRDefault="00695ACE" w:rsidP="00695ACE" w:rsidR="00695ACE">
      <w:pPr>
        <w:jc w:val="both"/>
      </w:pPr>
      <w:r>
        <w:t>U Bj.30.11.2015.g.</w:t>
      </w:r>
    </w:p>
    <w:p w:rsidRDefault="00695ACE" w:rsidP="00695ACE" w:rsidR="00695ACE">
      <w:pPr>
        <w:jc w:val="both"/>
      </w:pPr>
    </w:p>
    <w:p w:rsidRDefault="00695ACE" w:rsidP="00695ACE" w:rsidR="00695ACE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ACE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7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St-252/2015-2</izvorni_sadrzaj>
    <derivirana_varijabla naziv="DomainObject.Oznaka_1">St-252/2015-2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Športsko-rekreativni klub "Gladiator" Garešnica, Garešnica</izvorni_sadrzaj>
    <derivirana_varijabla naziv="DomainObject.Predmet.ProtustrankaFormated_1">  Športsko-rekreativni klub "Gladiator" Garešnica, Garešnica</derivirana_varijabla>
  </DomainObject.Predmet.ProtustrankaFormated>
  <DomainObject.Predmet.ProtustrankaFormatedOIB>
    <izvorni_sadrzaj>  Športsko-rekreativni klub "Gladiator" Garešnica, Garešnica, OIB 45624887646</izvorni_sadrzaj>
    <derivirana_varijabla naziv="DomainObject.Predmet.ProtustrankaFormatedOIB_1">  Športsko-rekreativni klub "Gladiator" Garešnica, Garešnica, OIB 45624887646</derivirana_varijabla>
  </DomainObject.Predmet.ProtustrankaFormatedOIB>
  <DomainObject.Predmet.ProtustrankaFormatedWithAdress>
    <izvorni_sadrzaj> Športsko-rekreativni klub "Gladiator" Garešnica, Garešnica, Petra Svačića 0, 43280 Garešnica</izvorni_sadrzaj>
    <derivirana_varijabla naziv="DomainObject.Predmet.ProtustrankaFormatedWithAdress_1"> Športsko-rekreativni klub "Gladiator" Garešnica, Garešnica, Petra Svačića 0, 43280 Garešnica</derivirana_varijabla>
  </DomainObject.Predmet.ProtustrankaFormatedWithAdress>
  <DomainObject.Predmet.ProtustrankaFormatedWithAdressOIB>
    <izvorni_sadrzaj> Športsko-rekreativni klub "Gladiator" Garešnica, Garešnica, OIB 45624887646, Petra Svačića 0, 43280 Garešnica</izvorni_sadrzaj>
    <derivirana_varijabla naziv="DomainObject.Predmet.ProtustrankaFormatedWithAdressOIB_1"> Športsko-rekreativni klub "Gladiator" Garešnica, Garešnica, OIB 45624887646, Petra Svačića 0, 43280 Garešnica</derivirana_varijabla>
  </DomainObject.Predmet.ProtustrankaFormatedWithAdressOIB>
  <DomainObject.Predmet.ProtustrankaWithAdress>
    <izvorni_sadrzaj>Športsko-rekreativni klub "Gladiator" Garešnica, Garešnica Petra Svačića 0, 43280 Garešnica</izvorni_sadrzaj>
    <derivirana_varijabla naziv="DomainObject.Predmet.ProtustrankaWithAdress_1">Športsko-rekreativni klub "Gladiator" Garešnica, Garešnica Petra Svačića 0, 43280 Garešnica</derivirana_varijabla>
  </DomainObject.Predmet.ProtustrankaWithAdress>
  <DomainObject.Predmet.ProtustrankaWithAdressOIB>
    <izvorni_sadrzaj>Športsko-rekreativni klub "Gladiator" Garešnica, Garešnica, OIB 45624887646, Petra Svačića 0, 43280 Garešnica</izvorni_sadrzaj>
    <derivirana_varijabla naziv="DomainObject.Predmet.ProtustrankaWithAdressOIB_1">Športsko-rekreativni klub "Gladiator" Garešnica, Garešnica, OIB 45624887646, Petra Svačića 0, 43280 Garešnica</derivirana_varijabla>
  </DomainObject.Predmet.ProtustrankaWithAdressOIB>
  <DomainObject.Predmet.ProtustrankaNazivFormated>
    <izvorni_sadrzaj>Športsko-rekreativni klub "Gladiator" Garešnica, Garešnica</izvorni_sadrzaj>
    <derivirana_varijabla naziv="DomainObject.Predmet.ProtustrankaNazivFormated_1">Športsko-rekreativni klub "Gladiator" Garešnica, Garešnica</derivirana_varijabla>
  </DomainObject.Predmet.ProtustrankaNazivFormated>
  <DomainObject.Predmet.ProtustrankaNazivFormatedOIB>
    <izvorni_sadrzaj>Športsko-rekreativni klub "Gladiator" Garešnica, Garešnica, OIB 45624887646</izvorni_sadrzaj>
    <derivirana_varijabla naziv="DomainObject.Predmet.ProtustrankaNazivFormatedOIB_1">Športsko-rekreativni klub "Gladiator" Garešnica, Garešnica, OIB 45624887646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Športsko-rekreativni klub "Gladiator" Garešnica, Garešnica</item>
    </izvorni_sadrzaj>
    <derivirana_varijabla naziv="DomainObject.Predmet.ProtuStrankaListFormated_1">
      <item>Športsko-rekreativni klub "Gladiator" Garešnica, Garešnica</item>
    </derivirana_varijabla>
  </DomainObject.Predmet.ProtuStrankaListFormated>
  <DomainObject.Predmet.ProtuStrankaListFormatedOIB>
    <izvorni_sadrzaj>
      <item>Športsko-rekreativni klub "Gladiator" Garešnica, Garešnica, OIB 45624887646</item>
    </izvorni_sadrzaj>
    <derivirana_varijabla naziv="DomainObject.Predmet.ProtuStrankaListFormatedOIB_1">
      <item>Športsko-rekreativni klub "Gladiator" Garešnica, Garešnica, OIB 45624887646</item>
    </derivirana_varijabla>
  </DomainObject.Predmet.ProtuStrankaListFormatedOIB>
  <DomainObject.Predmet.ProtuStrankaListFormatedWithAdress>
    <izvorni_sadrzaj>
      <item>Športsko-rekreativni klub "Gladiator" Garešnica, Garešnica, Petra Svačića 0, 43280 Garešnica</item>
    </izvorni_sadrzaj>
    <derivirana_varijabla naziv="DomainObject.Predmet.ProtuStrankaListFormatedWithAdress_1">
      <item>Športsko-rekreativni klub "Gladiator" Garešnica, Garešnica, Petra Svačića 0, 43280 Garešnica</item>
    </derivirana_varijabla>
  </DomainObject.Predmet.ProtuStrankaListFormatedWithAdress>
  <DomainObject.Predmet.ProtuStrankaListFormatedWithAdressOIB>
    <izvorni_sadrzaj>
      <item>Športsko-rekreativni klub "Gladiator" Garešnica, Garešnica, OIB 45624887646, Petra Svačića 0, 43280 Garešnica</item>
    </izvorni_sadrzaj>
    <derivirana_varijabla naziv="DomainObject.Predmet.ProtuStrankaListFormatedWithAdressOIB_1">
      <item>Športsko-rekreativni klub "Gladiator" Garešnica, Garešnica, OIB 45624887646, Petra Svačića 0, 43280 Garešnica</item>
    </derivirana_varijabla>
  </DomainObject.Predmet.ProtuStrankaListFormatedWithAdressOIB>
  <DomainObject.Predmet.ProtuStrankaListNazivFormated>
    <izvorni_sadrzaj>
      <item>Športsko-rekreativni klub "Gladiator" Garešnica, Garešnica</item>
    </izvorni_sadrzaj>
    <derivirana_varijabla naziv="DomainObject.Predmet.ProtuStrankaListNazivFormated_1">
      <item>Športsko-rekreativni klub "Gladiator" Garešnica, Garešnica</item>
    </derivirana_varijabla>
  </DomainObject.Predmet.ProtuStrankaListNazivFormated>
  <DomainObject.Predmet.ProtuStrankaListNazivFormatedOIB>
    <izvorni_sadrzaj>
      <item>Športsko-rekreativni klub "Gladiator" Garešnica, Garešnica, OIB 45624887646</item>
    </izvorni_sadrzaj>
    <derivirana_varijabla naziv="DomainObject.Predmet.ProtuStrankaListNazivFormatedOIB_1">
      <item>Športsko-rekreativni klub "Gladiator" Garešnica, Garešnica, OIB 45624887646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St-252/2015-2</izvorni_sadrzaj>
    <derivirana_varijabla naziv="DomainObject.PoslovniBrojDokumenta_1">St-252/2015-2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Športsko-rekreativni klub "Gladiator" Garešnica, Garešnica</izvorni_sadrzaj>
    <derivirana_varijabla naziv="DomainObject.Predmet.ProtustrankaIDrugi_1">Športsko-rekreativni klub "Gladiator" Garešnica,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Športsko-rekreativni klub "Gladiator" Garešnica, Garešnica, OIB 45624887646, Petra Svačića 0, 43280 Garešnica</izvorni_sadrzaj>
    <derivirana_varijabla naziv="DomainObject.Predmet.ProtustrankaIDrugiAdressOIB_1">Športsko-rekreativni klub "Gladiator" Garešnica, Garešnica, OIB 45624887646, Petra Svačića 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Športsko-rekreativni klub "Gladiator" Garešnica, Garešnica</item>
    </izvorni_sadrzaj>
    <derivirana_varijabla naziv="DomainObject.Predmet.SudioniciListNaziv_1">
      <item>FINA, RC ZAGREB, Podružnica Bjelovar</item>
      <item>Športsko-rekreativni klub "Gladiator" Garešnica, Garešnica</item>
    </derivirana_varijabla>
  </DomainObject.Predmet.SudioniciListNaziv>
  <DomainObject.Predmet.SudioniciListAdressOIB>
    <izvorni_sadrzaj>
      <item>FINA, RC ZAGREB, Podružnica Bjelovar, OIB 85821130368, F. Supila 4,43000 Bjelovar</item>
      <item>Športsko-rekreativni klub "Gladiator" Garešnica, Garešnica, OIB 45624887646, Petra Svačića 0,43280 Garešnica</item>
    </izvorni_sadrzaj>
    <derivirana_varijabla naziv="DomainObject.Predmet.SudioniciListAdressOIB_1">
      <item>FINA, RC ZAGREB, Podružnica Bjelovar, OIB 85821130368, F. Supila 4,43000 Bjelovar</item>
      <item>Športsko-rekreativni klub "Gladiator" Garešnica, Garešnica, OIB 45624887646, Petra Svačića 0,43280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BCAF4-81C4-43A4-894E-D9B913B60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1615</properties:Characters>
  <properties:Lines>38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