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152e" w14:paraId="b16152e" w:rsidRDefault="00ED13DA" w:rsidP="00ED13DA" w:rsidR="00ED13DA">
      <w:pPr>
        <w:jc w:val="right"/>
        <w15:collapsed w:val="false"/>
      </w:pPr>
      <w:bookmarkStart w:name="_GoBack" w:id="0"/>
      <w:bookmarkEnd w:id="0"/>
      <w:r>
        <w:t>Poslovni broj: 6 St-1304/18-7</w:t>
      </w:r>
    </w:p>
    <w:p w:rsidRDefault="00ED13DA" w:rsidP="00ED13DA" w:rsidR="00ED13DA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13DA" w:rsidP="00ED13DA" w:rsidR="00ED13DA">
      <w:pPr>
        <w:jc w:val="both"/>
      </w:pPr>
    </w:p>
    <w:p w:rsidRDefault="00ED13DA" w:rsidP="00ED13DA" w:rsidR="00ED13DA">
      <w:pPr>
        <w:ind w:hanging="720" w:left="360"/>
        <w:jc w:val="both"/>
      </w:pPr>
      <w:r>
        <w:t xml:space="preserve">  Republika Hrvatska</w:t>
      </w:r>
    </w:p>
    <w:p w:rsidRDefault="00ED13DA" w:rsidP="00ED13DA" w:rsidR="00ED13DA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ED13DA" w:rsidP="00ED13DA" w:rsidR="00ED13DA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ED13DA" w:rsidP="00ED13DA" w:rsidR="00ED13D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ED13DA" w:rsidP="00ED13DA" w:rsidR="00ED13DA"/>
    <w:p w:rsidRDefault="00ED13DA" w:rsidP="00ED13DA" w:rsidR="00ED13DA">
      <w:pPr>
        <w:jc w:val="center"/>
      </w:pPr>
      <w:r>
        <w:t>R E P U B L I K A  H R V A T S K A</w:t>
      </w:r>
    </w:p>
    <w:p w:rsidRDefault="00ED13DA" w:rsidP="00ED13DA" w:rsidR="00ED13DA">
      <w:pPr>
        <w:jc w:val="center"/>
      </w:pPr>
    </w:p>
    <w:p w:rsidRDefault="00ED13DA" w:rsidP="00ED13DA" w:rsidR="00ED13DA">
      <w:pPr>
        <w:jc w:val="center"/>
      </w:pPr>
      <w:r>
        <w:t xml:space="preserve">R J E Š E N J E </w:t>
      </w:r>
    </w:p>
    <w:p w:rsidRDefault="00ED13DA" w:rsidP="00ED13DA" w:rsidR="00ED13DA">
      <w:pPr>
        <w:rPr>
          <w:b/>
        </w:rPr>
      </w:pPr>
    </w:p>
    <w:p w:rsidRDefault="00ED13DA" w:rsidP="00ED13DA" w:rsidR="00ED13DA">
      <w:pPr>
        <w:rPr>
          <w:b/>
        </w:rPr>
      </w:pPr>
    </w:p>
    <w:p w:rsidRDefault="00ED13DA" w:rsidP="00ED13DA" w:rsidR="00ED13DA">
      <w:pPr>
        <w:pStyle w:val="Tijeloteksta"/>
      </w:pPr>
      <w:r>
        <w:tab/>
        <w:t xml:space="preserve">Trgovački sud u Osijeku, po stečajnoj sutkinji Nadi Roso, u stečajnom postupku predlagatelja FINA RC Osijek za otvaranje stečajnog postupka nad dužnikom: </w:t>
      </w:r>
      <w:r>
        <w:rPr>
          <w:b/>
        </w:rPr>
        <w:t xml:space="preserve">MAJOLI d.o.o. Donji Miholjac, A. Mihanovića 18, OIB: 41685317241, MBS: 030129402, </w:t>
      </w:r>
      <w:r>
        <w:t xml:space="preserve">dana 14. prosinca 2018. g.,  </w:t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ED13DA" w:rsidRPr="00ED13DA">
        <w:rPr>
          <w:b/>
        </w:rPr>
        <w:t>MAJOLI d.o.o. Donji Miholjac, A. Mihanovića 18, OIB: 41685317241, MBS: 030129402</w:t>
      </w:r>
      <w:r w:rsidR="00ED13DA">
        <w:rPr>
          <w:b/>
        </w:rPr>
        <w:t xml:space="preserve">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ED13DA">
        <w:rPr>
          <w:b/>
        </w:rPr>
        <w:t>1304</w:t>
      </w:r>
      <w:r w:rsidR="00E21415">
        <w:rPr>
          <w:b/>
        </w:rPr>
        <w:t>-18</w:t>
      </w:r>
      <w:r w:rsidR="009B61F0">
        <w:t xml:space="preserve"> kod Hrv</w:t>
      </w:r>
      <w:r w:rsidR="00963406">
        <w:t xml:space="preserve">atske poštanske banke iznos od </w:t>
      </w:r>
      <w:r w:rsidR="00EB019E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A5423E">
        <w:t xml:space="preserve">trošak arhiviranja dokumentacije i ostali troškovi 4.000,00 kn  </w:t>
      </w:r>
      <w:r w:rsidR="00160320">
        <w:t xml:space="preserve">ukupno </w:t>
      </w:r>
      <w:r w:rsidR="00A5423E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E2AB1" w:rsidP="009B61F0" w:rsidR="00CE2AB1">
      <w:pPr>
        <w:jc w:val="both"/>
      </w:pPr>
    </w:p>
    <w:p w:rsidRDefault="009B61F0" w:rsidP="009B61F0" w:rsidR="009B61F0" w:rsidRPr="007D3EC1">
      <w:pPr>
        <w:jc w:val="center"/>
      </w:pPr>
      <w:r w:rsidRPr="007D3EC1">
        <w:t>Obrazloženje</w:t>
      </w:r>
    </w:p>
    <w:p w:rsidRDefault="009B61F0" w:rsidP="009B61F0" w:rsidR="009B61F0">
      <w:pPr>
        <w:jc w:val="both"/>
      </w:pPr>
    </w:p>
    <w:p w:rsidRDefault="00DD2365" w:rsidP="00160320" w:rsidR="00325E7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ED13DA">
        <w:t>23. studenog</w:t>
      </w:r>
      <w:r w:rsidR="00FF6798">
        <w:t xml:space="preserve"> 20</w:t>
      </w:r>
      <w:r w:rsidR="00E46168">
        <w:t>18</w:t>
      </w:r>
      <w:r w:rsidR="00CE2AB1">
        <w:t>. g.</w:t>
      </w:r>
      <w:r w:rsidRPr="00DD2365">
        <w:t xml:space="preserve"> </w:t>
      </w:r>
      <w:r w:rsidR="00ED13DA">
        <w:t>prijedlog za otvaranje stečajnog postupka</w:t>
      </w:r>
      <w:r w:rsidRPr="00DD2365">
        <w:t xml:space="preserve"> nad dužnikom </w:t>
      </w:r>
      <w:r w:rsidR="00ED13DA" w:rsidRPr="00ED13DA">
        <w:rPr>
          <w:b/>
        </w:rPr>
        <w:t>MAJOLI d.o.o. Donji Miholjac, A. Mihanovića 18, OIB: 41685317241, MBS: 030129402</w:t>
      </w:r>
      <w:r w:rsidR="00ED13DA">
        <w:rPr>
          <w:b/>
        </w:rPr>
        <w:t xml:space="preserve"> </w:t>
      </w:r>
      <w:r w:rsidR="005C0847">
        <w:t xml:space="preserve">navodeći da dužnik na dan </w:t>
      </w:r>
      <w:r w:rsidR="00ED13DA">
        <w:t>20.11</w:t>
      </w:r>
      <w:r w:rsidR="006B33C7">
        <w:t>.2018. g.</w:t>
      </w:r>
      <w:r w:rsidR="005C0847">
        <w:t xml:space="preserve"> u Očevidniku redoslijeda osnova za plaćanje ima evidentirane neizvršene osnove za plaćanje u neprekinutom razdoblju od </w:t>
      </w:r>
      <w:r w:rsidR="00E464CE">
        <w:t>120</w:t>
      </w:r>
      <w:r w:rsidR="005C0847">
        <w:t xml:space="preserve"> dana u ukupnom iznosu od </w:t>
      </w:r>
      <w:r w:rsidR="00ED13DA">
        <w:t>88.383,49</w:t>
      </w:r>
      <w:r w:rsidR="005C0847">
        <w:t xml:space="preserve"> kn u koji iznos je uračunata kamata i naknada FINE za provedbu ovrhe na novčanim sredstvima te da dužnik </w:t>
      </w:r>
      <w:r w:rsidR="00ED13DA">
        <w:t>ima jednog</w:t>
      </w:r>
      <w:r w:rsidR="005C0847">
        <w:t xml:space="preserve"> zaposlenika.</w:t>
      </w:r>
    </w:p>
    <w:p w:rsidRDefault="00ED13DA" w:rsidP="00ED13DA" w:rsidR="00ED13DA">
      <w:pPr>
        <w:jc w:val="right"/>
      </w:pPr>
      <w:r>
        <w:lastRenderedPageBreak/>
        <w:t>Poslovni broj: 6 St-1304/18-7</w:t>
      </w:r>
    </w:p>
    <w:p w:rsidRDefault="00156589" w:rsidP="00160320" w:rsidR="00156589">
      <w:pPr>
        <w:tabs>
          <w:tab w:pos="4050" w:val="left"/>
        </w:tabs>
        <w:jc w:val="both"/>
      </w:pPr>
    </w:p>
    <w:p w:rsidRDefault="00156589" w:rsidP="00160320" w:rsidR="00156589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 w:rsidRPr="005C6ED5">
        <w:t>Zaključkom</w:t>
      </w:r>
      <w:r w:rsidR="00764F4E" w:rsidRPr="005C6ED5">
        <w:t xml:space="preserve"> Trgovačkog suda u Osijeku broj </w:t>
      </w:r>
      <w:r w:rsidR="000F77A8" w:rsidRPr="005C6ED5">
        <w:t xml:space="preserve">6 </w:t>
      </w:r>
      <w:r w:rsidR="00764F4E" w:rsidRPr="005C6ED5">
        <w:t>St-</w:t>
      </w:r>
      <w:r w:rsidR="00ED13DA">
        <w:t xml:space="preserve">1304/18-3 od </w:t>
      </w:r>
      <w:r w:rsidR="008A1EDD" w:rsidRPr="005C6ED5">
        <w:t xml:space="preserve"> </w:t>
      </w:r>
      <w:r w:rsidR="00ED13DA">
        <w:t>30</w:t>
      </w:r>
      <w:r w:rsidR="005C6ED5">
        <w:t>. studenog 2018.</w:t>
      </w:r>
      <w:r w:rsidR="006B33C7" w:rsidRPr="005C6ED5">
        <w:t xml:space="preserve"> g.</w:t>
      </w:r>
      <w:r w:rsidR="00764F4E" w:rsidRPr="005C6ED5">
        <w:t xml:space="preserve"> </w:t>
      </w:r>
      <w:r w:rsidRPr="005C6ED5">
        <w:t xml:space="preserve">pozvan je </w:t>
      </w:r>
      <w:proofErr w:type="spellStart"/>
      <w:r w:rsidRPr="005C6ED5">
        <w:t>z.z</w:t>
      </w:r>
      <w:proofErr w:type="spellEnd"/>
      <w:r w:rsidRPr="005C6ED5">
        <w:t xml:space="preserve">. dužnika da u roku od 8 dana dostavi pisano izvješće o financijsko-gospodarskom stanju dužnika te </w:t>
      </w:r>
      <w:proofErr w:type="spellStart"/>
      <w:r w:rsidRPr="005C6ED5">
        <w:t>prokazni</w:t>
      </w:r>
      <w:proofErr w:type="spellEnd"/>
      <w:r w:rsidRPr="005C6ED5">
        <w:t xml:space="preserve"> popis imovine dužnika.</w:t>
      </w:r>
    </w:p>
    <w:p w:rsidRDefault="005C0847" w:rsidP="003235CD" w:rsidR="005C0847">
      <w:pPr>
        <w:ind w:firstLine="720"/>
        <w:jc w:val="both"/>
      </w:pPr>
    </w:p>
    <w:p w:rsidRDefault="008A1EDD" w:rsidP="005C0847" w:rsidR="00512D34">
      <w:pPr>
        <w:ind w:firstLine="720"/>
        <w:jc w:val="both"/>
      </w:pPr>
      <w:r>
        <w:t xml:space="preserve">Dana </w:t>
      </w:r>
      <w:r w:rsidR="00ED13DA">
        <w:t>12. prosinca</w:t>
      </w:r>
      <w:r w:rsidR="007D3EC1">
        <w:t xml:space="preserve"> 2018. g.</w:t>
      </w:r>
      <w:r w:rsidR="005C0847">
        <w:t xml:space="preserve"> dužnik je dostavio</w:t>
      </w:r>
      <w:r w:rsidR="00E46168">
        <w:t xml:space="preserve"> </w:t>
      </w:r>
      <w:r>
        <w:t xml:space="preserve">izvješće o financijsko-gospodarskom stanju dužnika i </w:t>
      </w:r>
      <w:proofErr w:type="spellStart"/>
      <w:r w:rsidR="0002336F">
        <w:t>prokazni</w:t>
      </w:r>
      <w:proofErr w:type="spellEnd"/>
      <w:r w:rsidR="0002336F">
        <w:t xml:space="preserve"> popis imovine </w:t>
      </w:r>
      <w:r>
        <w:t xml:space="preserve">dužnika </w:t>
      </w:r>
      <w:r w:rsidR="0002336F">
        <w:t xml:space="preserve">od </w:t>
      </w:r>
      <w:r w:rsidR="00ED13DA">
        <w:t>7.12</w:t>
      </w:r>
      <w:r w:rsidR="0002336F">
        <w:t xml:space="preserve">.2018. g. </w:t>
      </w:r>
      <w:r w:rsidR="00ED13DA">
        <w:t xml:space="preserve">ovjerovljenog kod javnog bilježnika Marija </w:t>
      </w:r>
      <w:proofErr w:type="spellStart"/>
      <w:r w:rsidR="00ED13DA">
        <w:t>Habuda</w:t>
      </w:r>
      <w:proofErr w:type="spellEnd"/>
      <w:r w:rsidR="00ED13DA">
        <w:t xml:space="preserve"> </w:t>
      </w:r>
      <w:proofErr w:type="spellStart"/>
      <w:r w:rsidR="00ED13DA">
        <w:t>Bučanac</w:t>
      </w:r>
      <w:proofErr w:type="spellEnd"/>
      <w:r w:rsidR="00ED13DA">
        <w:t xml:space="preserve"> iz Donjeg Miholjca broj OV-3631/18 od 7. prosinca 2018. g. </w:t>
      </w:r>
      <w:r w:rsidR="00A5423E">
        <w:t>iz koj</w:t>
      </w:r>
      <w:r w:rsidR="00833F89">
        <w:t>ih</w:t>
      </w:r>
      <w:r w:rsidR="00A5423E">
        <w:t xml:space="preserve"> </w:t>
      </w:r>
      <w:r w:rsidR="00B0260C">
        <w:t xml:space="preserve">proizlazi da dužnik nema 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7D3EC1">
        <w:t>je</w:t>
      </w:r>
      <w:r>
        <w:t xml:space="preserve"> dostavi</w:t>
      </w:r>
      <w:r w:rsidR="007D3EC1">
        <w:t>o</w:t>
      </w:r>
      <w:r>
        <w:t xml:space="preserve"> dužnik utvrđeno da dužnik nema imovine iz koje bi se mogli podmiriti troškovi kako prethodnog tako i otvorenog stečajnog postupka te budući da je iz </w:t>
      </w:r>
      <w:r w:rsidR="00ED13DA">
        <w:t>prijedloga</w:t>
      </w:r>
      <w:r>
        <w:t xml:space="preserve"> FINE od </w:t>
      </w:r>
      <w:r w:rsidR="00ED13DA">
        <w:t>23. studenog</w:t>
      </w:r>
      <w:r w:rsidR="00156589">
        <w:t xml:space="preserve"> </w:t>
      </w:r>
      <w:r w:rsidR="00A8088D">
        <w:t>2018</w:t>
      </w:r>
      <w:r w:rsidR="000C72E8">
        <w:t>. g.</w:t>
      </w:r>
      <w:r>
        <w:t xml:space="preserve"> za </w:t>
      </w:r>
      <w:r w:rsidR="00ED13DA">
        <w:t>otvaranje</w:t>
      </w:r>
      <w:r w:rsidR="00156589">
        <w:t xml:space="preserve"> </w:t>
      </w:r>
      <w:r w:rsidR="000C72E8">
        <w:t>stečajnog</w:t>
      </w:r>
      <w:r>
        <w:t xml:space="preserve"> postupka nad dužnikom razvidno da dužnik ima u razdoblju od </w:t>
      </w:r>
      <w:r w:rsidR="00E464CE">
        <w:t>120</w:t>
      </w:r>
      <w:r>
        <w:t xml:space="preserve"> dana evidentirane neizvršene osnove za plaćanje u ukupnom iznosu od </w:t>
      </w:r>
      <w:r w:rsidR="00ED13DA">
        <w:t>88.383,49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325E79" w:rsidP="004B741D" w:rsidR="00325E79">
      <w:pPr>
        <w:pStyle w:val="Tijeloteksta"/>
      </w:pPr>
    </w:p>
    <w:p w:rsidRDefault="00325E79" w:rsidP="004B741D" w:rsidR="00325E79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156589">
        <w:t>14</w:t>
      </w:r>
      <w:r w:rsidR="008A1EDD">
        <w:t>. studenog</w:t>
      </w:r>
      <w:r w:rsidR="00325E79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1A45D0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7D3EC1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ED13DA">
        <w:t>14.1.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D14" w:rsidR="00772D14">
      <w:r>
        <w:separator/>
      </w:r>
    </w:p>
  </w:endnote>
  <w:endnote w:id="0" w:type="continuationSeparator">
    <w:p w:rsidRDefault="00772D14" w:rsidR="00772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D14" w:rsidR="00772D14">
      <w:r>
        <w:separator/>
      </w:r>
    </w:p>
  </w:footnote>
  <w:footnote w:id="0" w:type="continuationSeparator">
    <w:p w:rsidRDefault="00772D14" w:rsidR="00772D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F0BCF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05DC"/>
    <w:rsid w:val="0001202A"/>
    <w:rsid w:val="00015033"/>
    <w:rsid w:val="00015125"/>
    <w:rsid w:val="000209AD"/>
    <w:rsid w:val="0002336F"/>
    <w:rsid w:val="00025AAA"/>
    <w:rsid w:val="00025E45"/>
    <w:rsid w:val="0003531D"/>
    <w:rsid w:val="0005396D"/>
    <w:rsid w:val="00064F47"/>
    <w:rsid w:val="00073549"/>
    <w:rsid w:val="000814F7"/>
    <w:rsid w:val="00082D7E"/>
    <w:rsid w:val="00086232"/>
    <w:rsid w:val="000C20F1"/>
    <w:rsid w:val="000C72E8"/>
    <w:rsid w:val="000C7F37"/>
    <w:rsid w:val="000D602C"/>
    <w:rsid w:val="000E414B"/>
    <w:rsid w:val="000F22FF"/>
    <w:rsid w:val="000F55F6"/>
    <w:rsid w:val="000F77A8"/>
    <w:rsid w:val="001276B9"/>
    <w:rsid w:val="001448A0"/>
    <w:rsid w:val="00156589"/>
    <w:rsid w:val="0016016C"/>
    <w:rsid w:val="00160320"/>
    <w:rsid w:val="00163019"/>
    <w:rsid w:val="001635ED"/>
    <w:rsid w:val="001742E1"/>
    <w:rsid w:val="0019752C"/>
    <w:rsid w:val="001A0170"/>
    <w:rsid w:val="001A45D0"/>
    <w:rsid w:val="001A6201"/>
    <w:rsid w:val="001E75FC"/>
    <w:rsid w:val="001E7747"/>
    <w:rsid w:val="002142C7"/>
    <w:rsid w:val="0021564C"/>
    <w:rsid w:val="00217878"/>
    <w:rsid w:val="00223C8E"/>
    <w:rsid w:val="00252C63"/>
    <w:rsid w:val="00255E1A"/>
    <w:rsid w:val="002674D0"/>
    <w:rsid w:val="002675AA"/>
    <w:rsid w:val="00291B9C"/>
    <w:rsid w:val="002B2C69"/>
    <w:rsid w:val="002E20BE"/>
    <w:rsid w:val="002E4FA2"/>
    <w:rsid w:val="00301AF4"/>
    <w:rsid w:val="00313F98"/>
    <w:rsid w:val="00322BB4"/>
    <w:rsid w:val="003235CD"/>
    <w:rsid w:val="003258FC"/>
    <w:rsid w:val="00325955"/>
    <w:rsid w:val="00325E79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5F32"/>
    <w:rsid w:val="00451DD6"/>
    <w:rsid w:val="00470B34"/>
    <w:rsid w:val="004806AD"/>
    <w:rsid w:val="0048785C"/>
    <w:rsid w:val="00497410"/>
    <w:rsid w:val="004A55FB"/>
    <w:rsid w:val="004B741D"/>
    <w:rsid w:val="004C420D"/>
    <w:rsid w:val="004E5065"/>
    <w:rsid w:val="00500BBD"/>
    <w:rsid w:val="00502F33"/>
    <w:rsid w:val="00512D34"/>
    <w:rsid w:val="00515F37"/>
    <w:rsid w:val="0051651D"/>
    <w:rsid w:val="00521F89"/>
    <w:rsid w:val="00537B78"/>
    <w:rsid w:val="0055624C"/>
    <w:rsid w:val="00576796"/>
    <w:rsid w:val="00580AE3"/>
    <w:rsid w:val="005917F2"/>
    <w:rsid w:val="005B403D"/>
    <w:rsid w:val="005C0847"/>
    <w:rsid w:val="005C6ED5"/>
    <w:rsid w:val="005D2989"/>
    <w:rsid w:val="005D6E10"/>
    <w:rsid w:val="00601C4B"/>
    <w:rsid w:val="00607E75"/>
    <w:rsid w:val="006139EC"/>
    <w:rsid w:val="006149A9"/>
    <w:rsid w:val="006235FB"/>
    <w:rsid w:val="00626EC3"/>
    <w:rsid w:val="0064434C"/>
    <w:rsid w:val="0065519F"/>
    <w:rsid w:val="00666A38"/>
    <w:rsid w:val="006826C2"/>
    <w:rsid w:val="006837ED"/>
    <w:rsid w:val="006A2408"/>
    <w:rsid w:val="006A56C2"/>
    <w:rsid w:val="006B0D43"/>
    <w:rsid w:val="006B33C7"/>
    <w:rsid w:val="006C541C"/>
    <w:rsid w:val="006E06D2"/>
    <w:rsid w:val="006E44FD"/>
    <w:rsid w:val="006E6779"/>
    <w:rsid w:val="006F303C"/>
    <w:rsid w:val="00716850"/>
    <w:rsid w:val="007242CD"/>
    <w:rsid w:val="00725641"/>
    <w:rsid w:val="00725A88"/>
    <w:rsid w:val="007400A8"/>
    <w:rsid w:val="0074711B"/>
    <w:rsid w:val="00764F4E"/>
    <w:rsid w:val="00770E51"/>
    <w:rsid w:val="00772D14"/>
    <w:rsid w:val="007747C5"/>
    <w:rsid w:val="00775D35"/>
    <w:rsid w:val="00785200"/>
    <w:rsid w:val="00786F1E"/>
    <w:rsid w:val="007918D4"/>
    <w:rsid w:val="007A7E59"/>
    <w:rsid w:val="007B7C12"/>
    <w:rsid w:val="007C031B"/>
    <w:rsid w:val="007C03FA"/>
    <w:rsid w:val="007C1241"/>
    <w:rsid w:val="007C3FEE"/>
    <w:rsid w:val="007D3EC1"/>
    <w:rsid w:val="0080666F"/>
    <w:rsid w:val="00815429"/>
    <w:rsid w:val="00820E68"/>
    <w:rsid w:val="008267B8"/>
    <w:rsid w:val="00833F89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A1EDD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372C6"/>
    <w:rsid w:val="00A402F9"/>
    <w:rsid w:val="00A45AC5"/>
    <w:rsid w:val="00A5423E"/>
    <w:rsid w:val="00A55148"/>
    <w:rsid w:val="00A60716"/>
    <w:rsid w:val="00A8088D"/>
    <w:rsid w:val="00A81489"/>
    <w:rsid w:val="00A91ED3"/>
    <w:rsid w:val="00AB37DA"/>
    <w:rsid w:val="00AB56F9"/>
    <w:rsid w:val="00AD24AA"/>
    <w:rsid w:val="00AD4A65"/>
    <w:rsid w:val="00B0260C"/>
    <w:rsid w:val="00B05F46"/>
    <w:rsid w:val="00B11D59"/>
    <w:rsid w:val="00B20E4C"/>
    <w:rsid w:val="00B41F79"/>
    <w:rsid w:val="00BA693C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B5ABA"/>
    <w:rsid w:val="00CD5342"/>
    <w:rsid w:val="00CE19FA"/>
    <w:rsid w:val="00CE2AB1"/>
    <w:rsid w:val="00CF4431"/>
    <w:rsid w:val="00D1557D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0692"/>
    <w:rsid w:val="00DB00E4"/>
    <w:rsid w:val="00DB0AD8"/>
    <w:rsid w:val="00DB37C5"/>
    <w:rsid w:val="00DC3A63"/>
    <w:rsid w:val="00DC7BF5"/>
    <w:rsid w:val="00DD2365"/>
    <w:rsid w:val="00DD6D10"/>
    <w:rsid w:val="00DE3087"/>
    <w:rsid w:val="00DE58F9"/>
    <w:rsid w:val="00E1321F"/>
    <w:rsid w:val="00E21415"/>
    <w:rsid w:val="00E33E37"/>
    <w:rsid w:val="00E430E2"/>
    <w:rsid w:val="00E46168"/>
    <w:rsid w:val="00E464CE"/>
    <w:rsid w:val="00E55AA4"/>
    <w:rsid w:val="00E6465A"/>
    <w:rsid w:val="00E73CF8"/>
    <w:rsid w:val="00E76E22"/>
    <w:rsid w:val="00E91BC9"/>
    <w:rsid w:val="00E977C6"/>
    <w:rsid w:val="00EB019E"/>
    <w:rsid w:val="00EB3D75"/>
    <w:rsid w:val="00EC52D1"/>
    <w:rsid w:val="00ED0232"/>
    <w:rsid w:val="00ED13DA"/>
    <w:rsid w:val="00ED3737"/>
    <w:rsid w:val="00ED3D05"/>
    <w:rsid w:val="00EE39F3"/>
    <w:rsid w:val="00F23FA1"/>
    <w:rsid w:val="00F306C1"/>
    <w:rsid w:val="00F435F7"/>
    <w:rsid w:val="00F453B1"/>
    <w:rsid w:val="00F4731D"/>
    <w:rsid w:val="00F55EB2"/>
    <w:rsid w:val="00F618C3"/>
    <w:rsid w:val="00F76EF7"/>
    <w:rsid w:val="00F80437"/>
    <w:rsid w:val="00F80660"/>
    <w:rsid w:val="00F81165"/>
    <w:rsid w:val="00F81190"/>
    <w:rsid w:val="00F83966"/>
    <w:rsid w:val="00F8448D"/>
    <w:rsid w:val="00F8686C"/>
    <w:rsid w:val="00FA7686"/>
    <w:rsid w:val="00FD24EF"/>
    <w:rsid w:val="00FF0BCF"/>
    <w:rsid w:val="00FF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F0B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0B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B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B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B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F0B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0B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B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B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B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97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25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St-1304/2018</izvorni_sadrzaj>
    <derivirana_varijabla naziv="DomainObject.Predmet.OznakaBroj_1">St-1304/2018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MAJOLI d.o.o. za proizvodnju, trgovinu i usluge</izvorni_sadrzaj>
    <derivirana_varijabla naziv="DomainObject.Predmet.ProtustrankaFormated_1">  MAJOLI d.o.o. za proizvodnju, trgovinu i usluge</derivirana_varijabla>
  </DomainObject.Predmet.ProtustrankaFormated>
  <DomainObject.Predmet.ProtustrankaFormatedOIB>
    <izvorni_sadrzaj>  MAJOLI d.o.o. za proizvodnju, trgovinu i usluge, OIB 41685317241</izvorni_sadrzaj>
    <derivirana_varijabla naziv="DomainObject.Predmet.ProtustrankaFormatedOIB_1">  MAJOLI d.o.o. za proizvodnju, trgovinu i usluge, OIB 41685317241</derivirana_varijabla>
  </DomainObject.Predmet.ProtustrankaFormatedOIB>
  <DomainObject.Predmet.ProtustrankaFormatedWithAdress>
    <izvorni_sadrzaj> MAJOLI d.o.o. za proizvodnju, trgovinu i usluge, A.Mihanovića 18 , 31540 Donji Miholjac</izvorni_sadrzaj>
    <derivirana_varijabla naziv="DomainObject.Predmet.ProtustrankaFormatedWithAdress_1"> MAJOLI d.o.o. za proizvodnju, trgovinu i usluge, A.Mihanovića 18 , 31540 Donji Miholjac</derivirana_varijabla>
  </DomainObject.Predmet.ProtustrankaFormatedWithAdress>
  <DomainObject.Predmet.ProtustrankaFormatedWithAdressOIB>
    <izvorni_sadrzaj> MAJOLI d.o.o. za proizvodnju, trgovinu i usluge, OIB 41685317241, A.Mihanovića 18 , 31540 Donji Miholjac</izvorni_sadrzaj>
    <derivirana_varijabla naziv="DomainObject.Predmet.ProtustrankaFormatedWithAdressOIB_1"> MAJOLI d.o.o. za proizvodnju, trgovinu i usluge, OIB 41685317241, A.Mihanovića 18 , 31540 Donji Miholjac</derivirana_varijabla>
  </DomainObject.Predmet.ProtustrankaFormatedWithAdressOIB>
  <DomainObject.Predmet.ProtustrankaWithAdress>
    <izvorni_sadrzaj>MAJOLI d.o.o. za proizvodnju, trgovinu i usluge A.Mihanovića 18 , 31540 Donji Miholjac</izvorni_sadrzaj>
    <derivirana_varijabla naziv="DomainObject.Predmet.ProtustrankaWithAdress_1">MAJOLI d.o.o. za proizvodnju, trgovinu i usluge A.Mihanovića 18 , 31540 Donji Miholjac</derivirana_varijabla>
  </DomainObject.Predmet.ProtustrankaWithAdress>
  <DomainObject.Predmet.ProtustrankaWithAdressOIB>
    <izvorni_sadrzaj>MAJOLI d.o.o. za proizvodnju, trgovinu i usluge, OIB 41685317241, A.Mihanovića 18 , 31540 Donji Miholjac</izvorni_sadrzaj>
    <derivirana_varijabla naziv="DomainObject.Predmet.ProtustrankaWithAdressOIB_1">MAJOLI d.o.o. za proizvodnju, trgovinu i usluge, OIB 41685317241, A.Mihanovića 18 , 31540 Donji Miholjac</derivirana_varijabla>
  </DomainObject.Predmet.ProtustrankaWithAdressOIB>
  <DomainObject.Predmet.ProtustrankaNazivFormated>
    <izvorni_sadrzaj>MAJOLI d.o.o. za proizvodnju, trgovinu i usluge</izvorni_sadrzaj>
    <derivirana_varijabla naziv="DomainObject.Predmet.ProtustrankaNazivFormated_1">MAJOLI d.o.o. za proizvodnju, trgovinu i usluge</derivirana_varijabla>
  </DomainObject.Predmet.ProtustrankaNazivFormated>
  <DomainObject.Predmet.ProtustrankaNazivFormatedOIB>
    <izvorni_sadrzaj>MAJOLI d.o.o. za proizvodnju, trgovinu i usluge, OIB 41685317241</izvorni_sadrzaj>
    <derivirana_varijabla naziv="DomainObject.Predmet.ProtustrankaNazivFormatedOIB_1">MAJOLI d.o.o. za proizvodnju, trgovinu i usluge, OIB 41685317241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MAJOLI d.o.o. za proizvodnju, trgovinu i usluge</item>
    </izvorni_sadrzaj>
    <derivirana_varijabla naziv="DomainObject.Predmet.ProtuStrankaListFormated_1">
      <item>MAJOLI d.o.o. za proizvodnju, trgovinu i usluge</item>
    </derivirana_varijabla>
  </DomainObject.Predmet.ProtuStrankaListFormated>
  <DomainObject.Predmet.ProtuStrankaListFormatedOIB>
    <izvorni_sadrzaj>
      <item>MAJOLI d.o.o. za proizvodnju, trgovinu i usluge, OIB 41685317241</item>
    </izvorni_sadrzaj>
    <derivirana_varijabla naziv="DomainObject.Predmet.ProtuStrankaListFormatedOIB_1">
      <item>MAJOLI d.o.o. za proizvodnju, trgovinu i usluge, OIB 41685317241</item>
    </derivirana_varijabla>
  </DomainObject.Predmet.ProtuStrankaListFormatedOIB>
  <DomainObject.Predmet.ProtuStrankaListFormatedWithAdress>
    <izvorni_sadrzaj>
      <item>MAJOLI d.o.o. za proizvodnju, trgovinu i usluge, A.Mihanovića 18 , 31540 Donji Miholjac</item>
    </izvorni_sadrzaj>
    <derivirana_varijabla naziv="DomainObject.Predmet.ProtuStrankaListFormatedWithAdress_1">
      <item>MAJOLI d.o.o. za proizvodnju, trgovinu i usluge, A.Mihanovića 18 , 31540 Donji Miholjac</item>
    </derivirana_varijabla>
  </DomainObject.Predmet.ProtuStrankaListFormatedWithAdress>
  <DomainObject.Predmet.ProtuStrankaListFormatedWithAdressOIB>
    <izvorni_sadrzaj>
      <item>MAJOLI d.o.o. za proizvodnju, trgovinu i usluge, OIB 41685317241, A.Mihanovića 18 , 31540 Donji Miholjac</item>
    </izvorni_sadrzaj>
    <derivirana_varijabla naziv="DomainObject.Predmet.ProtuStrankaListFormatedWithAdressOIB_1">
      <item>MAJOLI d.o.o. za proizvodnju, trgovinu i usluge, OIB 41685317241, A.Mihanovića 18 , 31540 Donji Miholjac</item>
    </derivirana_varijabla>
  </DomainObject.Predmet.ProtuStrankaListFormatedWithAdressOIB>
  <DomainObject.Predmet.ProtuStrankaListNazivFormated>
    <izvorni_sadrzaj>
      <item>MAJOLI d.o.o. za proizvodnju, trgovinu i usluge</item>
    </izvorni_sadrzaj>
    <derivirana_varijabla naziv="DomainObject.Predmet.ProtuStrankaListNazivFormated_1">
      <item>MAJOLI d.o.o. za proizvodnju, trgovinu i usluge</item>
    </derivirana_varijabla>
  </DomainObject.Predmet.ProtuStrankaListNazivFormated>
  <DomainObject.Predmet.ProtuStrankaListNazivFormatedOIB>
    <izvorni_sadrzaj>
      <item>MAJOLI d.o.o. za proizvodnju, trgovinu i usluge, OIB 41685317241</item>
    </izvorni_sadrzaj>
    <derivirana_varijabla naziv="DomainObject.Predmet.ProtuStrankaListNazivFormatedOIB_1">
      <item>MAJOLI d.o.o. za proizvodnju, trgovinu i usluge, OIB 41685317241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MAJOLI d.o.o. za proizvodnju, trgovinu i usluge</izvorni_sadrzaj>
    <derivirana_varijabla naziv="DomainObject.Predmet.ProtustrankaIDrugi_1">MAJOLI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MAJOLI d.o.o. za proizvodnju, trgovinu i usluge, OIB 41685317241, A.Mihanovića 18 , 31540 Donji Miholjac</izvorni_sadrzaj>
    <derivirana_varijabla naziv="DomainObject.Predmet.ProtustrankaIDrugiAdressOIB_1">MAJOLI d.o.o. za proizvodnju, trgovinu i usluge, OIB 41685317241, A.Mihanovića 18 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MAJOLI d.o.o. za proizvodnju, trgovinu i usluge</item>
    </izvorni_sadrzaj>
    <derivirana_varijabla naziv="DomainObject.Predmet.SudioniciListNaziv_1">
      <item>FINA RC OSIJEK</item>
      <item>MAJOLI d.o.o. za proizvodnju, trgovinu i usluge</item>
    </derivirana_varijabla>
  </DomainObject.Predmet.SudioniciListNaziv>
  <DomainObject.Predmet.SudioniciListAdressOIB>
    <izvorni_sadrzaj>
      <item>FINA RC OSIJEK, OIB 85821130368</item>
      <item>MAJOLI d.o.o. za proizvodnju, trgovinu i usluge, OIB 41685317241, A.Mihanovića 18 ,31540 Donji Miholjac</item>
    </izvorni_sadrzaj>
    <derivirana_varijabla naziv="DomainObject.Predmet.SudioniciListAdressOIB_1">
      <item>FINA RC OSIJEK, OIB 85821130368</item>
      <item>MAJOLI d.o.o. za proizvodnju, trgovinu i usluge, OIB 41685317241, A.Mihanovića 18 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41685317241</item>
    </izvorni_sadrzaj>
    <derivirana_varijabla naziv="DomainObject.Predmet.SudioniciListNazivOIB_1">
      <item>, OIB 85821130368</item>
      <item>, OIB 41685317241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EE8626-1646-4E3C-9062-E284463C36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590</properties:Words>
  <properties:Characters>3073</properties:Characters>
  <properties:Lines>105</properties:Lines>
  <properties:Paragraphs>25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2017-11-07T07:29:00Z</dcterms:created>
  <dc:creator>hermanj</dc:creator>
  <cp:lastModifiedBy>Danijela Sekulić</cp:lastModifiedBy>
  <cp:lastPrinted>2018-12-14T09:22:00Z</cp:lastPrinted>
  <dcterms:modified xmlns:xsi="http://www.w3.org/2001/XMLSchema-instance" xsi:type="dcterms:W3CDTF">2018-12-14T09:24:00Z</dcterms:modified>
  <cp:revision>28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(bez prethodnog.docx)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