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f270" w14:paraId="d99f270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F65E3">
        <w:rPr>
          <w:rFonts w:hAnsi="Times New Roman" w:ascii="Times New Roman"/>
          <w:szCs w:val="24"/>
          <w:lang w:val="hr-HR"/>
        </w:rPr>
        <w:t xml:space="preserve"> </w:t>
      </w:r>
      <w:r w:rsidR="00BF65E3" w:rsidRPr="008B675C">
        <w:rPr>
          <w:rFonts w:hAnsi="Times New Roman" w:ascii="Times New Roman"/>
        </w:rPr>
        <w:t>KARAŽNIK NEKRETNINE d.o.o. Zagreb, Strossmayerov trg 7, OIB 26219680235</w:t>
      </w:r>
      <w:r w:rsidR="00577FA1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BF65E3">
        <w:rPr>
          <w:rFonts w:hAnsi="Times New Roman" w:ascii="Times New Roman"/>
          <w:szCs w:val="24"/>
          <w:lang w:val="hr-HR"/>
        </w:rPr>
        <w:t>Matej Klaričić, OIB 84681281343, Zagreb, Ulica Dragutina Krapeca 18</w:t>
      </w:r>
      <w:r w:rsidR="00CF1A56">
        <w:rPr>
          <w:rFonts w:hAnsi="Times New Roman" w:ascii="Times New Roman"/>
          <w:szCs w:val="24"/>
          <w:lang w:val="hr-HR"/>
        </w:rPr>
        <w:t xml:space="preserve">, 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36266">
        <w:rPr>
          <w:rFonts w:hAnsi="Times New Roman" w:ascii="Times New Roman"/>
          <w:lang w:val="hr-HR"/>
        </w:rPr>
        <w:t>6</w:t>
      </w:r>
      <w:r w:rsidR="00BF65E3">
        <w:rPr>
          <w:rFonts w:hAnsi="Times New Roman" w:ascii="Times New Roman"/>
          <w:lang w:val="hr-HR"/>
        </w:rPr>
        <w:t>487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E252D8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E252D8" w:rsidP="00492E13" w:rsidR="00E252D8" w:rsidRPr="00E252D8">
      <w:pPr>
        <w:jc w:val="center"/>
        <w:rPr>
          <w:rFonts w:hAnsi="Times New Roman" w:ascii="Times New Roman"/>
        </w:rPr>
      </w:pPr>
    </w:p>
    <w:p w:rsidRDefault="00E252D8" w:rsidP="002152A3" w:rsidR="00E252D8" w:rsidRPr="00E252D8">
      <w:pPr>
        <w:jc w:val="right"/>
        <w:rPr>
          <w:rFonts w:hAnsi="Times New Roman" w:ascii="Times New Roman"/>
        </w:rPr>
      </w:pPr>
      <w:r w:rsidRPr="00E252D8">
        <w:rPr>
          <w:rFonts w:hAnsi="Times New Roman" w:ascii="Times New Roman"/>
        </w:rPr>
        <w:t>za točnost otpravka</w:t>
      </w:r>
    </w:p>
    <w:p w:rsidRDefault="00E252D8" w:rsidP="002152A3" w:rsidR="00E252D8" w:rsidRPr="00E252D8">
      <w:pPr>
        <w:jc w:val="right"/>
        <w:rPr>
          <w:rFonts w:hAnsi="Times New Roman" w:ascii="Times New Roman"/>
        </w:rPr>
      </w:pPr>
      <w:r w:rsidRPr="00E252D8">
        <w:rPr>
          <w:rFonts w:hAnsi="Times New Roman" w:ascii="Times New Roman"/>
        </w:rPr>
        <w:t>ovlašteni službenik</w:t>
      </w:r>
    </w:p>
    <w:p w:rsidRDefault="00E252D8" w:rsidP="002152A3" w:rsidR="00E252D8" w:rsidRPr="00E252D8">
      <w:pPr>
        <w:jc w:val="right"/>
        <w:rPr>
          <w:rFonts w:hAnsi="Times New Roman" w:ascii="Times New Roman"/>
        </w:rPr>
      </w:pPr>
      <w:r w:rsidRPr="00E252D8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252D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CF1A56">
      <w:rPr>
        <w:rFonts w:hAnsi="Times New Roman" w:ascii="Times New Roman"/>
        <w:lang w:val="hr-HR"/>
      </w:rPr>
      <w:t>6</w:t>
    </w:r>
    <w:r w:rsidR="00BF65E3">
      <w:rPr>
        <w:rFonts w:hAnsi="Times New Roman" w:ascii="Times New Roman"/>
        <w:lang w:val="hr-HR"/>
      </w:rPr>
      <w:t>487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E1830">
      <w:rPr>
        <w:rFonts w:hAnsi="Times New Roman" w:ascii="Times New Roman"/>
        <w:lang w:val="hr-HR"/>
      </w:rPr>
      <w:t>6</w:t>
    </w:r>
    <w:r w:rsidR="00BF65E3">
      <w:rPr>
        <w:rFonts w:hAnsi="Times New Roman" w:ascii="Times New Roman"/>
        <w:lang w:val="hr-HR"/>
      </w:rPr>
      <w:t>487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F65E3"/>
    <w:rsid w:val="00C224D0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637E"/>
    <w:rsid w:val="00DB241B"/>
    <w:rsid w:val="00DB29D2"/>
    <w:rsid w:val="00DB4528"/>
    <w:rsid w:val="00E252D8"/>
    <w:rsid w:val="00EA075A"/>
    <w:rsid w:val="00EC3F01"/>
    <w:rsid w:val="00EE5750"/>
    <w:rsid w:val="00F13669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2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2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2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2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2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2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2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2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6487</izvorni_sadrzaj>
    <derivirana_varijabla naziv="DomainObject.Predmet.Broj_1">6487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St-6487/2015</izvorni_sadrzaj>
    <derivirana_varijabla naziv="DomainObject.Predmet.OznakaBroj_1">St-6487/2015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KARAŽNIK NEKRETNINE d.o.o. zastupanog po punomoćniku MATEJ KLARIČIĆ</izvorni_sadrzaj>
    <derivirana_varijabla naziv="DomainObject.Predmet.ProtustrankaFormated_1">  KARAŽNIK NEKRETNINE d.o.o. zastupanog po punomoćniku MATEJ KLARIČIĆ</derivirana_varijabla>
  </DomainObject.Predmet.ProtustrankaFormated>
  <DomainObject.Predmet.ProtustrankaFormatedOIB>
    <izvorni_sadrzaj>  KARAŽNIK NEKRETNINE d.o.o., OIB 26219680235 zastupanog po punomoćniku MATEJ KLARIČIĆ</izvorni_sadrzaj>
    <derivirana_varijabla naziv="DomainObject.Predmet.ProtustrankaFormatedOIB_1">  KARAŽNIK NEKRETNINE d.o.o., OIB 26219680235 zastupanog po punomoćniku MATEJ KLARIČIĆ</derivirana_varijabla>
  </DomainObject.Predmet.ProtustrankaFormatedOIB>
  <DomainObject.Predmet.ProtustrankaFormatedWithAdress>
    <izvorni_sadrzaj> KARAŽNIK NEKRETNINE d.o.o., Strossmayerov trg 7, 10000 Zagreb zastupanog po punomoćniku MATEJ KLARIČIĆ</izvorni_sadrzaj>
    <derivirana_varijabla naziv="DomainObject.Predmet.ProtustrankaFormatedWithAdress_1"> KARAŽNIK NEKRETNINE d.o.o., Strossmayerov trg 7, 10000 Zagreb zastupanog po punomoćniku MATEJ KLARIČIĆ</derivirana_varijabla>
  </DomainObject.Predmet.ProtustrankaFormatedWithAdress>
  <DomainObject.Predmet.ProtustrankaFormatedWithAdressOIB>
    <izvorni_sadrzaj> KARAŽNIK NEKRETNINE d.o.o., OIB 26219680235, Strossmayerov trg 7, 10000 Zagreb zastupanog po punomoćniku MATEJ KLARIČIĆ</izvorni_sadrzaj>
    <derivirana_varijabla naziv="DomainObject.Predmet.ProtustrankaFormatedWithAdressOIB_1"> KARAŽNIK NEKRETNINE d.o.o., OIB 26219680235, Strossmayerov trg 7, 10000 Zagreb zastupanog po punomoćniku MATEJ KLARIČIĆ</derivirana_varijabla>
  </DomainObject.Predmet.ProtustrankaFormatedWithAdressOIB>
  <DomainObject.Predmet.ProtustrankaWithAdress>
    <izvorni_sadrzaj>KARAŽNIK NEKRETNINE d.o.o. Strossmayerov trg 7, 10000 Zagreb</izvorni_sadrzaj>
    <derivirana_varijabla naziv="DomainObject.Predmet.ProtustrankaWithAdress_1">KARAŽNIK NEKRETNINE d.o.o. Strossmayerov trg 7, 10000 Zagreb</derivirana_varijabla>
  </DomainObject.Predmet.ProtustrankaWithAdress>
  <DomainObject.Predmet.ProtustrankaWithAdressOIB>
    <izvorni_sadrzaj>KARAŽNIK NEKRETNINE d.o.o., OIB 26219680235, Strossmayerov trg 7, 10000 Zagreb</izvorni_sadrzaj>
    <derivirana_varijabla naziv="DomainObject.Predmet.ProtustrankaWithAdressOIB_1">KARAŽNIK NEKRETNINE d.o.o., OIB 26219680235, Strossmayerov trg 7, 10000 Zagreb</derivirana_varijabla>
  </DomainObject.Predmet.ProtustrankaWithAdressOIB>
  <DomainObject.Predmet.ProtustrankaNazivFormated>
    <izvorni_sadrzaj>KARAŽNIK NEKRETNINE d.o.o.</izvorni_sadrzaj>
    <derivirana_varijabla naziv="DomainObject.Predmet.ProtustrankaNazivFormated_1">KARAŽNIK NEKRETNINE d.o.o.</derivirana_varijabla>
  </DomainObject.Predmet.ProtustrankaNazivFormated>
  <DomainObject.Predmet.ProtustrankaNazivFormatedOIB>
    <izvorni_sadrzaj>KARAŽNIK NEKRETNINE d.o.o., OIB 26219680235</izvorni_sadrzaj>
    <derivirana_varijabla naziv="DomainObject.Predmet.ProtustrankaNazivFormatedOIB_1">KARAŽNIK NEKRETNINE d.o.o., OIB 26219680235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KARAŽNIK NEKRETNINE d.o.o. zastupanog po punomoćniku MATEJ KLARIČIĆ</item>
    </izvorni_sadrzaj>
    <derivirana_varijabla naziv="DomainObject.Predmet.ProtuStrankaListFormated_1">
      <item>KARAŽNIK NEKRETNINE d.o.o. zastupanog po punomoćniku MATEJ KLARIČIĆ</item>
    </derivirana_varijabla>
  </DomainObject.Predmet.ProtuStrankaListFormated>
  <DomainObject.Predmet.ProtuStrankaListFormatedOIB>
    <izvorni_sadrzaj>
      <item>KARAŽNIK NEKRETNINE d.o.o., OIB 26219680235 zastupanog po punomoćniku MATEJ KLARIČIĆ</item>
    </izvorni_sadrzaj>
    <derivirana_varijabla naziv="DomainObject.Predmet.ProtuStrankaListFormatedOIB_1">
      <item>KARAŽNIK NEKRETNINE d.o.o., OIB 26219680235 zastupanog po punomoćniku MATEJ KLARIČIĆ</item>
    </derivirana_varijabla>
  </DomainObject.Predmet.ProtuStrankaListFormatedOIB>
  <DomainObject.Predmet.ProtuStrankaListFormatedWithAdress>
    <izvorni_sadrzaj>
      <item>KARAŽNIK NEKRETNINE d.o.o., Strossmayerov trg 7, 10000 Zagreb zastupanog po punomoćniku MATEJ KLARIČIĆ</item>
    </izvorni_sadrzaj>
    <derivirana_varijabla naziv="DomainObject.Predmet.ProtuStrankaListFormatedWithAdress_1">
      <item>KARAŽNIK NEKRETNINE d.o.o., Strossmayerov trg 7, 10000 Zagreb zastupanog po punomoćniku MATEJ KLARIČIĆ</item>
    </derivirana_varijabla>
  </DomainObject.Predmet.ProtuStrankaListFormatedWithAdress>
  <DomainObject.Predmet.ProtuStrankaListFormatedWithAdressOIB>
    <izvorni_sadrzaj>
      <item>KARAŽNIK NEKRETNINE d.o.o., OIB 26219680235, Strossmayerov trg 7, 10000 Zagreb zastupanog po punomoćniku MATEJ KLARIČIĆ</item>
    </izvorni_sadrzaj>
    <derivirana_varijabla naziv="DomainObject.Predmet.ProtuStrankaListFormatedWithAdressOIB_1">
      <item>KARAŽNIK NEKRETNINE d.o.o., OIB 26219680235, Strossmayerov trg 7, 10000 Zagreb zastupanog po punomoćniku MATEJ KLARIČIĆ</item>
    </derivirana_varijabla>
  </DomainObject.Predmet.ProtuStrankaListFormatedWithAdressOIB>
  <DomainObject.Predmet.ProtuStrankaListNazivFormated>
    <izvorni_sadrzaj>
      <item>KARAŽNIK NEKRETNINE d.o.o.</item>
    </izvorni_sadrzaj>
    <derivirana_varijabla naziv="DomainObject.Predmet.ProtuStrankaListNazivFormated_1">
      <item>KARAŽNIK NEKRETNINE d.o.o.</item>
    </derivirana_varijabla>
  </DomainObject.Predmet.ProtuStrankaListNazivFormated>
  <DomainObject.Predmet.ProtuStrankaListNazivFormatedOIB>
    <izvorni_sadrzaj>
      <item>KARAŽNIK NEKRETNINE d.o.o., OIB 26219680235</item>
    </izvorni_sadrzaj>
    <derivirana_varijabla naziv="DomainObject.Predmet.ProtuStrankaListNazivFormatedOIB_1">
      <item>KARAŽNIK NEKRETNINE d.o.o., OIB 26219680235</item>
    </derivirana_varijabla>
  </DomainObject.Predmet.ProtuStrankaListNazivFormatedOIB>
  <DomainObject.Predmet.OstaliListFormated>
    <izvorni_sadrzaj>
      <item>MATEJ KLARIČIĆ punomoćnik sudionika u postupku KARAŽNIK NEKRETNINE d.o.o.</item>
    </izvorni_sadrzaj>
    <derivirana_varijabla naziv="DomainObject.Predmet.OstaliListFormated_1">
      <item>MATEJ KLARIČIĆ punomoćnik sudionika u postupku KARAŽNIK NEKRETNINE d.o.o.</item>
    </derivirana_varijabla>
  </DomainObject.Predmet.OstaliListFormated>
  <DomainObject.Predmet.OstaliListFormatedOIB>
    <izvorni_sadrzaj>
      <item>MATEJ KLARIČIĆ, OIB 84681281343 punomoćnik sudionika u postupku KARAŽNIK NEKRETNINE d.o.o.</item>
    </izvorni_sadrzaj>
    <derivirana_varijabla naziv="DomainObject.Predmet.OstaliListFormatedOIB_1">
      <item>MATEJ KLARIČIĆ, OIB 84681281343 punomoćnik sudionika u postupku KARAŽNIK NEKRETNINE d.o.o.</item>
    </derivirana_varijabla>
  </DomainObject.Predmet.OstaliListFormatedOIB>
  <DomainObject.Predmet.OstaliListFormatedWithAdress>
    <izvorni_sadrzaj>
      <item>MATEJ KLARIČIĆ, ULICA DRAGUTINA KRAPECA 18, 10000 Zagreb punomoćnik sudionika u postupku KARAŽNIK NEKRETNINE d.o.o.</item>
    </izvorni_sadrzaj>
    <derivirana_varijabla naziv="DomainObject.Predmet.OstaliListFormatedWithAdress_1">
      <item>MATEJ KLARIČIĆ, ULICA DRAGUTINA KRAPECA 18, 10000 Zagreb punomoćnik sudionika u postupku KARAŽNIK NEKRETNINE d.o.o.</item>
    </derivirana_varijabla>
  </DomainObject.Predmet.OstaliListFormatedWithAdress>
  <DomainObject.Predmet.OstaliListFormatedWithAdressOIB>
    <izvorni_sadrzaj>
      <item>MATEJ KLARIČIĆ, OIB 84681281343, ULICA DRAGUTINA KRAPECA 18, 10000 Zagreb punomoćnik sudionika u postupku KARAŽNIK NEKRETNINE d.o.o.</item>
    </izvorni_sadrzaj>
    <derivirana_varijabla naziv="DomainObject.Predmet.OstaliListFormatedWithAdressOIB_1">
      <item>MATEJ KLARIČIĆ, OIB 84681281343, ULICA DRAGUTINA KRAPECA 18, 10000 Zagreb punomoćnik sudionika u postupku KARAŽNIK NEKRETNINE d.o.o.</item>
    </derivirana_varijabla>
  </DomainObject.Predmet.OstaliListFormatedWithAdressOIB>
  <DomainObject.Predmet.OstaliListNazivFormated>
    <izvorni_sadrzaj>
      <item>MATEJ KLARIČIĆ</item>
    </izvorni_sadrzaj>
    <derivirana_varijabla naziv="DomainObject.Predmet.OstaliListNazivFormated_1">
      <item>MATEJ KLARIČIĆ</item>
    </derivirana_varijabla>
  </DomainObject.Predmet.OstaliListNazivFormated>
  <DomainObject.Predmet.OstaliListNazivFormatedOIB>
    <izvorni_sadrzaj>
      <item>MATEJ KLARIČIĆ, OIB 84681281343</item>
    </izvorni_sadrzaj>
    <derivirana_varijabla naziv="DomainObject.Predmet.OstaliListNazivFormatedOIB_1">
      <item>MATEJ KLARIČIĆ, OIB 84681281343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KARAŽNIK NEKRETNINE d.o.o.</izvorni_sadrzaj>
    <derivirana_varijabla naziv="DomainObject.Predmet.ProtustrankaIDrugi_1">KARAŽNIK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KARAŽNIK NEKRETNINE d.o.o., OIB 26219680235, Strossmayerov trg 7, 10000 Zagreb</izvorni_sadrzaj>
    <derivirana_varijabla naziv="DomainObject.Predmet.ProtustrankaIDrugiAdressOIB_1">KARAŽNIK NEKRETNINE d.o.o., OIB 26219680235, Strossmayerov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KARAŽNIK NEKRETNINE d.o.o.</item>
      <item>FINA Regionalni centar Zagreb</item>
      <item>MATEJ KLARIČIĆ</item>
    </izvorni_sadrzaj>
    <derivirana_varijabla naziv="DomainObject.Predmet.SudioniciListNaziv_1">
      <item>KARAŽNIK NEKRETNINE d.o.o.</item>
      <item>FINA Regionalni centar Zagreb</item>
      <item>MATEJ KLARIČIĆ</item>
    </derivirana_varijabla>
  </DomainObject.Predmet.SudioniciListNaziv>
  <DomainObject.Predmet.SudioniciListAdressOIB>
    <izvorni_sadrzaj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izvorni_sadrzaj>
    <derivirana_varijabla naziv="DomainObject.Predmet.SudioniciListAdressOIB_1">
      <item>KARAŽNIK NEKRETNINE d.o.o., OIB 26219680235, Strossmayerov trg 7,10000 Zagreb</item>
      <item>FINA Regionalni centar Zagreb, OIB 85821130368, Trg svibanjskih žrtava 1995. 1,10000 Zagreb</item>
      <item>MATEJ KLARIČIĆ, OIB 84681281343, ULICA DRAGUTINA KRAPECA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26219680235</item>
      <item>, OIB 85821130368</item>
      <item>, OIB 84681281343</item>
    </izvorni_sadrzaj>
    <derivirana_varijabla naziv="DomainObject.Predmet.SudioniciListNazivOIB_1">
      <item>, OIB 26219680235</item>
      <item>, OIB 85821130368</item>
      <item>, OIB 84681281343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460</properties:Words>
  <properties:Characters>2451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2016-06-20T09:33:00Z</dcterms:created>
  <dc:creator>Sudsko vijeæe</dc:creator>
  <cp:lastModifiedBy>Višnja Svečak</cp:lastModifiedBy>
  <cp:lastPrinted>2016-06-20T09:36:00Z</cp:lastPrinted>
  <dcterms:modified xmlns:xsi="http://www.w3.org/2001/XMLSchema-instance" xsi:type="dcterms:W3CDTF">2016-06-20T09:36:00Z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