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489ca" w14:paraId="39489ca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06153E">
        <w:t>449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06153E">
        <w:t>3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06153E">
        <w:t xml:space="preserve">LISAC d.o.o., OIB: 20934316265 sa sjedištem u Ivana Gorana Kovačića 6, 40000 Pribislavec, </w:t>
      </w:r>
      <w:r>
        <w:t xml:space="preserve"> </w:t>
      </w:r>
      <w:r w:rsidRPr="005207B1">
        <w:t xml:space="preserve">dana </w:t>
      </w:r>
      <w:r w:rsidR="005207B1" w:rsidRPr="005207B1">
        <w:t>4.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06153E">
        <w:t>LISAC d.o.o., OIB: 20934316265 sa sjedištem u Ivana Gorana Kovačića 6, 40000 Pribislavec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06153E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8. lipanj 2016. u 12,30</w:t>
      </w:r>
      <w:r w:rsidR="009C1489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06153E">
        <w:t>Dena Pavlović, OIB: 27605814957 iz Pribislavca, Ulica Ivana Gorana Kovačića 6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9C1489">
        <w:t>17.3.</w:t>
      </w:r>
      <w:r w:rsidRPr="005207B1">
        <w:t>201</w:t>
      </w:r>
      <w:r w:rsidR="005207B1" w:rsidRPr="005207B1">
        <w:t>6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9C1489">
        <w:t>1</w:t>
      </w:r>
      <w:r w:rsidR="0006153E">
        <w:t>5</w:t>
      </w:r>
      <w:r w:rsidR="009C1489">
        <w:t xml:space="preserve">. </w:t>
      </w:r>
      <w:r w:rsidR="0006153E">
        <w:t>3.2016</w:t>
      </w:r>
      <w:r w:rsidR="00CC2EF9" w:rsidRPr="005207B1">
        <w:t>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06153E">
        <w:t>99.494,47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5207B1">
        <w:t>4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B107BA" w:rsidR="0023791A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23791A" w:rsidP="00804BB0" w:rsidR="0023791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06153E">
      <w:pPr>
        <w:spacing w:lineRule="auto" w:line="240" w:after="0"/>
        <w:jc w:val="both"/>
      </w:pPr>
      <w:r>
        <w:t xml:space="preserve">- dužnik </w:t>
      </w:r>
      <w:r w:rsidR="0006153E">
        <w:t>LISAC d.o.o., Ivana Gorana Kovačića 6, 40000 Pribislavec</w:t>
      </w:r>
      <w:r w:rsidR="0006153E" w:rsidRPr="005C102C">
        <w:t xml:space="preserve"> </w:t>
      </w:r>
    </w:p>
    <w:p w:rsidRDefault="005C102C" w:rsidP="0006153E" w:rsidR="0006153E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06153E">
        <w:t>Dena Pavlović, Ivana Gorana Kovačića 6, 40000 Pribislavec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884" w:rsidP="00CD4711" w:rsidR="003D0884">
      <w:pPr>
        <w:spacing w:lineRule="auto" w:line="240" w:after="0"/>
      </w:pPr>
      <w:r>
        <w:separator/>
      </w:r>
    </w:p>
  </w:endnote>
  <w:endnote w:id="0" w:type="continuationSeparator">
    <w:p w:rsidRDefault="003D0884" w:rsidP="00CD4711" w:rsidR="003D088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884" w:rsidP="00CD4711" w:rsidR="003D0884">
      <w:pPr>
        <w:spacing w:lineRule="auto" w:line="240" w:after="0"/>
      </w:pPr>
      <w:r>
        <w:separator/>
      </w:r>
    </w:p>
  </w:footnote>
  <w:footnote w:id="0" w:type="continuationSeparator">
    <w:p w:rsidRDefault="003D0884" w:rsidP="00CD4711" w:rsidR="003D088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07BA">
          <w:rPr>
            <w:noProof/>
          </w:rPr>
          <w:t>2</w:t>
        </w:r>
        <w:r>
          <w:fldChar w:fldCharType="end"/>
        </w:r>
      </w:p>
    </w:sdtContent>
  </w:sdt>
  <w:p w:rsidRDefault="0006153E" w:rsidP="0006153E" w:rsidR="0006153E" w:rsidRPr="005207B1">
    <w:pPr>
      <w:pStyle w:val="Zaglavlje"/>
      <w:jc w:val="right"/>
    </w:pPr>
    <w:r>
      <w:t>Poslovni broj: 2 St-449</w:t>
    </w:r>
    <w:r w:rsidRPr="005207B1">
      <w:t>/16-</w:t>
    </w:r>
    <w:r>
      <w:t>3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153E"/>
    <w:rsid w:val="00066C4E"/>
    <w:rsid w:val="00077412"/>
    <w:rsid w:val="000A275A"/>
    <w:rsid w:val="00104FDD"/>
    <w:rsid w:val="00195D08"/>
    <w:rsid w:val="001A2133"/>
    <w:rsid w:val="001D0CA0"/>
    <w:rsid w:val="0023791A"/>
    <w:rsid w:val="002F4DC4"/>
    <w:rsid w:val="003275CE"/>
    <w:rsid w:val="0035755D"/>
    <w:rsid w:val="0038484B"/>
    <w:rsid w:val="003A35DB"/>
    <w:rsid w:val="003B6C29"/>
    <w:rsid w:val="003C532A"/>
    <w:rsid w:val="003C596F"/>
    <w:rsid w:val="003D0884"/>
    <w:rsid w:val="00400A22"/>
    <w:rsid w:val="00422C42"/>
    <w:rsid w:val="00440457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9C1489"/>
    <w:rsid w:val="00A710AC"/>
    <w:rsid w:val="00AA771F"/>
    <w:rsid w:val="00AC1C85"/>
    <w:rsid w:val="00AC1CAE"/>
    <w:rsid w:val="00AC256F"/>
    <w:rsid w:val="00AC4BF5"/>
    <w:rsid w:val="00B107BA"/>
    <w:rsid w:val="00B23A1B"/>
    <w:rsid w:val="00B64216"/>
    <w:rsid w:val="00BB07B4"/>
    <w:rsid w:val="00C04790"/>
    <w:rsid w:val="00C30BDC"/>
    <w:rsid w:val="00CC2EF9"/>
    <w:rsid w:val="00CD4711"/>
    <w:rsid w:val="00D113A9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07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7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7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7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7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07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7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7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7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7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St-449/2016</izvorni_sadrzaj>
    <derivirana_varijabla naziv="DomainObject.Predmet.OznakaBroj_1">St-449/2016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LISAC društvo s ograničenom odgovornošću za ugostiteljstvo, trgovinu i usluge</izvorni_sadrzaj>
    <derivirana_varijabla naziv="DomainObject.Predmet.ProtustrankaFormated_1">  LISAC društvo s ograničenom odgovornošću za ugostiteljstvo, trgovinu i usluge</derivirana_varijabla>
  </DomainObject.Predmet.ProtustrankaFormated>
  <DomainObject.Predmet.ProtustrankaFormatedOIB>
    <izvorni_sadrzaj>  LISAC društvo s ograničenom odgovornošću za ugostiteljstvo, trgovinu i usluge, OIB 20934316265</izvorni_sadrzaj>
    <derivirana_varijabla naziv="DomainObject.Predmet.ProtustrankaFormatedOIB_1">  LISAC društvo s ograničenom odgovornošću za ugostiteljstvo, trgovinu i usluge, OIB 20934316265</derivirana_varijabla>
  </DomainObject.Predmet.ProtustrankaFormatedOIB>
  <DomainObject.Predmet.ProtustrankaFormatedWithAdress>
    <izvorni_sadrzaj> LISAC društvo s ograničenom odgovornošću za ugostiteljstvo, trgovinu i usluge, Ivana Gorana Kovačića 6, 40000 Pribislavec</izvorni_sadrzaj>
    <derivirana_varijabla naziv="DomainObject.Predmet.ProtustrankaFormatedWithAdress_1"> LISAC društvo s ograničenom odgovornošću za ugostiteljstvo, trgovinu i usluge, Ivana Gorana Kovačića 6, 40000 Pribislavec</derivirana_varijabla>
  </DomainObject.Predmet.ProtustrankaFormatedWithAdress>
  <DomainObject.Predmet.ProtustrankaFormatedWithAdressOIB>
    <izvorni_sadrzaj> LISAC društvo s ograničenom odgovornošću za ugostiteljstvo, trgovinu i usluge, OIB 20934316265, Ivana Gorana Kovačića 6, 40000 Pribislavec</izvorni_sadrzaj>
    <derivirana_varijabla naziv="DomainObject.Predmet.ProtustrankaFormatedWithAdressOIB_1"> LISAC društvo s ograničenom odgovornošću za ugostiteljstvo, trgovinu i usluge, OIB 20934316265, Ivana Gorana Kovačića 6, 40000 Pribislavec</derivirana_varijabla>
  </DomainObject.Predmet.ProtustrankaFormatedWithAdressOIB>
  <DomainObject.Predmet.ProtustrankaWithAdress>
    <izvorni_sadrzaj>LISAC društvo s ograničenom odgovornošću za ugostiteljstvo, trgovinu i usluge Ivana Gorana Kovačića 6, 40000 Pribislavec</izvorni_sadrzaj>
    <derivirana_varijabla naziv="DomainObject.Predmet.ProtustrankaWithAdress_1">LISAC društvo s ograničenom odgovornošću za ugostiteljstvo, trgovinu i usluge Ivana Gorana Kovačića 6, 40000 Pribislavec</derivirana_varijabla>
  </DomainObject.Predmet.ProtustrankaWithAdress>
  <DomainObject.Predmet.ProtustrankaWithAdressOIB>
    <izvorni_sadrzaj>LISAC društvo s ograničenom odgovornošću za ugostiteljstvo, trgovinu i usluge, OIB 20934316265, Ivana Gorana Kovačića 6, 40000 Pribislavec</izvorni_sadrzaj>
    <derivirana_varijabla naziv="DomainObject.Predmet.ProtustrankaWithAdressOIB_1">LISAC društvo s ograničenom odgovornošću za ugostiteljstvo, trgovinu i usluge, OIB 20934316265, Ivana Gorana Kovačića 6, 40000 Pribislavec</derivirana_varijabla>
  </DomainObject.Predmet.ProtustrankaWithAdressOIB>
  <DomainObject.Predmet.ProtustrankaNazivFormated>
    <izvorni_sadrzaj>LISAC društvo s ograničenom odgovornošću za ugostiteljstvo, trgovinu i usluge</izvorni_sadrzaj>
    <derivirana_varijabla naziv="DomainObject.Predmet.ProtustrankaNazivFormated_1">LISAC društvo s ograničenom odgovornošću za ugostiteljstvo, trgovinu i usluge</derivirana_varijabla>
  </DomainObject.Predmet.ProtustrankaNazivFormated>
  <DomainObject.Predmet.ProtustrankaNazivFormatedOIB>
    <izvorni_sadrzaj>LISAC društvo s ograničenom odgovornošću za ugostiteljstvo, trgovinu i usluge, OIB 20934316265</izvorni_sadrzaj>
    <derivirana_varijabla naziv="DomainObject.Predmet.ProtustrankaNazivFormatedOIB_1">LISAC društvo s ograničenom odgovornošću za ugostiteljstvo, trgovinu i usluge, OIB 20934316265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99494.47</izvorni_sadrzaj>
    <derivirana_varijabla naziv="DomainObject.Predmet.TrenutnaVrijednost_1">99494.47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LISAC društvo s ograničenom odgovornošću za ugostiteljstvo, trgovinu i usluge</item>
    </izvorni_sadrzaj>
    <derivirana_varijabla naziv="DomainObject.Predmet.ProtuStrankaListFormated_1">
      <item>LISAC društvo s ograničenom odgovornošću za ugostiteljstvo, trgovinu i usluge</item>
    </derivirana_varijabla>
  </DomainObject.Predmet.ProtuStrankaListFormated>
  <DomainObject.Predmet.ProtuStrankaListFormatedOIB>
    <izvorni_sadrzaj>
      <item>LISAC društvo s ograničenom odgovornošću za ugostiteljstvo, trgovinu i usluge, OIB 20934316265</item>
    </izvorni_sadrzaj>
    <derivirana_varijabla naziv="DomainObject.Predmet.ProtuStrankaListFormatedOIB_1">
      <item>LISAC društvo s ograničenom odgovornošću za ugostiteljstvo, trgovinu i usluge, OIB 20934316265</item>
    </derivirana_varijabla>
  </DomainObject.Predmet.ProtuStrankaListFormatedOIB>
  <DomainObject.Predmet.ProtuStrankaListFormatedWithAdress>
    <izvorni_sadrzaj>
      <item>LISAC društvo s ograničenom odgovornošću za ugostiteljstvo, trgovinu i usluge, Ivana Gorana Kovačića 6, 40000 Pribislavec</item>
    </izvorni_sadrzaj>
    <derivirana_varijabla naziv="DomainObject.Predmet.ProtuStrankaListFormatedWithAdress_1">
      <item>LISAC društvo s ograničenom odgovornošću za ugostiteljstvo, trgovinu i usluge, Ivana Gorana Kovačića 6, 40000 Pribislavec</item>
    </derivirana_varijabla>
  </DomainObject.Predmet.ProtuStrankaListFormatedWithAdress>
  <DomainObject.Predmet.ProtuStrankaListFormatedWithAdressOIB>
    <izvorni_sadrzaj>
      <item>LISAC društvo s ograničenom odgovornošću za ugostiteljstvo, trgovinu i usluge, OIB 20934316265, Ivana Gorana Kovačića 6, 40000 Pribislavec</item>
    </izvorni_sadrzaj>
    <derivirana_varijabla naziv="DomainObject.Predmet.ProtuStrankaListFormatedWithAdressOIB_1">
      <item>LISAC društvo s ograničenom odgovornošću za ugostiteljstvo, trgovinu i usluge, OIB 20934316265, Ivana Gorana Kovačića 6, 40000 Pribislavec</item>
    </derivirana_varijabla>
  </DomainObject.Predmet.ProtuStrankaListFormatedWithAdressOIB>
  <DomainObject.Predmet.ProtuStrankaListNazivFormated>
    <izvorni_sadrzaj>
      <item>LISAC društvo s ograničenom odgovornošću za ugostiteljstvo, trgovinu i usluge</item>
    </izvorni_sadrzaj>
    <derivirana_varijabla naziv="DomainObject.Predmet.ProtuStrankaListNazivFormated_1">
      <item>LISAC društvo s ograničenom odgovornošću za ugostiteljstvo, trgovinu i usluge</item>
    </derivirana_varijabla>
  </DomainObject.Predmet.ProtuStrankaListNazivFormated>
  <DomainObject.Predmet.ProtuStrankaListNazivFormatedOIB>
    <izvorni_sadrzaj>
      <item>LISAC društvo s ograničenom odgovornošću za ugostiteljstvo, trgovinu i usluge, OIB 20934316265</item>
    </izvorni_sadrzaj>
    <derivirana_varijabla naziv="DomainObject.Predmet.ProtuStrankaListNazivFormatedOIB_1">
      <item>LISAC društvo s ograničenom odgovornošću za ugostiteljstvo, trgovinu i usluge, OIB 20934316265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LISAC društvo s ograničenom odgovornošću za ugostiteljstvo, trgovinu i usluge</izvorni_sadrzaj>
    <derivirana_varijabla naziv="DomainObject.Predmet.ProtustrankaIDrugi_1">LISAC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LISAC društvo s ograničenom odgovornošću za ugostiteljstvo, trgovinu i usluge, OIB 20934316265, Ivana Gorana Kovačića 6, 40000 Pribislavec</izvorni_sadrzaj>
    <derivirana_varijabla naziv="DomainObject.Predmet.ProtustrankaIDrugiAdressOIB_1">LISAC društvo s ograničenom odgovornošću za ugostiteljstvo, trgovinu i usluge, OIB 20934316265, Ivana Gorana Kovačića 6,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LISAC društvo s ograničenom odgovornošću za ugostiteljstvo, trgovinu i usluge</item>
      <item>Sudski registar</item>
    </izvorni_sadrzaj>
    <derivirana_varijabla naziv="DomainObject.Predmet.SudioniciListNaziv_1">
      <item>Financijska agencija</item>
      <item>LISAC društvo s ograničenom odgovornošću za ugostiteljstvo,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LISAC društvo s ograničenom odgovornošću za ugostiteljstvo, trgovinu i usluge, OIB 20934316265, Ivana Gorana Kovačića 6,40000 Pribislavec</item>
      <item>Sudski registar</item>
    </izvorni_sadrzaj>
    <derivirana_varijabla naziv="DomainObject.Predmet.SudioniciListAdressOIB_1">
      <item>Financijska agencija, OIB 85821130368, A. Cesarca 2,42000 Varaždin</item>
      <item>LISAC društvo s ograničenom odgovornošću za ugostiteljstvo, trgovinu i usluge, OIB 20934316265, Ivana Gorana Kovačića 6,40000 Pribislavec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20934316265</item>
      <item>, OIB null</item>
    </izvorni_sadrzaj>
    <derivirana_varijabla naziv="DomainObject.Predmet.SudioniciListNazivOIB_1">
      <item>, OIB 85821130368</item>
      <item>, OIB 20934316265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810B28-BFCC-47E4-92F5-13BB15E727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2495</properties:Characters>
  <properties:Lines>82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2016-04-04T10:38:00Z</dcterms:created>
  <dc:creator>Maja Valušnig</dc:creator>
  <cp:lastModifiedBy>Marko Makaj</cp:lastModifiedBy>
  <cp:lastPrinted>2016-04-04T10:37:00Z</cp:lastPrinted>
  <dcterms:modified xmlns:xsi="http://www.w3.org/2001/XMLSchema-instance" xsi:type="dcterms:W3CDTF">2016-04-04T10:38:00Z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