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77f9" w14:paraId="84377f9" w:rsidRDefault="00AE649C" w:rsidP="001A60C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A60CF" w:rsidR="001A60CF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60CF">
        <w:t xml:space="preserve">                                                                                                                                                                  </w:t>
      </w:r>
    </w:p>
    <w:p w:rsidRDefault="001A60CF" w:rsidP="001A60CF" w:rsidR="001A60CF">
      <w:pPr>
        <w:spacing w:after="0"/>
        <w:ind w:firstLine="5245"/>
        <w:jc w:val="right"/>
      </w:pPr>
      <w:r>
        <w:t xml:space="preserve">                       2 St-84/2017-4.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center"/>
      </w:pPr>
      <w:r>
        <w:t>U  I M E   R E P U B L I K E   H R V A T S K E</w:t>
      </w:r>
    </w:p>
    <w:p w:rsidRDefault="001A60CF" w:rsidP="001A60CF" w:rsidR="001A60CF">
      <w:pPr>
        <w:spacing w:after="0"/>
        <w:jc w:val="center"/>
      </w:pPr>
    </w:p>
    <w:p w:rsidRDefault="001A60CF" w:rsidP="001A60CF" w:rsidR="001A60CF">
      <w:pPr>
        <w:spacing w:after="0"/>
        <w:jc w:val="center"/>
      </w:pPr>
      <w:r>
        <w:t xml:space="preserve"> R J E Š E N J E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TAMBURIN j.d.o.o. za usluge, Zagreb, Milke Trnine 1, MBS: 080848225, OIB: 13362728425, dana 29. svibnja 2017. godine  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center"/>
      </w:pPr>
      <w:r>
        <w:t>r i j e š i o   j e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  <w:rPr>
          <w:szCs w:val="20"/>
        </w:rPr>
      </w:pPr>
      <w:r>
        <w:tab/>
        <w:t>I. Otvara se stečajni postupak nad dužnikom TAMBURIN j.d.o.o. za usluge, Zagreb, Milke Trnine 1, MBS: 080848225, OIB: 13362728425.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  <w:r>
        <w:tab/>
        <w:t>II. Za stečajnog upravitelja imenuje se MIRA ILINČIĆ, Orahovica, Ljudevita Gaja 8, OIB: 54240422937.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  <w:rPr>
          <w:szCs w:val="20"/>
        </w:rPr>
      </w:pPr>
      <w:r>
        <w:tab/>
        <w:t>III. Zaključuje se stečajni postupak nad dužnikom TAMBURIN j.d.o.o. za usluge, Zagreb, Milke Trnine 1, MBS: 080848225, OIB: 13362728425.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  <w:rPr>
          <w:lang w:val="en-GB"/>
        </w:rPr>
      </w:pPr>
      <w:r>
        <w:tab/>
        <w:t>IV. Stečajni postupak je otvoren i zaključen s danom 29. svibnja 2017. godine u 12,00 sati, kada je ovo rješenje objavljeno na e-oglasnoj ploči ovoga suda.</w:t>
      </w:r>
    </w:p>
    <w:p w:rsidRDefault="001A60CF" w:rsidP="001A60CF" w:rsidR="001A60CF">
      <w:pPr>
        <w:pStyle w:val="Bezproreda"/>
        <w:spacing w:after="0"/>
        <w:jc w:val="both"/>
      </w:pPr>
    </w:p>
    <w:p w:rsidRDefault="001A60CF" w:rsidP="001A60CF" w:rsidR="001A60CF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A60CF" w:rsidP="001A60CF" w:rsidR="001A60CF">
      <w:pPr>
        <w:spacing w:after="0"/>
        <w:jc w:val="both"/>
        <w:rPr>
          <w:rFonts w:cs="Times New Roman"/>
        </w:rPr>
      </w:pPr>
    </w:p>
    <w:p w:rsidRDefault="001A60CF" w:rsidP="001A60CF" w:rsidR="001A60CF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center"/>
      </w:pPr>
      <w:r>
        <w:t>Obrazloženje</w:t>
      </w:r>
    </w:p>
    <w:p w:rsidRDefault="001A60CF" w:rsidP="001A60CF" w:rsidR="001A60CF">
      <w:pPr>
        <w:spacing w:after="0"/>
        <w:jc w:val="center"/>
      </w:pPr>
    </w:p>
    <w:p w:rsidRDefault="001A60CF" w:rsidP="001A60CF" w:rsidR="001A60CF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St-84/2017-2,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ind w:firstLine="5245"/>
        <w:jc w:val="right"/>
      </w:pPr>
      <w:r>
        <w:lastRenderedPageBreak/>
        <w:t xml:space="preserve">                       2 St-84/2017-4.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  <w:r>
        <w:tab/>
        <w:t xml:space="preserve"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I., II., III. i IV. izreke.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A60CF" w:rsidP="001A60CF" w:rsidR="001A60CF">
      <w:pPr>
        <w:pStyle w:val="Bezproreda"/>
        <w:spacing w:after="0"/>
        <w:jc w:val="both"/>
      </w:pPr>
    </w:p>
    <w:p w:rsidRDefault="001A60CF" w:rsidP="001A60CF" w:rsidR="001A60C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A60CF" w:rsidP="001A60CF" w:rsidR="001A60CF">
      <w:pPr>
        <w:spacing w:after="0"/>
        <w:ind w:firstLine="851"/>
        <w:jc w:val="both"/>
      </w:pPr>
    </w:p>
    <w:p w:rsidRDefault="001A60CF" w:rsidP="001A60CF" w:rsidR="001A60CF">
      <w:pPr>
        <w:spacing w:after="0"/>
        <w:jc w:val="center"/>
      </w:pPr>
      <w:r>
        <w:t>U Bjelovaru, 29. svibnja 2017. godine.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ind w:firstLine="720" w:left="4320"/>
      </w:pPr>
      <w:r>
        <w:t>SUDSKI SAVJETNIK</w:t>
      </w:r>
    </w:p>
    <w:p w:rsidRDefault="001A60CF" w:rsidP="001A60CF" w:rsidR="001A60CF">
      <w:pPr>
        <w:spacing w:after="0"/>
        <w:ind w:firstLine="4111"/>
      </w:pPr>
      <w:r>
        <w:tab/>
        <w:t xml:space="preserve">     MIROSLAV LOVREKOVIĆ, v.r.</w:t>
      </w:r>
    </w:p>
    <w:p w:rsidRDefault="001A60CF" w:rsidP="001A60CF" w:rsidR="001A60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A60CF" w:rsidP="001A60CF" w:rsidR="001A60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A60CF" w:rsidP="001A60CF" w:rsidR="001A60C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A60CF" w:rsidP="001A60CF" w:rsidR="001A60CF">
      <w:pPr>
        <w:spacing w:after="0"/>
        <w:jc w:val="both"/>
      </w:pPr>
    </w:p>
    <w:p w:rsidRDefault="001A60CF" w:rsidP="001A60CF" w:rsidR="001A60CF">
      <w:pPr>
        <w:spacing w:after="0"/>
        <w:jc w:val="both"/>
      </w:pPr>
    </w:p>
    <w:p w:rsidRDefault="001A60CF" w:rsidP="001A60CF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0CF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65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St-84/2017-4</izvorni_sadrzaj>
    <derivirana_varijabla naziv="DomainObject.Oznaka_1">St-84/2017-4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TAMBURIN j.d.o.o. za usluge zastupanog po punomoćniku Jadranka Beneta</izvorni_sadrzaj>
    <derivirana_varijabla naziv="DomainObject.Predmet.ProtustrankaFormated_1">  TAMBURIN j.d.o.o. za usluge zastupanog po punomoćniku Jadranka Beneta</derivirana_varijabla>
  </DomainObject.Predmet.ProtustrankaFormated>
  <DomainObject.Predmet.ProtustrankaFormatedOIB>
    <izvorni_sadrzaj>  TAMBURIN j.d.o.o. za usluge, OIB 13362728425 zastupanog po punomoćniku Jadranka Beneta</izvorni_sadrzaj>
    <derivirana_varijabla naziv="DomainObject.Predmet.ProtustrankaFormatedOIB_1">  TAMBURIN j.d.o.o. za usluge, OIB 13362728425 zastupanog po punomoćniku Jadranka Beneta</derivirana_varijabla>
  </DomainObject.Predmet.ProtustrankaFormatedOIB>
  <DomainObject.Predmet.ProtustrankaFormatedWithAdress>
    <izvorni_sadrzaj> TAMBURIN j.d.o.o. za usluge, Milke Trnine 1, 10000 Zagreb zastupanog po punomoćniku Jadranka Beneta</izvorni_sadrzaj>
    <derivirana_varijabla naziv="DomainObject.Predmet.ProtustrankaFormatedWithAdress_1"> TAMBURIN j.d.o.o. za usluge, Milke Trnine 1, 10000 Zagreb zastupanog po punomoćniku Jadranka Beneta</derivirana_varijabla>
  </DomainObject.Predmet.ProtustrankaFormatedWithAdress>
  <DomainObject.Predmet.ProtustrankaFormatedWithAdressOIB>
    <izvorni_sadrzaj> TAMBURIN j.d.o.o. za usluge, OIB 13362728425, Milke Trnine 1, 10000 Zagreb zastupanog po punomoćniku Jadranka Beneta</izvorni_sadrzaj>
    <derivirana_varijabla naziv="DomainObject.Predmet.ProtustrankaFormatedWithAdressOIB_1"> TAMBURIN j.d.o.o. za usluge, OIB 13362728425, Milke Trnine 1, 10000 Zagreb zastupanog po punomoćniku Jadranka Beneta</derivirana_varijabla>
  </DomainObject.Predmet.ProtustrankaFormatedWithAdressOIB>
  <DomainObject.Predmet.ProtustrankaWithAdress>
    <izvorni_sadrzaj>TAMBURIN j.d.o.o. za usluge Milke Trnine 1, 10000 Zagreb</izvorni_sadrzaj>
    <derivirana_varijabla naziv="DomainObject.Predmet.ProtustrankaWithAdress_1">TAMBURIN j.d.o.o. za usluge Milke Trnine 1, 10000 Zagreb</derivirana_varijabla>
  </DomainObject.Predmet.ProtustrankaWithAdress>
  <DomainObject.Predmet.ProtustrankaWithAdressOIB>
    <izvorni_sadrzaj>TAMBURIN j.d.o.o. za usluge, OIB 13362728425, Milke Trnine 1, 10000 Zagreb</izvorni_sadrzaj>
    <derivirana_varijabla naziv="DomainObject.Predmet.ProtustrankaWithAdressOIB_1">TAMBURIN j.d.o.o. za usluge, OIB 13362728425, Milke Trnine 1, 10000 Zagreb</derivirana_varijabla>
  </DomainObject.Predmet.ProtustrankaWithAdressOIB>
  <DomainObject.Predmet.ProtustrankaNazivFormated>
    <izvorni_sadrzaj>TAMBURIN j.d.o.o. za usluge</izvorni_sadrzaj>
    <derivirana_varijabla naziv="DomainObject.Predmet.ProtustrankaNazivFormated_1">TAMBURIN j.d.o.o. za usluge</derivirana_varijabla>
  </DomainObject.Predmet.ProtustrankaNazivFormated>
  <DomainObject.Predmet.ProtustrankaNazivFormatedOIB>
    <izvorni_sadrzaj>TAMBURIN j.d.o.o. za usluge, OIB 13362728425</izvorni_sadrzaj>
    <derivirana_varijabla naziv="DomainObject.Predmet.ProtustrankaNazivFormatedOIB_1">TAMBURIN j.d.o.o. za usluge, OIB 13362728425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TAMBURIN j.d.o.o. za usluge zastupanog po punomoćniku Jadranka Beneta</item>
    </izvorni_sadrzaj>
    <derivirana_varijabla naziv="DomainObject.Predmet.ProtuStrankaListFormated_1">
      <item>TAMBURIN j.d.o.o. za usluge zastupanog po punomoćniku Jadranka Beneta</item>
    </derivirana_varijabla>
  </DomainObject.Predmet.ProtuStrankaListFormated>
  <DomainObject.Predmet.ProtuStrankaListFormatedOIB>
    <izvorni_sadrzaj>
      <item>TAMBURIN j.d.o.o. za usluge, OIB 13362728425 zastupanog po punomoćniku Jadranka Beneta</item>
    </izvorni_sadrzaj>
    <derivirana_varijabla naziv="DomainObject.Predmet.ProtuStrankaListFormatedOIB_1">
      <item>TAMBURIN j.d.o.o. za usluge, OIB 13362728425 zastupanog po punomoćniku Jadranka Beneta</item>
    </derivirana_varijabla>
  </DomainObject.Predmet.ProtuStrankaListFormatedOIB>
  <DomainObject.Predmet.ProtuStrankaListFormatedWithAdress>
    <izvorni_sadrzaj>
      <item>TAMBURIN j.d.o.o. za usluge, Milke Trnine 1, 10000 Zagreb zastupanog po punomoćniku Jadranka Beneta</item>
    </izvorni_sadrzaj>
    <derivirana_varijabla naziv="DomainObject.Predmet.ProtuStrankaListFormatedWithAdress_1">
      <item>TAMBURIN j.d.o.o. za usluge, Milke Trnine 1, 10000 Zagreb zastupanog po punomoćniku Jadranka Beneta</item>
    </derivirana_varijabla>
  </DomainObject.Predmet.ProtuStrankaListFormatedWithAdress>
  <DomainObject.Predmet.ProtuStrankaListFormatedWithAdressOIB>
    <izvorni_sadrzaj>
      <item>TAMBURIN j.d.o.o. za usluge, OIB 13362728425, Milke Trnine 1, 10000 Zagreb zastupanog po punomoćniku Jadranka Beneta</item>
    </izvorni_sadrzaj>
    <derivirana_varijabla naziv="DomainObject.Predmet.ProtuStrankaListFormatedWithAdressOIB_1">
      <item>TAMBURIN j.d.o.o. za usluge, OIB 13362728425, Milke Trnine 1, 10000 Zagreb zastupanog po punomoćniku Jadranka Beneta</item>
    </derivirana_varijabla>
  </DomainObject.Predmet.ProtuStrankaListFormatedWithAdressOIB>
  <DomainObject.Predmet.ProtuStrankaListNazivFormated>
    <izvorni_sadrzaj>
      <item>TAMBURIN j.d.o.o. za usluge</item>
    </izvorni_sadrzaj>
    <derivirana_varijabla naziv="DomainObject.Predmet.ProtuStrankaListNazivFormated_1">
      <item>TAMBURIN j.d.o.o. za usluge</item>
    </derivirana_varijabla>
  </DomainObject.Predmet.ProtuStrankaListNazivFormated>
  <DomainObject.Predmet.ProtuStrankaListNazivFormatedOIB>
    <izvorni_sadrzaj>
      <item>TAMBURIN j.d.o.o. za usluge, OIB 13362728425</item>
    </izvorni_sadrzaj>
    <derivirana_varijabla naziv="DomainObject.Predmet.ProtuStrankaListNazivFormatedOIB_1">
      <item>TAMBURIN j.d.o.o. za usluge, OIB 13362728425</item>
    </derivirana_varijabla>
  </DomainObject.Predmet.ProtuStrankaListNazivFormatedOIB>
  <DomainObject.Predmet.OstaliListFormated>
    <izvorni_sadrzaj>
      <item>Jadranka Beneta punomoćnik sudionika u postupku TAMBURIN j.d.o.o. za usluge</item>
    </izvorni_sadrzaj>
    <derivirana_varijabla naziv="DomainObject.Predmet.OstaliListFormated_1">
      <item>Jadranka Beneta punomoćnik sudionika u postupku TAMBURIN j.d.o.o. za usluge</item>
    </derivirana_varijabla>
  </DomainObject.Predmet.OstaliListFormated>
  <DomainObject.Predmet.OstaliListFormatedOIB>
    <izvorni_sadrzaj>
      <item>Jadranka Beneta, OIB 44047231540 punomoćnik sudionika u postupku TAMBURIN j.d.o.o. za usluge</item>
    </izvorni_sadrzaj>
    <derivirana_varijabla naziv="DomainObject.Predmet.OstaliListFormatedOIB_1">
      <item>Jadranka Beneta, OIB 44047231540 punomoćnik sudionika u postupku TAMBURIN j.d.o.o. za usluge</item>
    </derivirana_varijabla>
  </DomainObject.Predmet.OstaliListFormatedOIB>
  <DomainObject.Predmet.OstaliListFormatedWithAdress>
    <izvorni_sadrzaj>
      <item>Jadranka Beneta, Mošćenička ulica 19, 10000 Zagreb punomoćnik sudionika u postupku TAMBURIN j.d.o.o. za usluge</item>
    </izvorni_sadrzaj>
    <derivirana_varijabla naziv="DomainObject.Predmet.OstaliListFormatedWithAdress_1">
      <item>Jadranka Beneta, Mošćenička ulica 19, 10000 Zagreb punomoćnik sudionika u postupku TAMBURIN j.d.o.o. za usluge</item>
    </derivirana_varijabla>
  </DomainObject.Predmet.OstaliListFormatedWithAdress>
  <DomainObject.Predmet.OstaliListFormatedWithAdressOIB>
    <izvorni_sadrzaj>
      <item>Jadranka Beneta, OIB 44047231540, Mošćenička ulica 19, 10000 Zagreb punomoćnik sudionika u postupku TAMBURIN j.d.o.o. za usluge</item>
    </izvorni_sadrzaj>
    <derivirana_varijabla naziv="DomainObject.Predmet.OstaliListFormatedWithAdressOIB_1">
      <item>Jadranka Beneta, OIB 44047231540, Mošćenička ulica 19, 10000 Zagreb punomoćnik sudionika u postupku TAMBURIN j.d.o.o. za usluge</item>
    </derivirana_varijabla>
  </DomainObject.Predmet.OstaliListFormatedWithAdressOIB>
  <DomainObject.Predmet.OstaliListNazivFormated>
    <izvorni_sadrzaj>
      <item>Jadranka Beneta</item>
    </izvorni_sadrzaj>
    <derivirana_varijabla naziv="DomainObject.Predmet.OstaliListNazivFormated_1">
      <item>Jadranka Beneta</item>
    </derivirana_varijabla>
  </DomainObject.Predmet.OstaliListNazivFormated>
  <DomainObject.Predmet.OstaliListNazivFormatedOIB>
    <izvorni_sadrzaj>
      <item>Jadranka Beneta, OIB 44047231540</item>
    </izvorni_sadrzaj>
    <derivirana_varijabla naziv="DomainObject.Predmet.OstaliListNazivFormatedOIB_1">
      <item>Jadranka Beneta, OIB 44047231540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St-84/2017-4</izvorni_sadrzaj>
    <derivirana_varijabla naziv="DomainObject.PoslovniBrojDokumenta_1">St-84/2017-4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TAMBURIN j.d.o.o. za usluge</izvorni_sadrzaj>
    <derivirana_varijabla naziv="DomainObject.Predmet.ProtustrankaIDrugi_1">TAMBURIN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TAMBURIN j.d.o.o. za usluge, OIB 13362728425, Milke Trnine 1, 10000 Zagreb</izvorni_sadrzaj>
    <derivirana_varijabla naziv="DomainObject.Predmet.ProtustrankaIDrugiAdressOIB_1">TAMBURIN j.d.o.o. za usluge, OIB 13362728425, Milke Trnine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TAMBURIN j.d.o.o. za usluge</item>
      <item>FINA Regionalni centar Zagreb, Podružnica Zagreb</item>
      <item>Jadranka Beneta</item>
    </izvorni_sadrzaj>
    <derivirana_varijabla naziv="DomainObject.Predmet.SudioniciListNaziv_1">
      <item>TAMBURIN j.d.o.o. za usluge</item>
      <item>FINA Regionalni centar Zagreb, Podružnica Zagreb</item>
      <item>Jadranka Beneta</item>
    </derivirana_varijabla>
  </DomainObject.Predmet.SudioniciListNaziv>
  <DomainObject.Predmet.SudioniciListAdressOIB>
    <izvorni_sadrzaj>
      <item>TAMBURIN j.d.o.o. za usluge, OIB 13362728425, Milke Trnine 1,10000 Zagreb</item>
      <item>FINA Regionalni centar Zagreb, Podružnica Zagreb, OIB 85821130368, Trg svibanjskih žrtava 1995. br. 1,10000 Zagreb</item>
      <item>Jadranka Beneta, OIB 44047231540, Mošćenička ulica 19,10000 Zagreb</item>
    </izvorni_sadrzaj>
    <derivirana_varijabla naziv="DomainObject.Predmet.SudioniciListAdressOIB_1">
      <item>TAMBURIN j.d.o.o. za usluge, OIB 13362728425, Milke Trnine 1,10000 Zagreb</item>
      <item>FINA Regionalni centar Zagreb, Podružnica Zagreb, OIB 85821130368, Trg svibanjskih žrtava 1995. br. 1,10000 Zagreb</item>
      <item>Jadranka Beneta, OIB 44047231540, Mošćenička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430BA-2189-4327-BE62-3E0F4266A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3467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2017-05-29T09:24:00Z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