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5bb5" w14:paraId="29a5bb5" w:rsidRDefault="009C024A" w:rsidP="009C024A" w:rsidR="009C024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C024A" w:rsidP="009C024A" w:rsidR="009C024A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C024A" w:rsidP="009C024A" w:rsidR="009C024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C024A" w:rsidP="009C024A" w:rsidR="009C024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9C024A" w:rsidP="009C024A" w:rsidR="009C024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I-COMMERCE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18411984509, Ozalj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Ilovac 1/A,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02.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C024A" w:rsidP="009C024A" w:rsidR="009C024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C024A" w:rsidP="009C024A" w:rsidR="009C024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9C024A" w:rsidP="009C024A" w:rsidR="009C024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C024A" w:rsidP="009C024A" w:rsidR="009C024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I-COMMERCE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18411984509, Ozalj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Ilovac 1/A.</w:t>
      </w:r>
    </w:p>
    <w:p w:rsidRDefault="009C024A" w:rsidP="009C024A" w:rsidR="009C024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C024A" w:rsidP="009C024A" w:rsidR="009C024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02. veljače 2016. godine u 14 sati i 55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9C024A" w:rsidP="009C024A" w:rsidR="009C024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9C024A" w:rsidP="009C024A" w:rsidR="009C024A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Siniša Rajnović , OIB: 86217384445, iz Virovitice, Milanovac, Sv. Trojstva 87.</w:t>
      </w:r>
    </w:p>
    <w:p w:rsidRDefault="009C024A" w:rsidP="009C024A" w:rsidR="009C024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C024A" w:rsidP="009C024A" w:rsidR="009C024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I-COMMERCE </w:t>
      </w:r>
      <w:r w:rsidRPr="00DC33E5">
        <w:rPr>
          <w:rFonts w:hAnsi="Times New Roman" w:ascii="Times New Roman"/>
          <w:szCs w:val="24"/>
        </w:rPr>
        <w:t>d.o.o.</w:t>
      </w:r>
      <w:r>
        <w:rPr>
          <w:rFonts w:hAnsi="Times New Roman" w:ascii="Times New Roman"/>
          <w:szCs w:val="24"/>
        </w:rPr>
        <w:t>, OIB: 18411984509, Ozalj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Ilovac 1/A. </w:t>
      </w: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</w:p>
    <w:p w:rsidRDefault="009C024A" w:rsidP="009C024A" w:rsidR="009C024A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9C024A" w:rsidP="009C024A" w:rsidR="009C024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9C024A" w:rsidP="009C024A" w:rsidR="009C024A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C024A" w:rsidP="009C024A" w:rsidR="009C024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9C024A" w:rsidP="009C024A" w:rsidR="009C024A">
      <w:pPr>
        <w:jc w:val="both"/>
        <w:rPr>
          <w:rFonts w:hAnsi="Times New Roman" w:ascii="Times New Roman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9C024A" w:rsidP="009C024A" w:rsidR="009C024A">
      <w:pPr>
        <w:jc w:val="both"/>
        <w:rPr>
          <w:rFonts w:hAnsi="Times New Roman" w:ascii="Times New Roman"/>
        </w:rPr>
      </w:pPr>
    </w:p>
    <w:p w:rsidRDefault="009C024A" w:rsidP="009C024A" w:rsidR="009C024A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C024A" w:rsidP="009C024A" w:rsidR="009C024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C024A" w:rsidP="009C024A" w:rsidR="009C024A">
      <w:pPr>
        <w:jc w:val="both"/>
        <w:rPr>
          <w:rFonts w:hAnsi="Times New Roman" w:ascii="Times New Roman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  <w:lang w:val="hr-HR"/>
        </w:rPr>
      </w:pPr>
    </w:p>
    <w:p w:rsidRDefault="009C024A" w:rsidP="009C024A" w:rsidR="009C024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02. veljače 2016. godine</w:t>
      </w:r>
    </w:p>
    <w:p w:rsidRDefault="009C024A" w:rsidP="009C024A" w:rsidR="009C024A">
      <w:pPr>
        <w:jc w:val="center"/>
        <w:rPr>
          <w:rFonts w:hAnsi="Times New Roman" w:ascii="Times New Roman"/>
          <w:lang w:val="hr-HR"/>
        </w:rPr>
      </w:pPr>
    </w:p>
    <w:p w:rsidRDefault="009C024A" w:rsidP="009C024A" w:rsidR="009C024A">
      <w:pPr>
        <w:jc w:val="center"/>
        <w:rPr>
          <w:rFonts w:hAnsi="Times New Roman" w:ascii="Times New Roman"/>
          <w:lang w:val="hr-HR"/>
        </w:rPr>
      </w:pPr>
    </w:p>
    <w:p w:rsidRDefault="009C024A" w:rsidP="009C024A" w:rsidR="009C024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C024A" w:rsidP="009C024A" w:rsidR="009C024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9C024A" w:rsidP="009C024A" w:rsidR="009C024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C024A" w:rsidP="009C024A" w:rsidR="009C024A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C024A" w:rsidP="009C024A" w:rsidR="009C024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</w:rPr>
      </w:pPr>
    </w:p>
    <w:p w:rsidRDefault="009C024A" w:rsidP="009C024A" w:rsidR="009C024A">
      <w:pPr>
        <w:jc w:val="both"/>
        <w:rPr>
          <w:rFonts w:hAnsi="Times New Roman" w:ascii="Times New Roman"/>
        </w:rPr>
      </w:pPr>
    </w:p>
    <w:p w:rsidRDefault="009C024A" w:rsidP="009C024A" w:rsidR="009C024A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9C024A" w:rsidP="009C024A" w:rsidR="009C02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9C024A" w:rsidP="009C024A" w:rsidR="009C024A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9C024A" w:rsidP="009C024A" w:rsidR="009C024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C024A" w:rsidP="009C024A" w:rsidR="009C024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C024A" w:rsidP="009C024A" w:rsidR="009C024A" w:rsidRPr="00D44D4F">
      <w:pPr>
        <w:jc w:val="center"/>
        <w:rPr>
          <w:sz w:val="32"/>
          <w:u w:val="single"/>
          <w:lang w:val="hr-HR"/>
        </w:rPr>
      </w:pPr>
    </w:p>
    <w:p w:rsidRDefault="009C024A" w:rsidP="009C024A" w:rsidR="009C024A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4A9" w:rsidR="00000000">
      <w:r>
        <w:separator/>
      </w:r>
    </w:p>
  </w:endnote>
  <w:endnote w:id="0" w:type="continuationSeparator">
    <w:p w:rsidRDefault="00D434A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4A9" w:rsidR="00000000">
      <w:r>
        <w:separator/>
      </w:r>
    </w:p>
  </w:footnote>
  <w:footnote w:id="0" w:type="continuationSeparator">
    <w:p w:rsidRDefault="00D434A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C024A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St-2381/2015</w:t>
        </w:r>
      </w:p>
    </w:sdtContent>
  </w:sdt>
  <w:p w:rsidRDefault="009C024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24A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34A9" w:rsidP="00840E3D" w:rsidR="00840E3D">
    <w:pPr>
      <w:pStyle w:val="Zaglavlje"/>
      <w:rPr>
        <w:lang w:val="hr-HR"/>
      </w:rPr>
    </w:pPr>
  </w:p>
  <w:p w:rsidRDefault="009C024A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55. St-2381/2015</w:t>
    </w:r>
  </w:p>
  <w:p w:rsidRDefault="009C024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34A9" w:rsidP="00840E3D" w:rsidR="00840E3D">
    <w:pPr>
      <w:pStyle w:val="Zaglavlje"/>
      <w:rPr>
        <w:rFonts w:hAnsi="Times New Roman" w:ascii="Times New Roman"/>
        <w:lang w:val="hr-HR"/>
      </w:rPr>
    </w:pPr>
  </w:p>
  <w:p w:rsidRDefault="00D434A9" w:rsidP="00840E3D" w:rsidR="00840E3D">
    <w:pPr>
      <w:pStyle w:val="Zaglavlje"/>
      <w:rPr>
        <w:rFonts w:hAnsi="Times New Roman" w:ascii="Times New Roman"/>
        <w:lang w:val="hr-HR"/>
      </w:rPr>
    </w:pPr>
  </w:p>
  <w:p w:rsidRDefault="00D434A9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434A9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9C024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9C024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9C024A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D434A9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42F"/>
    <w:rsid w:val="00135025"/>
    <w:rsid w:val="00181F4E"/>
    <w:rsid w:val="009C024A"/>
    <w:rsid w:val="00AA642F"/>
    <w:rsid w:val="00C95241"/>
    <w:rsid w:val="00D4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24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02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24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9C024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3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4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4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4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4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24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02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24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9C024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3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4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4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4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4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St-2381/2015</izvorni_sadrzaj>
    <derivirana_varijabla naziv="DomainObject.Predmet.OznakaBroj_1">St-2381/2015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 - 1410/15</izvorni_sadrzaj>
    <derivirana_varijabla naziv="DomainObject.Predmet.PrimjedbaSuca_1">VEZA ST - 1410/15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I-Commerce  d.o.o. zastupanog po punomoćniku DARINKA VARDIJAN</izvorni_sadrzaj>
    <derivirana_varijabla naziv="DomainObject.Predmet.ProtustrankaFormated_1">  I-Commerce  d.o.o. zastupanog po punomoćniku DARINKA VARDIJAN</derivirana_varijabla>
  </DomainObject.Predmet.ProtustrankaFormated>
  <DomainObject.Predmet.ProtustrankaFormatedOIB>
    <izvorni_sadrzaj>  I-Commerce  d.o.o., OIB 18411984509 zastupanog po punomoćniku DARINKA VARDIJAN</izvorni_sadrzaj>
    <derivirana_varijabla naziv="DomainObject.Predmet.ProtustrankaFormatedOIB_1">  I-Commerce  d.o.o., OIB 18411984509 zastupanog po punomoćniku DARINKA VARDIJAN</derivirana_varijabla>
  </DomainObject.Predmet.ProtustrankaFormatedOIB>
  <DomainObject.Predmet.ProtustrankaFormatedWithAdress>
    <izvorni_sadrzaj> I-Commerce  d.o.o., Ilovac 1/A, 47280 Ozalj zastupanog po punomoćniku DARINKA VARDIJAN</izvorni_sadrzaj>
    <derivirana_varijabla naziv="DomainObject.Predmet.ProtustrankaFormatedWithAdress_1"> I-Commerce  d.o.o., Ilovac 1/A, 47280 Ozalj zastupanog po punomoćniku DARINKA VARDIJAN</derivirana_varijabla>
  </DomainObject.Predmet.ProtustrankaFormatedWithAdress>
  <DomainObject.Predmet.ProtustrankaFormatedWithAdressOIB>
    <izvorni_sadrzaj> I-Commerce  d.o.o., OIB 18411984509, Ilovac 1/A, 47280 Ozalj zastupanog po punomoćniku DARINKA VARDIJAN</izvorni_sadrzaj>
    <derivirana_varijabla naziv="DomainObject.Predmet.ProtustrankaFormatedWithAdressOIB_1"> I-Commerce  d.o.o., OIB 18411984509, Ilovac 1/A, 47280 Ozalj zastupanog po punomoćniku DARINKA VARDIJAN</derivirana_varijabla>
  </DomainObject.Predmet.ProtustrankaFormatedWithAdressOIB>
  <DomainObject.Predmet.ProtustrankaWithAdress>
    <izvorni_sadrzaj>I-Commerce  d.o.o. Ilovac 1/A, 47280 Ozalj</izvorni_sadrzaj>
    <derivirana_varijabla naziv="DomainObject.Predmet.ProtustrankaWithAdress_1">I-Commerce  d.o.o. Ilovac 1/A, 47280 Ozalj</derivirana_varijabla>
  </DomainObject.Predmet.ProtustrankaWithAdress>
  <DomainObject.Predmet.ProtustrankaWithAdressOIB>
    <izvorni_sadrzaj>I-Commerce  d.o.o., OIB 18411984509, Ilovac 1/A, 47280 Ozalj</izvorni_sadrzaj>
    <derivirana_varijabla naziv="DomainObject.Predmet.ProtustrankaWithAdressOIB_1">I-Commerce  d.o.o., OIB 18411984509, Ilovac 1/A, 47280 Ozalj</derivirana_varijabla>
  </DomainObject.Predmet.ProtustrankaWithAdressOIB>
  <DomainObject.Predmet.ProtustrankaNazivFormated>
    <izvorni_sadrzaj>I-Commerce  d.o.o.</izvorni_sadrzaj>
    <derivirana_varijabla naziv="DomainObject.Predmet.ProtustrankaNazivFormated_1">I-Commerce  d.o.o.</derivirana_varijabla>
  </DomainObject.Predmet.ProtustrankaNazivFormated>
  <DomainObject.Predmet.ProtustrankaNazivFormatedOIB>
    <izvorni_sadrzaj>I-Commerce  d.o.o., OIB 18411984509</izvorni_sadrzaj>
    <derivirana_varijabla naziv="DomainObject.Predmet.ProtustrankaNazivFormatedOIB_1">I-Commerce  d.o.o., OIB 18411984509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I-Commerce  d.o.o. zastupanog po punomoćniku DARINKA VARDIJAN</item>
    </izvorni_sadrzaj>
    <derivirana_varijabla naziv="DomainObject.Predmet.ProtuStrankaListFormated_1">
      <item>I-Commerce  d.o.o. zastupanog po punomoćniku DARINKA VARDIJAN</item>
    </derivirana_varijabla>
  </DomainObject.Predmet.ProtuStrankaListFormated>
  <DomainObject.Predmet.ProtuStrankaListFormatedOIB>
    <izvorni_sadrzaj>
      <item>I-Commerce  d.o.o., OIB 18411984509 zastupanog po punomoćniku DARINKA VARDIJAN</item>
    </izvorni_sadrzaj>
    <derivirana_varijabla naziv="DomainObject.Predmet.ProtuStrankaListFormatedOIB_1">
      <item>I-Commerce  d.o.o., OIB 18411984509 zastupanog po punomoćniku DARINKA VARDIJAN</item>
    </derivirana_varijabla>
  </DomainObject.Predmet.ProtuStrankaListFormatedOIB>
  <DomainObject.Predmet.ProtuStrankaListFormatedWithAdress>
    <izvorni_sadrzaj>
      <item>I-Commerce  d.o.o., Ilovac 1/A, 47280 Ozalj zastupanog po punomoćniku DARINKA VARDIJAN</item>
    </izvorni_sadrzaj>
    <derivirana_varijabla naziv="DomainObject.Predmet.ProtuStrankaListFormatedWithAdress_1">
      <item>I-Commerce  d.o.o., Ilovac 1/A, 47280 Ozalj zastupanog po punomoćniku DARINKA VARDIJAN</item>
    </derivirana_varijabla>
  </DomainObject.Predmet.ProtuStrankaListFormatedWithAdress>
  <DomainObject.Predmet.ProtuStrankaListFormatedWithAdressOIB>
    <izvorni_sadrzaj>
      <item>I-Commerce  d.o.o., OIB 18411984509, Ilovac 1/A, 47280 Ozalj zastupanog po punomoćniku DARINKA VARDIJAN</item>
    </izvorni_sadrzaj>
    <derivirana_varijabla naziv="DomainObject.Predmet.ProtuStrankaListFormatedWithAdressOIB_1">
      <item>I-Commerce  d.o.o., OIB 18411984509, Ilovac 1/A, 47280 Ozalj zastupanog po punomoćniku DARINKA VARDIJAN</item>
    </derivirana_varijabla>
  </DomainObject.Predmet.ProtuStrankaListFormatedWithAdressOIB>
  <DomainObject.Predmet.ProtuStrankaListNazivFormated>
    <izvorni_sadrzaj>
      <item>I-Commerce  d.o.o.</item>
    </izvorni_sadrzaj>
    <derivirana_varijabla naziv="DomainObject.Predmet.ProtuStrankaListNazivFormated_1">
      <item>I-Commerce  d.o.o.</item>
    </derivirana_varijabla>
  </DomainObject.Predmet.ProtuStrankaListNazivFormated>
  <DomainObject.Predmet.ProtuStrankaListNazivFormatedOIB>
    <izvorni_sadrzaj>
      <item>I-Commerce  d.o.o., OIB 18411984509</item>
    </izvorni_sadrzaj>
    <derivirana_varijabla naziv="DomainObject.Predmet.ProtuStrankaListNazivFormatedOIB_1">
      <item>I-Commerce  d.o.o., OIB 18411984509</item>
    </derivirana_varijabla>
  </DomainObject.Predmet.ProtuStrankaListNazivFormatedOIB>
  <DomainObject.Predmet.OstaliListFormated>
    <izvorni_sadrzaj>
      <item>DARINKA VARDIJAN punomoćnik sudionika u postupku I-Commerce  d.o.o.</item>
    </izvorni_sadrzaj>
    <derivirana_varijabla naziv="DomainObject.Predmet.OstaliListFormated_1">
      <item>DARINKA VARDIJAN punomoćnik sudionika u postupku I-Commerce  d.o.o.</item>
    </derivirana_varijabla>
  </DomainObject.Predmet.OstaliListFormated>
  <DomainObject.Predmet.OstaliListFormatedOIB>
    <izvorni_sadrzaj>
      <item>DARINKA VARDIJAN, OIB 00575548455 punomoćnik sudionika u postupku I-Commerce  d.o.o.</item>
    </izvorni_sadrzaj>
    <derivirana_varijabla naziv="DomainObject.Predmet.OstaliListFormatedOIB_1">
      <item>DARINKA VARDIJAN, OIB 00575548455 punomoćnik sudionika u postupku I-Commerce  d.o.o.</item>
    </derivirana_varijabla>
  </DomainObject.Predmet.OstaliListFormatedOIB>
  <DomainObject.Predmet.OstaliListFormatedWithAdress>
    <izvorni_sadrzaj>
      <item>DARINKA VARDIJAN, Ilovac 1/A, 47280 Ilovac punomoćnik sudionika u postupku I-Commerce  d.o.o.</item>
    </izvorni_sadrzaj>
    <derivirana_varijabla naziv="DomainObject.Predmet.OstaliListFormatedWithAdress_1">
      <item>DARINKA VARDIJAN, Ilovac 1/A, 47280 Ilovac punomoćnik sudionika u postupku I-Commerce  d.o.o.</item>
    </derivirana_varijabla>
  </DomainObject.Predmet.OstaliListFormatedWithAdress>
  <DomainObject.Predmet.OstaliListFormatedWithAdressOIB>
    <izvorni_sadrzaj>
      <item>DARINKA VARDIJAN, OIB 00575548455, Ilovac 1/A, 47280 Ilovac punomoćnik sudionika u postupku I-Commerce  d.o.o.</item>
    </izvorni_sadrzaj>
    <derivirana_varijabla naziv="DomainObject.Predmet.OstaliListFormatedWithAdressOIB_1">
      <item>DARINKA VARDIJAN, OIB 00575548455, Ilovac 1/A, 47280 Ilovac punomoćnik sudionika u postupku I-Commerce  d.o.o.</item>
    </derivirana_varijabla>
  </DomainObject.Predmet.OstaliListFormatedWithAdressOIB>
  <DomainObject.Predmet.OstaliListNazivFormated>
    <izvorni_sadrzaj>
      <item>DARINKA VARDIJAN</item>
    </izvorni_sadrzaj>
    <derivirana_varijabla naziv="DomainObject.Predmet.OstaliListNazivFormated_1">
      <item>DARINKA VARDIJAN</item>
    </derivirana_varijabla>
  </DomainObject.Predmet.OstaliListNazivFormated>
  <DomainObject.Predmet.OstaliListNazivFormatedOIB>
    <izvorni_sadrzaj>
      <item>DARINKA VARDIJAN, OIB 00575548455</item>
    </izvorni_sadrzaj>
    <derivirana_varijabla naziv="DomainObject.Predmet.OstaliListNazivFormatedOIB_1">
      <item>DARINKA VARDIJAN, OIB 00575548455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I-Commerce  d.o.o.</izvorni_sadrzaj>
    <derivirana_varijabla naziv="DomainObject.Predmet.ProtustrankaIDrugi_1">I-Commerce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I-Commerce  d.o.o., OIB 18411984509, Ilovac 1/A, 47280 Ozalj</izvorni_sadrzaj>
    <derivirana_varijabla naziv="DomainObject.Predmet.ProtustrankaIDrugiAdressOIB_1">I-Commerce  d.o.o., OIB 18411984509, Ilovac 1/A,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I-Commerce  d.o.o.</item>
      <item>DARINKA VARDIJAN</item>
    </izvorni_sadrzaj>
    <derivirana_varijabla naziv="DomainObject.Predmet.SudioniciListNaziv_1">
      <item>Fina, RC Zagreb, podružnica Karlovac</item>
      <item>I-Commerce  d.o.o.</item>
      <item>DARINKA VARDIJAN</item>
    </derivirana_varijabla>
  </DomainObject.Predmet.SudioniciListNaziv>
  <DomainObject.Predmet.SudioniciListAdressOIB>
    <izvorni_sadrzaj>
      <item>Fina, RC Zagreb, podružnica Karlovac, OIB 85821130368, Vitezovićeva 1,47000 Karlovac</item>
      <item>I-Commerce  d.o.o., OIB 18411984509, Ilovac 1/A,47280 Ozalj</item>
      <item>DARINKA VARDIJAN, OIB 00575548455, Ilovac 1/A,47280 Ilovac</item>
    </izvorni_sadrzaj>
    <derivirana_varijabla naziv="DomainObject.Predmet.SudioniciListAdressOIB_1">
      <item>Fina, RC Zagreb, podružnica Karlovac, OIB 85821130368, Vitezovićeva 1,47000 Karlovac</item>
      <item>I-Commerce  d.o.o., OIB 18411984509, Ilovac 1/A,47280 Ozalj</item>
      <item>DARINKA VARDIJAN, OIB 00575548455, Ilovac 1/A,47280 Ilovac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18411984509</item>
      <item>, OIB 00575548455</item>
    </izvorni_sadrzaj>
    <derivirana_varijabla naziv="DomainObject.Predmet.SudioniciListNazivOIB_1">
      <item>, OIB 85821130368</item>
      <item>, OIB 18411984509</item>
      <item>, OIB 00575548455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1931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2016-02-02T13:43:00Z</dcterms:created>
  <dc:creator>Marija Lukić</dc:creator>
  <dc:description/>
  <cp:keywords/>
  <cp:lastModifiedBy>Marija Lukić</cp:lastModifiedBy>
  <cp:lastPrinted>2016-02-02T13:44:00Z</cp:lastPrinted>
  <dcterms:modified xmlns:xsi="http://www.w3.org/2001/XMLSchema-instance" xsi:type="dcterms:W3CDTF">2016-02-02T13:45:00Z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