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1d0b" w14:paraId="4d81d0b" w:rsidRDefault="00862D16" w:rsidP="00862D16" w:rsidR="00AD3393" w:rsidRPr="0065273D">
      <w:pPr>
        <w:pStyle w:val="Bezproreda"/>
        <w15:collapsed w:val="false"/>
        <w:rPr>
          <w:rFonts w:cs="Times New Roman" w:hAnsi="Times New Roman" w:ascii="Times New Roman"/>
          <w:sz w:val="24"/>
          <w:szCs w:val="24"/>
        </w:rPr>
      </w:pPr>
      <w:bookmarkStart w:name="_GoBack" w:id="0"/>
      <w:bookmarkEnd w:id="0"/>
      <w:r w:rsidRPr="0065273D">
        <w:rPr>
          <w:rFonts w:cs="Times New Roman" w:hAnsi="Times New Roman" w:ascii="Times New Roman"/>
          <w:sz w:val="24"/>
          <w:szCs w:val="24"/>
        </w:rPr>
        <w:t>TRGOVAČKI SUD U ZAGREBU</w:t>
      </w:r>
    </w:p>
    <w:p w:rsidRDefault="00862D16" w:rsidP="00862D16" w:rsidR="00862D16"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Amruševa 2/II</w:t>
      </w:r>
    </w:p>
    <w:p w:rsidRDefault="00862D16" w:rsidP="00862D16" w:rsidR="00862D16"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 xml:space="preserve">10 000 Zagreb </w:t>
      </w:r>
    </w:p>
    <w:p w:rsidRDefault="00124FFA" w:rsidP="00862D16" w:rsidR="00124FFA"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p>
    <w:p w:rsidRDefault="00124FFA" w:rsidP="00862D16" w:rsidR="00862D16"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00670080">
        <w:rPr>
          <w:rFonts w:cs="Times New Roman" w:hAnsi="Times New Roman" w:ascii="Times New Roman"/>
          <w:sz w:val="24"/>
          <w:szCs w:val="24"/>
        </w:rPr>
        <w:t>Zagreb, 01.04.2019</w:t>
      </w:r>
      <w:r w:rsidR="00F5282A" w:rsidRPr="0065273D">
        <w:rPr>
          <w:rFonts w:cs="Times New Roman" w:hAnsi="Times New Roman" w:ascii="Times New Roman"/>
          <w:sz w:val="24"/>
          <w:szCs w:val="24"/>
        </w:rPr>
        <w:t>.g.</w:t>
      </w:r>
    </w:p>
    <w:p w:rsidRDefault="00862D16" w:rsidP="00862D16" w:rsidR="00862D16" w:rsidRPr="0065273D">
      <w:pPr>
        <w:pStyle w:val="Bezproreda"/>
        <w:rPr>
          <w:rFonts w:cs="Times New Roman" w:hAnsi="Times New Roman" w:ascii="Times New Roman"/>
          <w:sz w:val="24"/>
          <w:szCs w:val="24"/>
        </w:rPr>
      </w:pPr>
    </w:p>
    <w:p w:rsidRDefault="00124FFA" w:rsidP="00862D16" w:rsidR="00124FFA"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b/>
          <w:sz w:val="24"/>
          <w:szCs w:val="24"/>
        </w:rPr>
      </w:pPr>
      <w:r w:rsidRPr="0065273D">
        <w:rPr>
          <w:rFonts w:cs="Times New Roman" w:hAnsi="Times New Roman" w:ascii="Times New Roman"/>
          <w:sz w:val="24"/>
          <w:szCs w:val="24"/>
        </w:rPr>
        <w:t>Na posl.br.:</w:t>
      </w:r>
      <w:r w:rsidRPr="0065273D">
        <w:rPr>
          <w:rFonts w:cs="Times New Roman" w:hAnsi="Times New Roman" w:ascii="Times New Roman"/>
          <w:b/>
          <w:sz w:val="24"/>
          <w:szCs w:val="24"/>
        </w:rPr>
        <w:t xml:space="preserve"> St-</w:t>
      </w:r>
      <w:r w:rsidR="00670080">
        <w:rPr>
          <w:rFonts w:cs="Times New Roman" w:hAnsi="Times New Roman" w:ascii="Times New Roman"/>
          <w:b/>
          <w:sz w:val="24"/>
          <w:szCs w:val="24"/>
        </w:rPr>
        <w:t>3091/2018</w:t>
      </w:r>
    </w:p>
    <w:p w:rsidRDefault="00D00DFF" w:rsidP="00D00DFF" w:rsidR="00D00DFF"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sz w:val="24"/>
          <w:szCs w:val="24"/>
        </w:rPr>
      </w:pPr>
    </w:p>
    <w:p w:rsidRDefault="00D00DFF" w:rsidP="00670080" w:rsidR="00D00DFF" w:rsidRPr="0065273D">
      <w:pPr>
        <w:pStyle w:val="Bezproreda"/>
        <w:ind w:hanging="2832" w:left="2832"/>
        <w:rPr>
          <w:rFonts w:cs="Times New Roman" w:hAnsi="Times New Roman" w:ascii="Times New Roman"/>
          <w:sz w:val="24"/>
          <w:szCs w:val="24"/>
        </w:rPr>
      </w:pPr>
      <w:r w:rsidRPr="0065273D">
        <w:rPr>
          <w:rFonts w:cs="Times New Roman" w:hAnsi="Times New Roman" w:ascii="Times New Roman"/>
          <w:sz w:val="24"/>
          <w:szCs w:val="24"/>
        </w:rPr>
        <w:t>STEČAJNI DUŽNIK:</w:t>
      </w:r>
      <w:r w:rsidRPr="0065273D">
        <w:rPr>
          <w:rFonts w:cs="Times New Roman" w:hAnsi="Times New Roman" w:ascii="Times New Roman"/>
          <w:sz w:val="24"/>
          <w:szCs w:val="24"/>
        </w:rPr>
        <w:tab/>
      </w:r>
      <w:r w:rsidR="00670080">
        <w:rPr>
          <w:rFonts w:cs="Times New Roman" w:hAnsi="Times New Roman" w:ascii="Times New Roman"/>
          <w:sz w:val="24"/>
          <w:szCs w:val="24"/>
        </w:rPr>
        <w:t>stečajna masa iza MTG-TOPGRAF d.o.o. u stečaju iz Zagreba, Bobovačka 1a, OIB: 94627912638</w:t>
      </w:r>
    </w:p>
    <w:p w:rsidRDefault="00862D16" w:rsidP="00862D16" w:rsidR="00862D16" w:rsidRPr="0065273D">
      <w:pPr>
        <w:pStyle w:val="Bezproreda"/>
        <w:rPr>
          <w:rFonts w:cs="Times New Roman" w:hAnsi="Times New Roman" w:ascii="Times New Roman"/>
          <w:sz w:val="24"/>
          <w:szCs w:val="24"/>
        </w:rPr>
      </w:pPr>
    </w:p>
    <w:p w:rsidRDefault="00EE5100" w:rsidP="00862D16" w:rsidR="00EE5100">
      <w:pPr>
        <w:pStyle w:val="Bezproreda"/>
        <w:rPr>
          <w:rFonts w:cs="Times New Roman" w:hAnsi="Times New Roman" w:ascii="Times New Roman"/>
          <w:sz w:val="24"/>
          <w:szCs w:val="24"/>
        </w:rPr>
      </w:pPr>
    </w:p>
    <w:p w:rsidRDefault="0065273D" w:rsidP="0065273D" w:rsidR="0065273D" w:rsidRPr="0065273D">
      <w:pPr>
        <w:pStyle w:val="Bezproreda"/>
        <w:jc w:val="both"/>
        <w:rPr>
          <w:rFonts w:cs="Times New Roman" w:hAnsi="Times New Roman" w:ascii="Times New Roman"/>
          <w:b/>
          <w:sz w:val="24"/>
          <w:szCs w:val="24"/>
        </w:rPr>
      </w:pPr>
    </w:p>
    <w:p w:rsidRDefault="00FA5510" w:rsidP="00FA5510" w:rsidR="00FA5510" w:rsidRPr="0065273D">
      <w:pPr>
        <w:pStyle w:val="Bezproreda"/>
        <w:ind w:hanging="1410" w:left="1410"/>
        <w:jc w:val="both"/>
        <w:rPr>
          <w:rFonts w:cs="Times New Roman" w:hAnsi="Times New Roman" w:ascii="Times New Roman"/>
          <w:b/>
          <w:sz w:val="24"/>
          <w:szCs w:val="24"/>
        </w:rPr>
      </w:pPr>
      <w:r w:rsidRPr="0065273D">
        <w:rPr>
          <w:rFonts w:cs="Times New Roman" w:hAnsi="Times New Roman" w:ascii="Times New Roman"/>
          <w:sz w:val="24"/>
          <w:szCs w:val="24"/>
        </w:rPr>
        <w:t>PREDMET:</w:t>
      </w:r>
      <w:r w:rsidRPr="0065273D">
        <w:rPr>
          <w:rFonts w:cs="Times New Roman" w:hAnsi="Times New Roman" w:ascii="Times New Roman"/>
          <w:sz w:val="24"/>
          <w:szCs w:val="24"/>
        </w:rPr>
        <w:tab/>
      </w:r>
      <w:r w:rsidR="00D8099D">
        <w:rPr>
          <w:rFonts w:cs="Times New Roman" w:hAnsi="Times New Roman" w:ascii="Times New Roman"/>
          <w:sz w:val="24"/>
          <w:szCs w:val="24"/>
        </w:rPr>
        <w:t>Izvješće o gospodarskom položaju dužnika i njegovim uzrocima</w:t>
      </w:r>
      <w:r w:rsidR="00E87458">
        <w:rPr>
          <w:rFonts w:cs="Times New Roman" w:hAnsi="Times New Roman" w:ascii="Times New Roman"/>
          <w:sz w:val="24"/>
          <w:szCs w:val="24"/>
        </w:rPr>
        <w:t xml:space="preserve"> </w:t>
      </w:r>
    </w:p>
    <w:p w:rsidRDefault="00FA5510" w:rsidP="00FA5510" w:rsidR="00FA5510" w:rsidRPr="0065273D">
      <w:pPr>
        <w:pStyle w:val="Bezproreda"/>
        <w:ind w:hanging="1410" w:left="1410"/>
        <w:jc w:val="both"/>
        <w:rPr>
          <w:rFonts w:cs="Times New Roman" w:hAnsi="Times New Roman" w:ascii="Times New Roman"/>
          <w:b/>
          <w:sz w:val="24"/>
          <w:szCs w:val="24"/>
        </w:rPr>
      </w:pPr>
    </w:p>
    <w:p w:rsidRDefault="000B67FD" w:rsidP="00FA5510" w:rsidR="000B67FD">
      <w:pPr>
        <w:pStyle w:val="Bezproreda"/>
        <w:jc w:val="both"/>
        <w:rPr>
          <w:rFonts w:cs="Times New Roman" w:hAnsi="Times New Roman" w:ascii="Times New Roman"/>
          <w:b/>
          <w:sz w:val="24"/>
          <w:szCs w:val="24"/>
        </w:rPr>
      </w:pPr>
    </w:p>
    <w:p w:rsidRDefault="00670080" w:rsidP="00FA5510" w:rsidR="00670080">
      <w:pPr>
        <w:pStyle w:val="Bezproreda"/>
        <w:jc w:val="both"/>
        <w:rPr>
          <w:rFonts w:cs="Times New Roman" w:hAnsi="Times New Roman" w:ascii="Times New Roman"/>
          <w:b/>
          <w:sz w:val="24"/>
          <w:szCs w:val="24"/>
        </w:rPr>
      </w:pPr>
    </w:p>
    <w:p w:rsidRDefault="00740FCA" w:rsidP="007C0804" w:rsidR="00740FCA" w:rsidRPr="00740FCA">
      <w:pPr>
        <w:pStyle w:val="Bezproreda"/>
        <w:jc w:val="both"/>
        <w:rPr>
          <w:rFonts w:cs="Times New Roman" w:hAnsi="Times New Roman" w:ascii="Times New Roman"/>
          <w:sz w:val="24"/>
          <w:szCs w:val="24"/>
        </w:rPr>
      </w:pPr>
    </w:p>
    <w:p w:rsidRDefault="00670080" w:rsidP="00C623B8" w:rsidR="006E47DE">
      <w:pPr>
        <w:jc w:val="both"/>
        <w:rPr>
          <w:rFonts w:cs="Times New Roman" w:hAnsi="Times New Roman" w:ascii="Times New Roman"/>
          <w:sz w:val="24"/>
          <w:szCs w:val="24"/>
        </w:rPr>
      </w:pPr>
      <w:r>
        <w:rPr>
          <w:rFonts w:cs="Times New Roman" w:hAnsi="Times New Roman" w:ascii="Times New Roman"/>
          <w:sz w:val="24"/>
          <w:szCs w:val="24"/>
        </w:rPr>
        <w:t>Stečajni postupak nad društvom MTG-TOPGRAF d.o.o. u stečaju otvoren je i zaključen dana 23.12.2014.g., te je potom društvo brisano iz sudskog registra.</w:t>
      </w:r>
    </w:p>
    <w:p w:rsidRDefault="00670080" w:rsidP="00C623B8" w:rsidR="00670080">
      <w:pPr>
        <w:jc w:val="both"/>
        <w:rPr>
          <w:rFonts w:cs="Times New Roman" w:hAnsi="Times New Roman" w:ascii="Times New Roman"/>
          <w:sz w:val="24"/>
          <w:szCs w:val="24"/>
        </w:rPr>
      </w:pPr>
      <w:r>
        <w:rPr>
          <w:rFonts w:cs="Times New Roman" w:hAnsi="Times New Roman" w:ascii="Times New Roman"/>
          <w:sz w:val="24"/>
          <w:szCs w:val="24"/>
        </w:rPr>
        <w:t xml:space="preserve">Društvo nema nikakve imovine. Pred Općinskim sudom u Velikoj Gorici vodio se radni spor pod poslovnim brojem Pr-571/2013 u kojem je radnica Ivanka Kralj zahtijevala utvrđenje nedopuštenosti otkaza. Postupak je potom nastavljen pod poslovnim brojem Pr-6/2018, te je ročište zakazano za 15.05.2019.g. </w:t>
      </w:r>
    </w:p>
    <w:p w:rsidRDefault="00670080" w:rsidP="00C623B8" w:rsidR="00670080">
      <w:pPr>
        <w:jc w:val="both"/>
        <w:rPr>
          <w:rFonts w:cs="Times New Roman" w:hAnsi="Times New Roman" w:ascii="Times New Roman"/>
          <w:sz w:val="24"/>
          <w:szCs w:val="24"/>
        </w:rPr>
      </w:pPr>
      <w:r>
        <w:rPr>
          <w:rFonts w:cs="Times New Roman" w:hAnsi="Times New Roman" w:ascii="Times New Roman"/>
          <w:sz w:val="24"/>
          <w:szCs w:val="24"/>
        </w:rPr>
        <w:t xml:space="preserve">Uvidom u predmet ustanovila sam da otkaz koji je dan radnici nije obrazložen, samo su paušalno nabrojani razlozi: smanjenje obima posla zbog krize, ukidanje zastarjelog radnog mjesta, neposjedovanje adekvatnih znanja i trenutno zdravstveno stanje zbog nemogućnosti za cjelodnevni rad. Smatram kako je navedena odluka nedopuštena. Prvenstveno zato što uopće nije obrazložena. Navodi su paušalni. Tijekom postupka nije dokazano da bi poslodavac napravio novu sistematizaciju radnih mjesta temeljem koje bi bilo vidljivo da </w:t>
      </w:r>
      <w:r w:rsidR="00610519">
        <w:rPr>
          <w:rFonts w:cs="Times New Roman" w:hAnsi="Times New Roman" w:ascii="Times New Roman"/>
          <w:sz w:val="24"/>
          <w:szCs w:val="24"/>
        </w:rPr>
        <w:t>je radno mjesto radnice ukinuto. Slijedom navedenog postavlja se pitanje kako radnica nema adekvatna znanja za radno mjesto na kojem do otkaza radi godinama. Ukoliko nije imala znanja za novo radno mjesto istome je ponavljam trebala prethoditi nova sistematizacija radnih mjesta. Iz spisa proizlazi kako je radnica zaista imala određene zdravstvene teškoće zbog kojih je bila na bolovanju. Činjenica da je radnik na bolovanju ili da su se kod istog javile određene zdravstvene tegobe nije sama po sebi razlog za otkaz. Zakon o radu jasno propisuje postupanje sa radnicima čije zdravstveno stanje više ne udovoljava uvjetima određenog radnog mjesta. Stečajni dužnik kao poslodavac nije dokazao da bi poduzeo ijednu od propisanih radnji. Temeljem svega iznesenog smatram kako daljnje vođenje parničnog postupka nije ekonomično, te da na ročištu dana 15.05.2019.g. treba priznati tužbeni zahtjev. Radnica kao tužitelj troškove parničnog postupka nije prijavila u stečaju kao potraživanje stoga očekujem da takav zahtjev neće istaknuti niti prilikom zaključenja glavne rasprave.</w:t>
      </w:r>
    </w:p>
    <w:p w:rsidRDefault="00610519" w:rsidP="00610519" w:rsidR="00610519">
      <w:pPr>
        <w:spacing w:lineRule="auto" w:line="240" w:after="120"/>
        <w:jc w:val="both"/>
        <w:rPr>
          <w:rFonts w:cs="Times New Roman" w:hAnsi="Times New Roman" w:ascii="Times New Roman"/>
          <w:sz w:val="24"/>
          <w:szCs w:val="24"/>
        </w:rPr>
      </w:pPr>
      <w:r>
        <w:rPr>
          <w:rFonts w:cs="Times New Roman" w:hAnsi="Times New Roman" w:ascii="Times New Roman"/>
          <w:sz w:val="24"/>
          <w:szCs w:val="24"/>
        </w:rPr>
        <w:lastRenderedPageBreak/>
        <w:t>Na temelju svega iznesenog predlažem da skupština vjerovnika na izvještajnom ročištu donese sljedeće odluke:</w:t>
      </w:r>
    </w:p>
    <w:p w:rsidRDefault="00610519" w:rsidP="00610519" w:rsidR="00610519">
      <w:pPr>
        <w:spacing w:lineRule="auto" w:line="240" w:after="120"/>
        <w:jc w:val="both"/>
        <w:rPr>
          <w:rFonts w:cs="Times New Roman" w:hAnsi="Times New Roman" w:ascii="Times New Roman"/>
          <w:sz w:val="24"/>
          <w:szCs w:val="24"/>
        </w:rPr>
      </w:pPr>
    </w:p>
    <w:p w:rsidRDefault="00610519" w:rsidP="00610519" w:rsidR="00610519">
      <w:pPr>
        <w:pStyle w:val="Odlomakpopisa"/>
        <w:numPr>
          <w:ilvl w:val="0"/>
          <w:numId w:val="16"/>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w:t>
      </w:r>
    </w:p>
    <w:p w:rsidRDefault="00610519" w:rsidP="00610519" w:rsidR="00610519">
      <w:pPr>
        <w:pStyle w:val="Odlomakpopisa"/>
        <w:numPr>
          <w:ilvl w:val="0"/>
          <w:numId w:val="16"/>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Poslovanje dužnika neće se nastaviti obzirom da za isto nema uvjeta.</w:t>
      </w:r>
    </w:p>
    <w:p w:rsidRDefault="00610519" w:rsidP="00610519" w:rsidR="00610519">
      <w:pPr>
        <w:pStyle w:val="Odlomakpopisa"/>
        <w:numPr>
          <w:ilvl w:val="0"/>
          <w:numId w:val="16"/>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Ovlašćuje se stečajnog upravitelja priznati tužbeni zahtjev ili sklopiti sudsku nagodbu u predmetu Općinskog suda u Velikoj Gorici Pr-6/2018 tužiteljice Ivanke Kralj protiv stečajnog dužnika.</w:t>
      </w:r>
    </w:p>
    <w:p w:rsidRDefault="00610519" w:rsidP="00C623B8" w:rsidR="00610519" w:rsidRPr="00C623B8">
      <w:pPr>
        <w:jc w:val="both"/>
        <w:rPr>
          <w:rFonts w:cs="Times New Roman" w:hAnsi="Times New Roman" w:ascii="Times New Roman"/>
          <w:sz w:val="24"/>
          <w:szCs w:val="24"/>
        </w:rPr>
      </w:pPr>
    </w:p>
    <w:p w:rsidRDefault="000669B1" w:rsidP="000669B1" w:rsidR="006E47DE">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Stečajni upravitelj</w:t>
      </w:r>
    </w:p>
    <w:p w:rsidRDefault="000669B1" w:rsidP="00C623B8" w:rsidR="00AA0FCB">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Antonija Galić</w:t>
      </w: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C623B8" w:rsidR="00832E2A">
      <w:pPr>
        <w:spacing w:lineRule="auto" w:line="240" w:after="120"/>
        <w:jc w:val="right"/>
        <w:rPr>
          <w:rFonts w:cs="Times New Roman" w:eastAsia="Calibri" w:hAnsi="Times New Roman" w:ascii="Times New Roman"/>
          <w:sz w:val="24"/>
          <w:szCs w:val="24"/>
          <w:lang w:val="pl-PL"/>
        </w:rPr>
      </w:pPr>
    </w:p>
    <w:p w:rsidRDefault="00832E2A" w:rsidP="00832E2A" w:rsidR="00832E2A" w:rsidRPr="00C32B61">
      <w:pPr>
        <w:pStyle w:val="Bezproreda"/>
        <w:rPr>
          <w:rFonts w:cs="Times New Roman" w:hAnsi="Times New Roman" w:ascii="Times New Roman"/>
          <w:sz w:val="24"/>
          <w:szCs w:val="24"/>
        </w:rPr>
      </w:pPr>
      <w:r w:rsidRPr="00C32B61">
        <w:rPr>
          <w:rFonts w:cs="Times New Roman" w:hAnsi="Times New Roman" w:ascii="Times New Roman"/>
          <w:sz w:val="24"/>
          <w:szCs w:val="24"/>
        </w:rPr>
        <w:t>TRGOVAČKI SUD U ZAGREBU</w:t>
      </w:r>
    </w:p>
    <w:p w:rsidRDefault="00832E2A" w:rsidP="00832E2A" w:rsidR="00832E2A" w:rsidRPr="00C32B61">
      <w:pPr>
        <w:pStyle w:val="Bezproreda"/>
        <w:rPr>
          <w:rFonts w:cs="Times New Roman" w:hAnsi="Times New Roman" w:ascii="Times New Roman"/>
          <w:sz w:val="24"/>
          <w:szCs w:val="24"/>
        </w:rPr>
      </w:pPr>
      <w:r>
        <w:rPr>
          <w:rFonts w:cs="Times New Roman" w:hAnsi="Times New Roman" w:ascii="Times New Roman"/>
          <w:sz w:val="24"/>
          <w:szCs w:val="24"/>
        </w:rPr>
        <w:t>STALNA SLUŽBA U KARLOVCU</w:t>
      </w:r>
    </w:p>
    <w:p w:rsidRDefault="00832E2A" w:rsidP="00832E2A" w:rsidR="00832E2A" w:rsidRPr="00C32B61">
      <w:pPr>
        <w:pStyle w:val="Bezproreda"/>
        <w:rPr>
          <w:rFonts w:cs="Times New Roman" w:hAnsi="Times New Roman" w:ascii="Times New Roman"/>
          <w:sz w:val="24"/>
          <w:szCs w:val="24"/>
        </w:rPr>
      </w:pP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p>
    <w:p w:rsidRDefault="00832E2A" w:rsidP="00832E2A" w:rsidR="00832E2A" w:rsidRPr="00C32B61">
      <w:pPr>
        <w:pStyle w:val="Bezproreda"/>
        <w:rPr>
          <w:rFonts w:cs="Times New Roman" w:hAnsi="Times New Roman" w:ascii="Times New Roman"/>
          <w:sz w:val="24"/>
          <w:szCs w:val="24"/>
        </w:rPr>
      </w:pP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sidRPr="00C32B61">
        <w:rPr>
          <w:rFonts w:cs="Times New Roman" w:hAnsi="Times New Roman" w:ascii="Times New Roman"/>
          <w:sz w:val="24"/>
          <w:szCs w:val="24"/>
        </w:rPr>
        <w:tab/>
      </w:r>
      <w:r>
        <w:rPr>
          <w:rFonts w:cs="Times New Roman" w:hAnsi="Times New Roman" w:ascii="Times New Roman"/>
          <w:sz w:val="24"/>
          <w:szCs w:val="24"/>
        </w:rPr>
        <w:t>Zagreb, 01.04.2019</w:t>
      </w:r>
      <w:r w:rsidRPr="00C32B61">
        <w:rPr>
          <w:rFonts w:cs="Times New Roman" w:hAnsi="Times New Roman" w:ascii="Times New Roman"/>
          <w:sz w:val="24"/>
          <w:szCs w:val="24"/>
        </w:rPr>
        <w:t>.g.</w:t>
      </w: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65273D">
      <w:pPr>
        <w:pStyle w:val="Bezproreda"/>
        <w:rPr>
          <w:rFonts w:cs="Times New Roman" w:hAnsi="Times New Roman" w:ascii="Times New Roman"/>
          <w:b/>
          <w:sz w:val="24"/>
          <w:szCs w:val="24"/>
        </w:rPr>
      </w:pPr>
      <w:r w:rsidRPr="0065273D">
        <w:rPr>
          <w:rFonts w:cs="Times New Roman" w:hAnsi="Times New Roman" w:ascii="Times New Roman"/>
          <w:sz w:val="24"/>
          <w:szCs w:val="24"/>
        </w:rPr>
        <w:t>Na posl.br.:</w:t>
      </w:r>
      <w:r w:rsidRPr="0065273D">
        <w:rPr>
          <w:rFonts w:cs="Times New Roman" w:hAnsi="Times New Roman" w:ascii="Times New Roman"/>
          <w:b/>
          <w:sz w:val="24"/>
          <w:szCs w:val="24"/>
        </w:rPr>
        <w:t xml:space="preserve"> St-</w:t>
      </w:r>
      <w:r>
        <w:rPr>
          <w:rFonts w:cs="Times New Roman" w:hAnsi="Times New Roman" w:ascii="Times New Roman"/>
          <w:b/>
          <w:sz w:val="24"/>
          <w:szCs w:val="24"/>
        </w:rPr>
        <w:t>3091/2018</w:t>
      </w:r>
    </w:p>
    <w:p w:rsidRDefault="00832E2A" w:rsidP="00832E2A" w:rsidR="00832E2A" w:rsidRPr="0065273D">
      <w:pPr>
        <w:pStyle w:val="Bezproreda"/>
        <w:rPr>
          <w:rFonts w:cs="Times New Roman" w:hAnsi="Times New Roman" w:ascii="Times New Roman"/>
          <w:sz w:val="24"/>
          <w:szCs w:val="24"/>
        </w:rPr>
      </w:pPr>
    </w:p>
    <w:p w:rsidRDefault="00832E2A" w:rsidP="00832E2A" w:rsidR="00832E2A" w:rsidRPr="0065273D">
      <w:pPr>
        <w:pStyle w:val="Bezproreda"/>
        <w:rPr>
          <w:rFonts w:cs="Times New Roman" w:hAnsi="Times New Roman" w:ascii="Times New Roman"/>
          <w:sz w:val="24"/>
          <w:szCs w:val="24"/>
        </w:rPr>
      </w:pPr>
    </w:p>
    <w:p w:rsidRDefault="00832E2A" w:rsidP="00832E2A" w:rsidR="00832E2A" w:rsidRPr="0065273D">
      <w:pPr>
        <w:pStyle w:val="Bezproreda"/>
        <w:ind w:hanging="2832" w:left="2832"/>
        <w:rPr>
          <w:rFonts w:cs="Times New Roman" w:hAnsi="Times New Roman" w:ascii="Times New Roman"/>
          <w:sz w:val="24"/>
          <w:szCs w:val="24"/>
        </w:rPr>
      </w:pPr>
      <w:r w:rsidRPr="0065273D">
        <w:rPr>
          <w:rFonts w:cs="Times New Roman" w:hAnsi="Times New Roman" w:ascii="Times New Roman"/>
          <w:sz w:val="24"/>
          <w:szCs w:val="24"/>
        </w:rPr>
        <w:t>STEČAJNI DUŽNIK:</w:t>
      </w:r>
      <w:r w:rsidRPr="0065273D">
        <w:rPr>
          <w:rFonts w:cs="Times New Roman" w:hAnsi="Times New Roman" w:ascii="Times New Roman"/>
          <w:sz w:val="24"/>
          <w:szCs w:val="24"/>
        </w:rPr>
        <w:tab/>
      </w:r>
      <w:r>
        <w:rPr>
          <w:rFonts w:cs="Times New Roman" w:hAnsi="Times New Roman" w:ascii="Times New Roman"/>
          <w:sz w:val="24"/>
          <w:szCs w:val="24"/>
        </w:rPr>
        <w:t>stečajna masa iza MTG-TOPGRAF d.o.o. u stečaju iz Zagreba, Bobovačka 1a, OIB: 94627912638</w:t>
      </w:r>
    </w:p>
    <w:p w:rsidRDefault="00832E2A" w:rsidP="00832E2A" w:rsidR="00832E2A" w:rsidRPr="00C32B61">
      <w:pPr>
        <w:pStyle w:val="Bezproreda"/>
        <w:rPr>
          <w:rFonts w:cs="Times New Roman" w:hAnsi="Times New Roman" w:ascii="Times New Roman"/>
          <w:sz w:val="24"/>
          <w:szCs w:val="24"/>
        </w:rPr>
      </w:pPr>
    </w:p>
    <w:p w:rsidRDefault="00832E2A" w:rsidP="00832E2A" w:rsidR="00832E2A">
      <w:pPr>
        <w:pStyle w:val="Bezproreda"/>
        <w:rPr>
          <w:rFonts w:cs="Times New Roman" w:hAnsi="Times New Roman" w:ascii="Times New Roman"/>
          <w:sz w:val="24"/>
          <w:szCs w:val="24"/>
        </w:rPr>
      </w:pPr>
    </w:p>
    <w:p w:rsidRDefault="00832E2A" w:rsidP="00832E2A" w:rsidR="00832E2A">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ind w:hanging="1410" w:left="1410"/>
        <w:rPr>
          <w:rFonts w:cs="Times New Roman" w:hAnsi="Times New Roman" w:ascii="Times New Roman"/>
          <w:b/>
          <w:sz w:val="24"/>
          <w:szCs w:val="24"/>
        </w:rPr>
      </w:pPr>
      <w:r w:rsidRPr="00C32B61">
        <w:rPr>
          <w:rFonts w:cs="Times New Roman" w:hAnsi="Times New Roman" w:ascii="Times New Roman"/>
          <w:sz w:val="24"/>
          <w:szCs w:val="24"/>
        </w:rPr>
        <w:t>PREDMET:</w:t>
      </w:r>
      <w:r w:rsidRPr="00C32B61">
        <w:rPr>
          <w:rFonts w:cs="Times New Roman" w:hAnsi="Times New Roman" w:ascii="Times New Roman"/>
          <w:sz w:val="24"/>
          <w:szCs w:val="24"/>
        </w:rPr>
        <w:tab/>
        <w:t xml:space="preserve">Popis predmeta stečajne mase, popis vjerovnika i pregled imovine i obaveza sukladno članku 224. Stečajnog zakona </w:t>
      </w:r>
    </w:p>
    <w:p w:rsidRDefault="00832E2A" w:rsidP="00832E2A" w:rsidR="00832E2A" w:rsidRPr="00C32B61">
      <w:pPr>
        <w:pStyle w:val="Bezproreda"/>
        <w:ind w:hanging="1410" w:left="1410"/>
        <w:rPr>
          <w:rFonts w:cs="Times New Roman" w:hAnsi="Times New Roman" w:ascii="Times New Roman"/>
          <w:b/>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r w:rsidRPr="00C32B61">
        <w:rPr>
          <w:rFonts w:cs="Times New Roman" w:hAnsi="Times New Roman" w:ascii="Times New Roman"/>
          <w:sz w:val="24"/>
          <w:szCs w:val="24"/>
        </w:rPr>
        <w:t>1.    POPIS PREDMETA STEČAJNE MASE</w:t>
      </w:r>
    </w:p>
    <w:p w:rsidRDefault="00832E2A" w:rsidP="00832E2A" w:rsidR="00832E2A" w:rsidRPr="00C32B61">
      <w:pPr>
        <w:pStyle w:val="Bezproreda"/>
        <w:rPr>
          <w:rFonts w:cs="Times New Roman" w:hAnsi="Times New Roman" w:ascii="Times New Roman"/>
          <w:sz w:val="24"/>
          <w:szCs w:val="24"/>
        </w:rPr>
      </w:pPr>
    </w:p>
    <w:p w:rsidRDefault="00832E2A" w:rsidP="00832E2A" w:rsidR="00832E2A">
      <w:pPr>
        <w:pStyle w:val="Bezproreda"/>
        <w:jc w:val="both"/>
        <w:rPr>
          <w:rFonts w:cs="Times New Roman" w:hAnsi="Times New Roman" w:ascii="Times New Roman"/>
          <w:sz w:val="24"/>
          <w:szCs w:val="24"/>
        </w:rPr>
      </w:pPr>
      <w:r>
        <w:rPr>
          <w:rFonts w:cs="Times New Roman" w:hAnsi="Times New Roman" w:ascii="Times New Roman"/>
          <w:sz w:val="24"/>
          <w:szCs w:val="24"/>
        </w:rPr>
        <w:t>Ne postoji imovina koja bi činila stečajnu masu stečajnog dužnika.</w:t>
      </w:r>
    </w:p>
    <w:p w:rsidRDefault="00832E2A" w:rsidP="00832E2A" w:rsidR="00832E2A">
      <w:pPr>
        <w:pStyle w:val="Bezproreda"/>
        <w:jc w:val="both"/>
        <w:rPr>
          <w:rFonts w:cs="Times New Roman" w:hAnsi="Times New Roman" w:ascii="Times New Roman"/>
          <w:sz w:val="24"/>
          <w:szCs w:val="24"/>
        </w:rPr>
      </w:pPr>
    </w:p>
    <w:p w:rsidRDefault="00832E2A" w:rsidP="00832E2A" w:rsidR="00832E2A">
      <w:pPr>
        <w:pStyle w:val="Bezproreda"/>
        <w:jc w:val="both"/>
        <w:rPr>
          <w:rFonts w:cs="Times New Roman" w:hAnsi="Times New Roman" w:ascii="Times New Roman"/>
          <w:sz w:val="24"/>
          <w:szCs w:val="24"/>
        </w:rPr>
      </w:pPr>
    </w:p>
    <w:p w:rsidRDefault="00832E2A" w:rsidP="00832E2A" w:rsidR="00832E2A" w:rsidRPr="00C32B61">
      <w:pPr>
        <w:pStyle w:val="Bezproreda"/>
        <w:jc w:val="both"/>
        <w:rPr>
          <w:rFonts w:cs="Times New Roman" w:hAnsi="Times New Roman" w:ascii="Times New Roman"/>
          <w:sz w:val="24"/>
          <w:szCs w:val="24"/>
        </w:rPr>
      </w:pPr>
      <w:r w:rsidRPr="00C32B61">
        <w:rPr>
          <w:rFonts w:cs="Times New Roman" w:hAnsi="Times New Roman" w:ascii="Times New Roman"/>
          <w:sz w:val="24"/>
          <w:szCs w:val="24"/>
        </w:rPr>
        <w:t>2.    POPIS VJEROVNIKA</w:t>
      </w:r>
    </w:p>
    <w:p w:rsidRDefault="00832E2A" w:rsidP="00832E2A" w:rsidR="00832E2A" w:rsidRPr="00C32B61">
      <w:pPr>
        <w:pStyle w:val="Bezproreda"/>
        <w:jc w:val="both"/>
        <w:rPr>
          <w:rFonts w:cs="Times New Roman" w:hAnsi="Times New Roman" w:ascii="Times New Roman"/>
          <w:sz w:val="24"/>
          <w:szCs w:val="24"/>
        </w:rPr>
      </w:pPr>
    </w:p>
    <w:p w:rsidRDefault="00832E2A" w:rsidP="00832E2A" w:rsidR="00832E2A" w:rsidRPr="00C32B61">
      <w:pPr>
        <w:pStyle w:val="Bezproreda"/>
        <w:jc w:val="both"/>
        <w:rPr>
          <w:rFonts w:cs="Times New Roman" w:hAnsi="Times New Roman" w:ascii="Times New Roman"/>
          <w:sz w:val="24"/>
          <w:szCs w:val="24"/>
        </w:rPr>
      </w:pPr>
      <w:r>
        <w:rPr>
          <w:rFonts w:cs="Times New Roman" w:hAnsi="Times New Roman" w:ascii="Times New Roman"/>
          <w:sz w:val="24"/>
          <w:szCs w:val="24"/>
        </w:rPr>
        <w:t>Ivanka Kralj na ime naknade plaće iznos od 109.563,96 kn sa pripadajućim kamatama u iznosu od 7.553,42 kn.</w:t>
      </w:r>
    </w:p>
    <w:p w:rsidRDefault="00832E2A" w:rsidP="00832E2A" w:rsidR="00832E2A" w:rsidRPr="00C32B61">
      <w:pPr>
        <w:pStyle w:val="Bezproreda"/>
        <w:jc w:val="both"/>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p>
    <w:p w:rsidRDefault="00832E2A" w:rsidP="00832E2A" w:rsidR="00832E2A" w:rsidRPr="00C32B61">
      <w:pPr>
        <w:pStyle w:val="Bezproreda"/>
        <w:rPr>
          <w:rFonts w:cs="Times New Roman" w:hAnsi="Times New Roman" w:ascii="Times New Roman"/>
          <w:sz w:val="24"/>
          <w:szCs w:val="24"/>
        </w:rPr>
      </w:pPr>
      <w:r w:rsidRPr="00C32B61">
        <w:rPr>
          <w:rFonts w:cs="Times New Roman" w:hAnsi="Times New Roman" w:ascii="Times New Roman"/>
          <w:sz w:val="24"/>
          <w:szCs w:val="24"/>
        </w:rPr>
        <w:t xml:space="preserve">3. PREGLED IMOVINE I OBAVEZA </w:t>
      </w:r>
    </w:p>
    <w:p w:rsidRDefault="00832E2A" w:rsidP="00832E2A" w:rsidR="00832E2A" w:rsidRPr="00C32B61">
      <w:pPr>
        <w:pStyle w:val="Bezproreda"/>
        <w:rPr>
          <w:rFonts w:cs="Times New Roman" w:hAnsi="Times New Roman" w:ascii="Times New Roman"/>
          <w:sz w:val="24"/>
          <w:szCs w:val="24"/>
        </w:rPr>
      </w:pPr>
    </w:p>
    <w:p w:rsidRDefault="00832E2A" w:rsidP="00832E2A" w:rsidR="00832E2A">
      <w:pPr>
        <w:pStyle w:val="Bezproreda"/>
        <w:jc w:val="both"/>
        <w:rPr>
          <w:rFonts w:cs="Times New Roman" w:hAnsi="Times New Roman" w:ascii="Times New Roman"/>
          <w:sz w:val="24"/>
          <w:szCs w:val="24"/>
        </w:rPr>
      </w:pPr>
      <w:r w:rsidRPr="00557879">
        <w:rPr>
          <w:rFonts w:cs="Times New Roman" w:hAnsi="Times New Roman" w:ascii="Times New Roman"/>
          <w:sz w:val="24"/>
          <w:szCs w:val="24"/>
        </w:rPr>
        <w:t>Ne postoji imovina koja bi činila stečajnu masu stečajnog dužnika.</w:t>
      </w:r>
    </w:p>
    <w:p w:rsidRDefault="00832E2A" w:rsidP="00832E2A" w:rsidR="00832E2A">
      <w:pPr>
        <w:pStyle w:val="Bezproreda"/>
        <w:jc w:val="both"/>
        <w:rPr>
          <w:rFonts w:cs="Times New Roman" w:hAnsi="Times New Roman" w:ascii="Times New Roman"/>
          <w:sz w:val="24"/>
          <w:szCs w:val="24"/>
        </w:rPr>
      </w:pPr>
    </w:p>
    <w:p w:rsidRDefault="00832E2A" w:rsidP="00832E2A" w:rsidR="00832E2A" w:rsidRPr="00C32B61">
      <w:pPr>
        <w:pStyle w:val="Bezproreda"/>
        <w:jc w:val="both"/>
        <w:rPr>
          <w:rFonts w:cs="Times New Roman" w:hAnsi="Times New Roman" w:ascii="Times New Roman"/>
          <w:sz w:val="24"/>
          <w:szCs w:val="24"/>
        </w:rPr>
      </w:pPr>
      <w:r>
        <w:rPr>
          <w:rFonts w:cs="Times New Roman" w:hAnsi="Times New Roman" w:ascii="Times New Roman"/>
          <w:sz w:val="24"/>
          <w:szCs w:val="24"/>
        </w:rPr>
        <w:t>Stečajni dužnik ima obvezu prema Ivani Kralj u ukupnom iznosu od 117.117,38 kn.</w:t>
      </w:r>
    </w:p>
    <w:p w:rsidRDefault="00832E2A" w:rsidP="00832E2A" w:rsidR="00832E2A">
      <w:pPr>
        <w:pStyle w:val="Bezproreda"/>
        <w:ind w:left="360"/>
        <w:jc w:val="both"/>
        <w:rPr>
          <w:rFonts w:cs="Times New Roman" w:hAnsi="Times New Roman" w:ascii="Times New Roman"/>
          <w:sz w:val="24"/>
          <w:szCs w:val="24"/>
        </w:rPr>
      </w:pPr>
    </w:p>
    <w:p w:rsidRDefault="00832E2A" w:rsidP="00832E2A" w:rsidR="00832E2A">
      <w:pPr>
        <w:pStyle w:val="Bezproreda"/>
        <w:ind w:left="360"/>
        <w:jc w:val="both"/>
        <w:rPr>
          <w:rFonts w:cs="Times New Roman" w:hAnsi="Times New Roman" w:ascii="Times New Roman"/>
          <w:sz w:val="24"/>
          <w:szCs w:val="24"/>
        </w:rPr>
      </w:pPr>
    </w:p>
    <w:p w:rsidRDefault="00832E2A" w:rsidP="00832E2A" w:rsidR="00832E2A" w:rsidRPr="00C32B61">
      <w:pPr>
        <w:pStyle w:val="Bezproreda"/>
        <w:ind w:left="360"/>
        <w:jc w:val="both"/>
        <w:rPr>
          <w:rFonts w:cs="Times New Roman" w:hAnsi="Times New Roman" w:ascii="Times New Roman"/>
          <w:sz w:val="24"/>
          <w:szCs w:val="24"/>
        </w:rPr>
      </w:pPr>
    </w:p>
    <w:p w:rsidRDefault="00832E2A" w:rsidP="00832E2A" w:rsidR="00832E2A" w:rsidRPr="00C32B61">
      <w:pPr>
        <w:pStyle w:val="Bezproreda"/>
        <w:jc w:val="right"/>
        <w:rPr>
          <w:rFonts w:cs="Times New Roman" w:hAnsi="Times New Roman" w:ascii="Times New Roman"/>
          <w:sz w:val="24"/>
          <w:szCs w:val="24"/>
        </w:rPr>
      </w:pPr>
      <w:r>
        <w:rPr>
          <w:rFonts w:cs="Times New Roman" w:hAnsi="Times New Roman" w:ascii="Times New Roman"/>
          <w:sz w:val="24"/>
          <w:szCs w:val="24"/>
        </w:rPr>
        <w:t>Antonija Galić</w:t>
      </w:r>
    </w:p>
    <w:p w:rsidRDefault="00832E2A" w:rsidP="00832E2A" w:rsidR="00832E2A" w:rsidRPr="00C32B61">
      <w:pPr>
        <w:pStyle w:val="Bezproreda"/>
        <w:jc w:val="right"/>
        <w:rPr>
          <w:rFonts w:cs="Times New Roman" w:hAnsi="Times New Roman" w:ascii="Times New Roman"/>
          <w:sz w:val="24"/>
          <w:szCs w:val="24"/>
        </w:rPr>
      </w:pPr>
      <w:r w:rsidRPr="00C32B61">
        <w:rPr>
          <w:rFonts w:cs="Times New Roman" w:hAnsi="Times New Roman" w:ascii="Times New Roman"/>
          <w:sz w:val="24"/>
          <w:szCs w:val="24"/>
        </w:rPr>
        <w:t>Stečajni upravitelj</w:t>
      </w:r>
    </w:p>
    <w:p w:rsidRDefault="00832E2A" w:rsidP="00C623B8" w:rsidR="00832E2A" w:rsidRPr="00C623B8">
      <w:pPr>
        <w:spacing w:lineRule="auto" w:line="240" w:after="120"/>
        <w:jc w:val="right"/>
        <w:rPr>
          <w:rFonts w:cs="Times New Roman" w:eastAsia="Calibri" w:hAnsi="Times New Roman" w:ascii="Times New Roman"/>
          <w:sz w:val="24"/>
          <w:szCs w:val="24"/>
          <w:lang w:val="pl-PL"/>
        </w:rPr>
      </w:pPr>
    </w:p>
    <w:sectPr w:rsidR="00832E2A" w:rsidRPr="00C623B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7843ED8"/>
    <w:lvl w:ilvl="0">
      <w:numFmt w:val="bullet"/>
      <w:lvlText w:val="*"/>
      <w:lvlJc w:val="left"/>
      <w:pPr>
        <w:ind w:firstLine="0" w:left="0"/>
      </w:pPr>
    </w:lvl>
  </w:abstractNum>
  <w:abstractNum w:abstractNumId="1">
    <w:nsid w:val="026C29DB"/>
    <w:multiLevelType w:val="hybridMultilevel"/>
    <w:tmpl w:val="F3EADB86"/>
    <w:lvl w:tplc="4AF619B0"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081D6D"/>
    <w:multiLevelType w:val="hybridMultilevel"/>
    <w:tmpl w:val="933278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E97EB2"/>
    <w:multiLevelType w:val="hybridMultilevel"/>
    <w:tmpl w:val="C3A8A11C"/>
    <w:lvl w:tplc="408C9BD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8A6AAF"/>
    <w:multiLevelType w:val="hybridMultilevel"/>
    <w:tmpl w:val="5F140904"/>
    <w:lvl w:tplc="5CB03518"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28A170ED"/>
    <w:multiLevelType w:val="hybridMultilevel"/>
    <w:tmpl w:val="1400C4E0"/>
    <w:lvl w:tplc="82A8D280" w:ilvl="0">
      <w:start w:val="1"/>
      <w:numFmt w:val="decimal"/>
      <w:lvlText w:val="%1."/>
      <w:lvlJc w:val="left"/>
      <w:pPr>
        <w:ind w:hanging="360" w:left="720"/>
      </w:pPr>
      <w:rPr>
        <w:rFonts w:eastAsiaTheme="minorHAnsi" w:cs="Arial" w:hAnsi="Arial" w:ascii="Arial"/>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A80B1D"/>
    <w:multiLevelType w:val="multilevel"/>
    <w:tmpl w:val="F4DC4A3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8">
    <w:nsid w:val="43C76D80"/>
    <w:multiLevelType w:val="hybridMultilevel"/>
    <w:tmpl w:val="B0AAF716"/>
    <w:lvl w:tplc="F5A8C78A" w:ilvl="0">
      <w:start w:val="5"/>
      <w:numFmt w:val="bullet"/>
      <w:lvlText w:val=""/>
      <w:lvlJc w:val="left"/>
      <w:pPr>
        <w:ind w:hanging="360" w:left="720"/>
      </w:pPr>
      <w:rPr>
        <w:rFonts w:eastAsiaTheme="minorHAnsi" w:cs="Aria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76775B2"/>
    <w:multiLevelType w:val="hybridMultilevel"/>
    <w:tmpl w:val="479818D0"/>
    <w:lvl w:tplc="C7549F72" w:ilvl="0">
      <w:start w:val="1"/>
      <w:numFmt w:val="upperLetter"/>
      <w:lvlText w:val="%1."/>
      <w:lvlJc w:val="left"/>
      <w:pPr>
        <w:ind w:hanging="360" w:left="55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10">
    <w:nsid w:val="4FB81D68"/>
    <w:multiLevelType w:val="hybridMultilevel"/>
    <w:tmpl w:val="5FD86D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861B55"/>
    <w:multiLevelType w:val="multilevel"/>
    <w:tmpl w:val="783E4B4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12">
    <w:nsid w:val="6483339E"/>
    <w:multiLevelType w:val="hybridMultilevel"/>
    <w:tmpl w:val="0B82CC76"/>
    <w:lvl w:tplc="05DE8CE8" w:ilvl="0">
      <w:start w:val="5"/>
      <w:numFmt w:val="bullet"/>
      <w:lvlText w:val=""/>
      <w:lvlJc w:val="left"/>
      <w:pPr>
        <w:ind w:hanging="360" w:left="720"/>
      </w:pPr>
      <w:rPr>
        <w:rFonts w:eastAsiaTheme="minorHAnsi" w:cs="Arial" w:hAnsi="Symbol" w:ascii="Symbol"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7CA0871"/>
    <w:multiLevelType w:val="hybridMultilevel"/>
    <w:tmpl w:val="7C207DBA"/>
    <w:lvl w:tplc="7C82F80C" w:ilvl="0">
      <w:numFmt w:val="bullet"/>
      <w:lvlText w:val=""/>
      <w:lvlJc w:val="left"/>
      <w:pPr>
        <w:ind w:hanging="360" w:left="720"/>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D4078D"/>
    <w:multiLevelType w:val="hybridMultilevel"/>
    <w:tmpl w:val="0E866F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CB4A35"/>
    <w:multiLevelType w:val="hybridMultilevel"/>
    <w:tmpl w:val="E536F7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5"/>
  </w:num>
  <w:num w:numId="3">
    <w:abstractNumId w:val="6"/>
  </w:num>
  <w:num w:numId="4">
    <w:abstractNumId w:val="12"/>
  </w:num>
  <w:num w:numId="5">
    <w:abstractNumId w:val="8"/>
  </w:num>
  <w:num w:numId="6">
    <w:abstractNumId w:val="1"/>
  </w:num>
  <w:num w:numId="7">
    <w:abstractNumId w:val="5"/>
  </w:num>
  <w:num w:numId="8">
    <w:abstractNumId w:val="7"/>
  </w:num>
  <w:num w:numId="9">
    <w:abstractNumId w:val="11"/>
  </w:num>
  <w:num w:numId="10">
    <w:abstractNumId w:val="10"/>
  </w:num>
  <w:num w:numId="11">
    <w:abstractNumId w:val="2"/>
  </w:num>
  <w:num w:numId="12">
    <w:abstractNumId w:val="3"/>
  </w:num>
  <w:num w:numId="13">
    <w:abstractNumId w:val="14"/>
  </w:num>
  <w:num w:numId="14">
    <w:abstractNumId w:val="0"/>
    <w:lvlOverride w:ilvl="0">
      <w:lvl w:ilvl="0">
        <w:numFmt w:val="bullet"/>
        <w:lvlText w:val=""/>
        <w:legacy w:legacyIndent="360" w:legacySpace="0" w:legacy="true"/>
        <w:lvlJc w:val="left"/>
        <w:pPr>
          <w:ind w:firstLine="0" w:left="0"/>
        </w:pPr>
        <w:rPr>
          <w:rFonts w:hAnsi="Symbol" w:ascii="Symbol" w:hint="default"/>
        </w:rPr>
      </w:lvl>
    </w:lvlOverride>
  </w:num>
  <w:num w:numId="15">
    <w:abstractNumId w:val="13"/>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D16"/>
    <w:rsid w:val="00003D7D"/>
    <w:rsid w:val="00003F86"/>
    <w:rsid w:val="000071A6"/>
    <w:rsid w:val="000212E5"/>
    <w:rsid w:val="00023EEF"/>
    <w:rsid w:val="00027167"/>
    <w:rsid w:val="00041769"/>
    <w:rsid w:val="00044639"/>
    <w:rsid w:val="00046A97"/>
    <w:rsid w:val="00054529"/>
    <w:rsid w:val="00055EA4"/>
    <w:rsid w:val="000624ED"/>
    <w:rsid w:val="0006677A"/>
    <w:rsid w:val="000669B1"/>
    <w:rsid w:val="00066E57"/>
    <w:rsid w:val="00073763"/>
    <w:rsid w:val="00074088"/>
    <w:rsid w:val="00083BF8"/>
    <w:rsid w:val="00083E83"/>
    <w:rsid w:val="000856E0"/>
    <w:rsid w:val="00093598"/>
    <w:rsid w:val="000A684A"/>
    <w:rsid w:val="000B108A"/>
    <w:rsid w:val="000B3580"/>
    <w:rsid w:val="000B626D"/>
    <w:rsid w:val="000B67FD"/>
    <w:rsid w:val="000C65B0"/>
    <w:rsid w:val="000D18F2"/>
    <w:rsid w:val="000D7495"/>
    <w:rsid w:val="000E023C"/>
    <w:rsid w:val="000E0A81"/>
    <w:rsid w:val="000E2E36"/>
    <w:rsid w:val="000F2257"/>
    <w:rsid w:val="000F3E37"/>
    <w:rsid w:val="000F523D"/>
    <w:rsid w:val="00107501"/>
    <w:rsid w:val="0011372A"/>
    <w:rsid w:val="00117463"/>
    <w:rsid w:val="00124FFA"/>
    <w:rsid w:val="00133293"/>
    <w:rsid w:val="00133A34"/>
    <w:rsid w:val="001340A0"/>
    <w:rsid w:val="00141EAC"/>
    <w:rsid w:val="001500B6"/>
    <w:rsid w:val="00152108"/>
    <w:rsid w:val="001534AB"/>
    <w:rsid w:val="00160648"/>
    <w:rsid w:val="00167E75"/>
    <w:rsid w:val="00174D68"/>
    <w:rsid w:val="00176DD9"/>
    <w:rsid w:val="001A4DA7"/>
    <w:rsid w:val="001A5C5B"/>
    <w:rsid w:val="001B17CD"/>
    <w:rsid w:val="001B5874"/>
    <w:rsid w:val="001C0581"/>
    <w:rsid w:val="001C1B1F"/>
    <w:rsid w:val="001C47DD"/>
    <w:rsid w:val="001E4C4C"/>
    <w:rsid w:val="001E6756"/>
    <w:rsid w:val="001F574C"/>
    <w:rsid w:val="001F71DB"/>
    <w:rsid w:val="002056CB"/>
    <w:rsid w:val="00230E62"/>
    <w:rsid w:val="00244E1D"/>
    <w:rsid w:val="00250651"/>
    <w:rsid w:val="002544E8"/>
    <w:rsid w:val="00254CC5"/>
    <w:rsid w:val="002562F3"/>
    <w:rsid w:val="00260D68"/>
    <w:rsid w:val="00266E77"/>
    <w:rsid w:val="0027070A"/>
    <w:rsid w:val="00270904"/>
    <w:rsid w:val="00272F42"/>
    <w:rsid w:val="002737AC"/>
    <w:rsid w:val="002829E1"/>
    <w:rsid w:val="002864F4"/>
    <w:rsid w:val="002906EF"/>
    <w:rsid w:val="00294A63"/>
    <w:rsid w:val="002A6ED3"/>
    <w:rsid w:val="002B4143"/>
    <w:rsid w:val="002C1A37"/>
    <w:rsid w:val="002C4D21"/>
    <w:rsid w:val="002D125F"/>
    <w:rsid w:val="002D1E03"/>
    <w:rsid w:val="002E6587"/>
    <w:rsid w:val="002F50E7"/>
    <w:rsid w:val="002F654F"/>
    <w:rsid w:val="00317CB4"/>
    <w:rsid w:val="00326485"/>
    <w:rsid w:val="003337FE"/>
    <w:rsid w:val="00336D71"/>
    <w:rsid w:val="00352B73"/>
    <w:rsid w:val="0037225C"/>
    <w:rsid w:val="00375F46"/>
    <w:rsid w:val="00376C4B"/>
    <w:rsid w:val="0038642E"/>
    <w:rsid w:val="00386C48"/>
    <w:rsid w:val="003A03FB"/>
    <w:rsid w:val="003A6993"/>
    <w:rsid w:val="003B4E2C"/>
    <w:rsid w:val="003B66F9"/>
    <w:rsid w:val="003B6AD8"/>
    <w:rsid w:val="003C6CF8"/>
    <w:rsid w:val="003D39F0"/>
    <w:rsid w:val="003D45C4"/>
    <w:rsid w:val="003E0D17"/>
    <w:rsid w:val="003F563A"/>
    <w:rsid w:val="00405681"/>
    <w:rsid w:val="00405D19"/>
    <w:rsid w:val="00410969"/>
    <w:rsid w:val="004122E4"/>
    <w:rsid w:val="004156AA"/>
    <w:rsid w:val="004271ED"/>
    <w:rsid w:val="004274DD"/>
    <w:rsid w:val="0044312A"/>
    <w:rsid w:val="00443FCB"/>
    <w:rsid w:val="0045755D"/>
    <w:rsid w:val="00464543"/>
    <w:rsid w:val="00470575"/>
    <w:rsid w:val="00475658"/>
    <w:rsid w:val="0048249D"/>
    <w:rsid w:val="00485D6A"/>
    <w:rsid w:val="004905C3"/>
    <w:rsid w:val="004921E1"/>
    <w:rsid w:val="00493E22"/>
    <w:rsid w:val="004978ED"/>
    <w:rsid w:val="004A2D97"/>
    <w:rsid w:val="004B1438"/>
    <w:rsid w:val="004B1702"/>
    <w:rsid w:val="004B6637"/>
    <w:rsid w:val="004C2268"/>
    <w:rsid w:val="004E0837"/>
    <w:rsid w:val="004E4C83"/>
    <w:rsid w:val="00500501"/>
    <w:rsid w:val="005214E6"/>
    <w:rsid w:val="005347CF"/>
    <w:rsid w:val="005353A9"/>
    <w:rsid w:val="0054184C"/>
    <w:rsid w:val="00557F08"/>
    <w:rsid w:val="00560D0C"/>
    <w:rsid w:val="00576F22"/>
    <w:rsid w:val="0058299B"/>
    <w:rsid w:val="005866FB"/>
    <w:rsid w:val="005C53C3"/>
    <w:rsid w:val="005C76C2"/>
    <w:rsid w:val="005D03A1"/>
    <w:rsid w:val="00610519"/>
    <w:rsid w:val="00622AA9"/>
    <w:rsid w:val="00632329"/>
    <w:rsid w:val="00636DE9"/>
    <w:rsid w:val="00642752"/>
    <w:rsid w:val="00643A2D"/>
    <w:rsid w:val="00643E3E"/>
    <w:rsid w:val="00651FE7"/>
    <w:rsid w:val="0065273D"/>
    <w:rsid w:val="006539BE"/>
    <w:rsid w:val="00670080"/>
    <w:rsid w:val="0068475D"/>
    <w:rsid w:val="00684DF5"/>
    <w:rsid w:val="00685990"/>
    <w:rsid w:val="006860A4"/>
    <w:rsid w:val="006A3FAE"/>
    <w:rsid w:val="006A68DA"/>
    <w:rsid w:val="006B2547"/>
    <w:rsid w:val="006B530A"/>
    <w:rsid w:val="006B6A97"/>
    <w:rsid w:val="006C0233"/>
    <w:rsid w:val="006E1D81"/>
    <w:rsid w:val="006E2178"/>
    <w:rsid w:val="006E47DE"/>
    <w:rsid w:val="006E6685"/>
    <w:rsid w:val="00704E99"/>
    <w:rsid w:val="00710A97"/>
    <w:rsid w:val="00735C83"/>
    <w:rsid w:val="00740FCA"/>
    <w:rsid w:val="00771542"/>
    <w:rsid w:val="00771907"/>
    <w:rsid w:val="00774677"/>
    <w:rsid w:val="00781E8C"/>
    <w:rsid w:val="00791A4C"/>
    <w:rsid w:val="007939D5"/>
    <w:rsid w:val="007A13B1"/>
    <w:rsid w:val="007B14F7"/>
    <w:rsid w:val="007C0804"/>
    <w:rsid w:val="007C7E9D"/>
    <w:rsid w:val="007D0008"/>
    <w:rsid w:val="007D1624"/>
    <w:rsid w:val="007D589F"/>
    <w:rsid w:val="007E1DD4"/>
    <w:rsid w:val="007F7BD7"/>
    <w:rsid w:val="0080710F"/>
    <w:rsid w:val="00810E7F"/>
    <w:rsid w:val="00816096"/>
    <w:rsid w:val="00816A58"/>
    <w:rsid w:val="008179C0"/>
    <w:rsid w:val="0082334C"/>
    <w:rsid w:val="00823420"/>
    <w:rsid w:val="00832E2A"/>
    <w:rsid w:val="00834B11"/>
    <w:rsid w:val="00840444"/>
    <w:rsid w:val="00840B89"/>
    <w:rsid w:val="00840E3B"/>
    <w:rsid w:val="00857764"/>
    <w:rsid w:val="00862D16"/>
    <w:rsid w:val="00863E0F"/>
    <w:rsid w:val="00876641"/>
    <w:rsid w:val="00880B54"/>
    <w:rsid w:val="00880C70"/>
    <w:rsid w:val="00896671"/>
    <w:rsid w:val="008A1B01"/>
    <w:rsid w:val="008A2D22"/>
    <w:rsid w:val="008B0E96"/>
    <w:rsid w:val="008B31B0"/>
    <w:rsid w:val="008C5A80"/>
    <w:rsid w:val="008D07FD"/>
    <w:rsid w:val="008E1ACD"/>
    <w:rsid w:val="009112FF"/>
    <w:rsid w:val="009167DF"/>
    <w:rsid w:val="00926616"/>
    <w:rsid w:val="009273F1"/>
    <w:rsid w:val="00935136"/>
    <w:rsid w:val="00937F9A"/>
    <w:rsid w:val="0094087D"/>
    <w:rsid w:val="00950400"/>
    <w:rsid w:val="00951CE4"/>
    <w:rsid w:val="00953CD1"/>
    <w:rsid w:val="00954A6C"/>
    <w:rsid w:val="00961382"/>
    <w:rsid w:val="00961E58"/>
    <w:rsid w:val="009823F8"/>
    <w:rsid w:val="00990964"/>
    <w:rsid w:val="009A003B"/>
    <w:rsid w:val="009B7728"/>
    <w:rsid w:val="009C57E0"/>
    <w:rsid w:val="009C71BB"/>
    <w:rsid w:val="009C753A"/>
    <w:rsid w:val="009D333B"/>
    <w:rsid w:val="009D35EB"/>
    <w:rsid w:val="009D3BFC"/>
    <w:rsid w:val="009D4623"/>
    <w:rsid w:val="009E1505"/>
    <w:rsid w:val="009E1F67"/>
    <w:rsid w:val="00A001B1"/>
    <w:rsid w:val="00A047ED"/>
    <w:rsid w:val="00A14315"/>
    <w:rsid w:val="00A2045D"/>
    <w:rsid w:val="00A20E8F"/>
    <w:rsid w:val="00A23BCC"/>
    <w:rsid w:val="00A40929"/>
    <w:rsid w:val="00A53B4F"/>
    <w:rsid w:val="00A559DA"/>
    <w:rsid w:val="00A56E80"/>
    <w:rsid w:val="00A60444"/>
    <w:rsid w:val="00A75E01"/>
    <w:rsid w:val="00A86D08"/>
    <w:rsid w:val="00A908FB"/>
    <w:rsid w:val="00A92A3D"/>
    <w:rsid w:val="00AA0FCB"/>
    <w:rsid w:val="00AA237E"/>
    <w:rsid w:val="00AA274B"/>
    <w:rsid w:val="00AA4D61"/>
    <w:rsid w:val="00AA4F6C"/>
    <w:rsid w:val="00AB3A78"/>
    <w:rsid w:val="00AB48DA"/>
    <w:rsid w:val="00AB7992"/>
    <w:rsid w:val="00AC1AFA"/>
    <w:rsid w:val="00AD05A2"/>
    <w:rsid w:val="00AD07F6"/>
    <w:rsid w:val="00AD3393"/>
    <w:rsid w:val="00AE3842"/>
    <w:rsid w:val="00B00A32"/>
    <w:rsid w:val="00B03A5B"/>
    <w:rsid w:val="00B14078"/>
    <w:rsid w:val="00B31AA0"/>
    <w:rsid w:val="00B3351A"/>
    <w:rsid w:val="00B33D65"/>
    <w:rsid w:val="00B33E49"/>
    <w:rsid w:val="00B4718E"/>
    <w:rsid w:val="00B55140"/>
    <w:rsid w:val="00B569A3"/>
    <w:rsid w:val="00B602DD"/>
    <w:rsid w:val="00B7521E"/>
    <w:rsid w:val="00B903A8"/>
    <w:rsid w:val="00BA74C1"/>
    <w:rsid w:val="00BB42A9"/>
    <w:rsid w:val="00BC6E24"/>
    <w:rsid w:val="00BF2674"/>
    <w:rsid w:val="00BF4193"/>
    <w:rsid w:val="00C01461"/>
    <w:rsid w:val="00C018A9"/>
    <w:rsid w:val="00C11BD7"/>
    <w:rsid w:val="00C14CDF"/>
    <w:rsid w:val="00C17585"/>
    <w:rsid w:val="00C22FB0"/>
    <w:rsid w:val="00C279A8"/>
    <w:rsid w:val="00C40790"/>
    <w:rsid w:val="00C54E0D"/>
    <w:rsid w:val="00C623B8"/>
    <w:rsid w:val="00C6366B"/>
    <w:rsid w:val="00C63C06"/>
    <w:rsid w:val="00C65591"/>
    <w:rsid w:val="00C73225"/>
    <w:rsid w:val="00C736F0"/>
    <w:rsid w:val="00C80A65"/>
    <w:rsid w:val="00C94250"/>
    <w:rsid w:val="00CA3BB6"/>
    <w:rsid w:val="00CA77D8"/>
    <w:rsid w:val="00CB20DF"/>
    <w:rsid w:val="00CB3C85"/>
    <w:rsid w:val="00CC0DB0"/>
    <w:rsid w:val="00CF022E"/>
    <w:rsid w:val="00CF6321"/>
    <w:rsid w:val="00D00DFF"/>
    <w:rsid w:val="00D02F05"/>
    <w:rsid w:val="00D261B4"/>
    <w:rsid w:val="00D27D0B"/>
    <w:rsid w:val="00D30096"/>
    <w:rsid w:val="00D34C25"/>
    <w:rsid w:val="00D40522"/>
    <w:rsid w:val="00D428BC"/>
    <w:rsid w:val="00D4308B"/>
    <w:rsid w:val="00D7288F"/>
    <w:rsid w:val="00D8099D"/>
    <w:rsid w:val="00D86810"/>
    <w:rsid w:val="00D90B1A"/>
    <w:rsid w:val="00D94565"/>
    <w:rsid w:val="00DA7D25"/>
    <w:rsid w:val="00DB0A12"/>
    <w:rsid w:val="00DB7158"/>
    <w:rsid w:val="00DC2505"/>
    <w:rsid w:val="00DC309E"/>
    <w:rsid w:val="00DC5BED"/>
    <w:rsid w:val="00DE3639"/>
    <w:rsid w:val="00DE7BBF"/>
    <w:rsid w:val="00DF579B"/>
    <w:rsid w:val="00DF5A52"/>
    <w:rsid w:val="00E01CFE"/>
    <w:rsid w:val="00E1528C"/>
    <w:rsid w:val="00E25345"/>
    <w:rsid w:val="00E3133C"/>
    <w:rsid w:val="00E37CFF"/>
    <w:rsid w:val="00E42F4D"/>
    <w:rsid w:val="00E47AF6"/>
    <w:rsid w:val="00E52181"/>
    <w:rsid w:val="00E5724D"/>
    <w:rsid w:val="00E6247F"/>
    <w:rsid w:val="00E6357D"/>
    <w:rsid w:val="00E63961"/>
    <w:rsid w:val="00E65ADE"/>
    <w:rsid w:val="00E678FF"/>
    <w:rsid w:val="00E72BE2"/>
    <w:rsid w:val="00E75DE6"/>
    <w:rsid w:val="00E81624"/>
    <w:rsid w:val="00E85A5A"/>
    <w:rsid w:val="00E87458"/>
    <w:rsid w:val="00E9044E"/>
    <w:rsid w:val="00EA14BB"/>
    <w:rsid w:val="00EA1ED3"/>
    <w:rsid w:val="00EA2954"/>
    <w:rsid w:val="00EA5B05"/>
    <w:rsid w:val="00EC3F99"/>
    <w:rsid w:val="00EC460A"/>
    <w:rsid w:val="00ED25E5"/>
    <w:rsid w:val="00EE5100"/>
    <w:rsid w:val="00EE6599"/>
    <w:rsid w:val="00F04C22"/>
    <w:rsid w:val="00F132E7"/>
    <w:rsid w:val="00F16890"/>
    <w:rsid w:val="00F20CD7"/>
    <w:rsid w:val="00F25BBB"/>
    <w:rsid w:val="00F37EEB"/>
    <w:rsid w:val="00F5282A"/>
    <w:rsid w:val="00F52BC4"/>
    <w:rsid w:val="00F55149"/>
    <w:rsid w:val="00F55999"/>
    <w:rsid w:val="00F70558"/>
    <w:rsid w:val="00F708AF"/>
    <w:rsid w:val="00F918A0"/>
    <w:rsid w:val="00F9244F"/>
    <w:rsid w:val="00FA0D2C"/>
    <w:rsid w:val="00FA5510"/>
    <w:rsid w:val="00FB0995"/>
    <w:rsid w:val="00FC2AC0"/>
    <w:rsid w:val="00FC7C4A"/>
    <w:rsid w:val="00FD1A4A"/>
    <w:rsid w:val="00FD6AAC"/>
    <w:rsid w:val="00FF1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62D16"/>
    <w:pPr>
      <w:spacing w:lineRule="auto" w:line="240" w:after="0"/>
    </w:pPr>
  </w:style>
  <w:style w:styleId="Tekstbalonia" w:type="paragraph">
    <w:name w:val="Balloon Text"/>
    <w:basedOn w:val="Normal"/>
    <w:link w:val="TekstbaloniaChar"/>
    <w:uiPriority w:val="99"/>
    <w:semiHidden/>
    <w:unhideWhenUsed/>
    <w:rsid w:val="00F04C2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C22"/>
    <w:rPr>
      <w:rFonts w:cs="Tahoma" w:hAnsi="Tahoma" w:asci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96671"/>
    <w:rPr>
      <w:rFonts w:cstheme="majorBidi" w:eastAsiaTheme="majorEastAsia" w:hAnsiTheme="majorHAnsi" w:asciiTheme="majorHAnsi"/>
      <w:color w:themeShade="BF" w:themeColor="text2" w:val="17365D"/>
      <w:spacing w:val="5"/>
      <w:kern w:val="28"/>
      <w:sz w:val="52"/>
      <w:szCs w:val="52"/>
    </w:rPr>
  </w:style>
  <w:style w:customStyle="true" w:styleId="TableGrid1" w:type="table">
    <w:name w:val="Table Grid1"/>
    <w:basedOn w:val="Obinatablica"/>
    <w:next w:val="Reetkatablice"/>
    <w:uiPriority w:val="59"/>
    <w:rsid w:val="006E47DE"/>
    <w:pPr>
      <w:spacing w:lineRule="auto" w:line="240" w:after="0"/>
    </w:p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uiPriority w:val="59"/>
    <w:rsid w:val="006E47D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6756"/>
    <w:rPr>
      <w:color w:val="808080"/>
      <w:bdr w:space="0" w:sz="0" w:color="auto" w:val="none"/>
      <w:shd w:fill="auto" w:color="auto" w:val="clear"/>
    </w:rPr>
  </w:style>
  <w:style w:customStyle="true" w:styleId="eSPISCCParagraphDefaultFont" w:type="character">
    <w:name w:val="eSPIS_CC_Paragraph Default Font"/>
    <w:basedOn w:val="Zadanifontodlomka"/>
    <w:rsid w:val="001E67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675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67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67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62D16"/>
    <w:pPr>
      <w:spacing w:after="0" w:line="240" w:lineRule="auto"/>
    </w:pPr>
  </w:style>
  <w:style w:styleId="Tekstbalonia" w:type="paragraph">
    <w:name w:val="Balloon Text"/>
    <w:basedOn w:val="Normal"/>
    <w:link w:val="TekstbaloniaChar"/>
    <w:uiPriority w:val="99"/>
    <w:semiHidden/>
    <w:unhideWhenUsed/>
    <w:rsid w:val="00F04C2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C22"/>
    <w:rPr>
      <w:rFonts w:ascii="Tahoma" w:cs="Tahoma" w:hAns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96671"/>
    <w:rPr>
      <w:rFonts w:asciiTheme="majorHAnsi" w:cstheme="majorBidi" w:eastAsiaTheme="majorEastAsia" w:hAnsiTheme="majorHAnsi"/>
      <w:color w:themeColor="text2" w:themeShade="BF" w:val="17365D"/>
      <w:spacing w:val="5"/>
      <w:kern w:val="28"/>
      <w:sz w:val="52"/>
      <w:szCs w:val="52"/>
    </w:rPr>
  </w:style>
  <w:style w:customStyle="1" w:styleId="TableGrid1" w:type="table">
    <w:name w:val="Table Grid1"/>
    <w:basedOn w:val="Obinatablica"/>
    <w:next w:val="Reetkatablice"/>
    <w:uiPriority w:val="59"/>
    <w:rsid w:val="006E47DE"/>
    <w:pPr>
      <w:spacing w:after="0" w:line="240" w:lineRule="auto"/>
    </w:p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uiPriority w:val="59"/>
    <w:rsid w:val="006E47D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6756"/>
    <w:rPr>
      <w:color w:val="808080"/>
      <w:bdr w:color="auto" w:space="0" w:sz="0" w:val="none"/>
      <w:shd w:color="auto" w:fill="auto" w:val="clear"/>
    </w:rPr>
  </w:style>
  <w:style w:customStyle="1" w:styleId="eSPISCCParagraphDefaultFont" w:type="character">
    <w:name w:val="eSPIS_CC_Paragraph Default Font"/>
    <w:basedOn w:val="Zadanifontodlomka"/>
    <w:rsid w:val="001E67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675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67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67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5B2E9C-4C0C-4961-8608-37C8DE3551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3</properties:Pages>
  <properties:Words>506</properties:Words>
  <properties:Characters>3038</properties:Characters>
  <properties:Lines>125</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2019-04-08T12:37:00Z</dcterms:created>
  <dc:creator>agalic</dc:creator>
  <cp:lastModifiedBy>Vinka Mihalinčić</cp:lastModifiedBy>
  <cp:lastPrinted>2019-04-04T14:46:00Z</cp:lastPrinted>
  <dcterms:modified xmlns:xsi="http://www.w3.org/2001/XMLSchema-instance" xsi:type="dcterms:W3CDTF">2019-04-08T12:38:00Z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St-3091/2018-42 / Podnesak - Izvješće o financijsko-gospodarskom stanju dužnika (MTG-TOPGRAF izvješće o gospodarskom položaju za oglasnu.docx)</vt:lpwstr>
  </prop:property>
  <prop:property name="CC_coloring" pid="4" fmtid="{D5CDD505-2E9C-101B-9397-08002B2CF9AE}">
    <vt:bool>false</vt:bool>
  </prop:property>
  <prop:property name="BrojStranica" pid="5" fmtid="{D5CDD505-2E9C-101B-9397-08002B2CF9AE}">
    <vt:i4>3</vt:i4>
  </prop:property>
</prop:Properties>
</file>