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64ff" w14:paraId="8f264ff" w:rsidRDefault="00922720" w:rsidP="00922720" w:rsidR="00922720">
      <w:pPr>
        <w:ind w:firstLine="5245"/>
        <w:jc w:val="right"/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 xml:space="preserve">     7. St-463/2015-3.</w:t>
      </w:r>
    </w:p>
    <w:p w:rsidRDefault="00922720" w:rsidP="00922720" w:rsidR="00922720">
      <w:pPr>
        <w:jc w:val="both"/>
        <w:rPr>
          <w:rFonts w:cs="Arial" w:hAnsi="Arial" w:ascii="Arial"/>
        </w:rPr>
      </w:pPr>
    </w:p>
    <w:p w:rsidRDefault="00922720" w:rsidP="00922720" w:rsidR="00922720">
      <w:pPr>
        <w:jc w:val="both"/>
        <w:rPr>
          <w:rFonts w:cs="Arial" w:hAnsi="Arial" w:ascii="Arial"/>
          <w:b/>
        </w:rPr>
      </w:pPr>
    </w:p>
    <w:p w:rsidRDefault="00922720" w:rsidP="00922720" w:rsidR="00922720">
      <w:pPr>
        <w:jc w:val="center"/>
        <w:rPr>
          <w:rFonts w:cs="Arial" w:hAnsi="Arial" w:ascii="Arial"/>
          <w:b/>
        </w:rPr>
      </w:pPr>
    </w:p>
    <w:p w:rsidRDefault="00922720" w:rsidP="00922720" w:rsidR="0092272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922720" w:rsidP="00922720" w:rsidR="00922720">
      <w:pPr>
        <w:jc w:val="center"/>
        <w:rPr>
          <w:rFonts w:cs="Arial" w:hAnsi="Arial" w:ascii="Arial"/>
          <w:b/>
        </w:rPr>
      </w:pPr>
    </w:p>
    <w:p w:rsidRDefault="00922720" w:rsidP="00922720" w:rsidR="00922720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922720" w:rsidP="00922720" w:rsidR="00922720">
      <w:pPr>
        <w:jc w:val="both"/>
        <w:rPr>
          <w:rFonts w:cs="Arial" w:hAnsi="Arial" w:ascii="Arial"/>
        </w:rPr>
      </w:pP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CUBO UGOSTITELJSTVO d.o.o. za ugostiteljstvo i trgovinu iz Bjelovara, Josipa Jelačića 11, MBS 080755866, OIB 62657621459, dana 05. veljače 2016. godine  </w:t>
      </w:r>
    </w:p>
    <w:p w:rsidRDefault="00922720" w:rsidP="00922720" w:rsidR="00922720">
      <w:pPr>
        <w:jc w:val="both"/>
        <w:rPr>
          <w:rFonts w:cs="Arial" w:hAnsi="Arial" w:ascii="Arial"/>
        </w:rPr>
      </w:pPr>
    </w:p>
    <w:p w:rsidRDefault="00922720" w:rsidP="00922720" w:rsidR="0092272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922720" w:rsidP="00922720" w:rsidR="00922720">
      <w:pPr>
        <w:jc w:val="both"/>
        <w:rPr>
          <w:rFonts w:cs="Arial" w:hAnsi="Arial" w:ascii="Arial"/>
        </w:rPr>
      </w:pPr>
    </w:p>
    <w:p w:rsidRDefault="00922720" w:rsidP="00922720" w:rsidR="0092272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CUBO UGOSTITELJSTVO d.o.o. za ugostiteljstvo i trgovinu iz Bjelovara, Josipa Jelačića 11, MBS 080755866, OIB 62657621459.</w:t>
      </w:r>
    </w:p>
    <w:p w:rsidRDefault="00922720" w:rsidP="00922720" w:rsidR="0092272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GJURAŠIĆ iz Zagreba, Petrinjska 28, OIB 66025260916.</w:t>
      </w:r>
    </w:p>
    <w:p w:rsidRDefault="00922720" w:rsidP="00922720" w:rsidR="0092272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CUBO UGOSTITELJSTVO d.o.o. za ugostiteljstvo i trgovinu iz Bjelovara, Josipa Jelačića 11, MBS 080755866, OIB 62657621459.</w:t>
      </w:r>
    </w:p>
    <w:p w:rsidRDefault="00922720" w:rsidP="00922720" w:rsidR="0092272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922720" w:rsidP="00922720" w:rsidR="00922720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922720" w:rsidP="00922720" w:rsidR="0092272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22720" w:rsidP="00922720" w:rsidR="0092272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922720" w:rsidP="00922720" w:rsidR="00922720">
      <w:pPr>
        <w:jc w:val="both"/>
        <w:rPr>
          <w:rFonts w:cs="Arial" w:hAnsi="Arial" w:ascii="Arial"/>
        </w:rPr>
      </w:pPr>
    </w:p>
    <w:p w:rsidRDefault="00922720" w:rsidP="00922720" w:rsidR="0092272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922720" w:rsidP="00922720" w:rsidR="0092272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St-463/2015-2., koji je objavljen na mrežnoj stranici e-oglasna ploča Trgovačkog suda u Bjelovaru 15.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922720" w:rsidP="00922720" w:rsidR="0092272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22720" w:rsidP="00922720" w:rsidR="0092272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22720" w:rsidP="00922720" w:rsidR="0092272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22720" w:rsidP="00922720" w:rsidR="00922720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22720" w:rsidP="00922720" w:rsidR="0092272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22720" w:rsidP="00922720" w:rsidR="0092272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922720" w:rsidP="00922720" w:rsidR="00922720">
      <w:pPr>
        <w:rPr>
          <w:rFonts w:cs="Arial" w:hAnsi="Arial" w:ascii="Arial"/>
          <w:b/>
        </w:rPr>
      </w:pPr>
    </w:p>
    <w:p w:rsidRDefault="00922720" w:rsidP="00922720" w:rsidR="00922720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922720" w:rsidP="00922720" w:rsidR="00922720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922720" w:rsidP="00922720" w:rsidR="00922720">
      <w:pPr>
        <w:ind w:firstLine="4111"/>
        <w:jc w:val="both"/>
        <w:rPr>
          <w:rFonts w:cs="Arial" w:hAnsi="Arial" w:ascii="Arial"/>
        </w:rPr>
      </w:pP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922720" w:rsidP="00922720" w:rsidR="00922720">
      <w:pPr>
        <w:jc w:val="both"/>
        <w:rPr>
          <w:rFonts w:cs="Arial" w:hAnsi="Arial" w:ascii="Arial"/>
        </w:rPr>
      </w:pPr>
    </w:p>
    <w:p w:rsidRDefault="00922720" w:rsidP="00922720" w:rsidR="0092272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922720" w:rsidP="00922720" w:rsidR="0092272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922720" w:rsidP="00922720" w:rsidR="00922720">
      <w:pPr>
        <w:rPr>
          <w:rFonts w:cs="Arial" w:hAnsi="Arial" w:ascii="Arial"/>
        </w:rPr>
      </w:pPr>
    </w:p>
    <w:p w:rsidRDefault="00922720" w:rsidP="00922720" w:rsidR="00922720">
      <w:pPr>
        <w:jc w:val="both"/>
        <w:rPr>
          <w:rFonts w:cs="Arial" w:hAnsi="Arial" w:ascii="Arial"/>
        </w:rPr>
      </w:pPr>
    </w:p>
    <w:p w:rsidRDefault="0092272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720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619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St-463/2015-3</izvorni_sadrzaj>
    <derivirana_varijabla naziv="DomainObject.Oznaka_1">St-463/2015-3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CUBO UGOSTITELJSTVO, društvo s ograničenom odgovornošću za ugostiteljstvo i trgovinu, Bjelovar zastupanog po punomoćniku ALEKSANDAR VUKOVIĆ</izvorni_sadrzaj>
    <derivirana_varijabla naziv="DomainObject.Predmet.ProtustrankaFormated_1">  CUBO UGOSTITELJSTVO, društvo s ograničenom odgovornošću za ugostiteljstvo i trgovinu, Bjelovar zastupanog po punomoćniku ALEKSANDAR VUKOVIĆ</derivirana_varijabla>
  </DomainObject.Predmet.ProtustrankaFormated>
  <DomainObject.Predmet.ProtustrankaFormatedOIB>
    <izvorni_sadrzaj>  CUBO UGOSTITELJSTVO, društvo s ograničenom odgovornošću za ugostiteljstvo i trgovinu, Bjelovar, OIB 62657621459 zastupanog po punomoćniku ALEKSANDAR VUKOVIĆ</izvorni_sadrzaj>
    <derivirana_varijabla naziv="DomainObject.Predmet.ProtustrankaFormatedOIB_1">  CUBO UGOSTITELJSTVO, društvo s ograničenom odgovornošću za ugostiteljstvo i trgovinu, Bjelovar, OIB 62657621459 zastupanog po punomoćniku ALEKSANDAR VUKOVIĆ</derivirana_varijabla>
  </DomainObject.Predmet.ProtustrankaFormatedOIB>
  <DomainObject.Predmet.ProtustrankaFormatedWithAdress>
    <izvorni_sadrzaj> CUBO UGOSTITELJSTVO, društvo s ograničenom odgovornošću za ugostiteljstvo i trgovinu, Bjelovar, Josipa Jelačića 11, 43000 Bjelovar zastupanog po punomoćniku ALEKSANDAR VUKOVIĆ</izvorni_sadrzaj>
    <derivirana_varijabla naziv="DomainObject.Predmet.ProtustrankaFormatedWithAdress_1"> CUBO UGOSTITELJSTVO, društvo s ograničenom odgovornošću za ugostiteljstvo i trgovinu, Bjelovar, Josipa Jelačića 11, 43000 Bjelovar zastupanog po punomoćniku ALEKSANDAR VUKOVIĆ</derivirana_varijabla>
  </DomainObject.Predmet.ProtustrankaFormatedWithAdress>
  <DomainObject.Predmet.ProtustrankaFormatedWithAdressOIB>
    <izvorni_sadrzaj> CUBO UGOSTITELJSTVO, društvo s ograničenom odgovornošću za ugostiteljstvo i trgovinu, Bjelovar, OIB 62657621459, Josipa Jelačića 11, 43000 Bjelovar zastupanog po punomoćniku ALEKSANDAR VUKOVIĆ</izvorni_sadrzaj>
    <derivirana_varijabla naziv="DomainObject.Predmet.ProtustrankaFormatedWithAdressOIB_1"> CUBO UGOSTITELJSTVO, društvo s ograničenom odgovornošću za ugostiteljstvo i trgovinu, Bjelovar, OIB 62657621459, Josipa Jelačića 11, 43000 Bjelovar zastupanog po punomoćniku ALEKSANDAR VUKOVIĆ</derivirana_varijabla>
  </DomainObject.Predmet.ProtustrankaFormatedWithAdressOIB>
  <DomainObject.Predmet.ProtustrankaWithAdress>
    <izvorni_sadrzaj>CUBO UGOSTITELJSTVO, društvo s ograničenom odgovornošću za ugostiteljstvo i trgovinu, Bjelovar Josipa Jelačića 11, 43000 Bjelovar</izvorni_sadrzaj>
    <derivirana_varijabla naziv="DomainObject.Predmet.ProtustrankaWithAdress_1">CUBO UGOSTITELJSTVO, društvo s ograničenom odgovornošću za ugostiteljstvo i trgovinu, Bjelovar Josipa Jelačića 11, 43000 Bjelovar</derivirana_varijabla>
  </DomainObject.Predmet.ProtustrankaWithAdress>
  <DomainObject.Predmet.ProtustrankaWithAdressOIB>
    <izvorni_sadrzaj>CUBO UGOSTITELJSTVO, društvo s ograničenom odgovornošću za ugostiteljstvo i trgovinu, Bjelovar, OIB 62657621459, Josipa Jelačića 11, 43000 Bjelovar</izvorni_sadrzaj>
    <derivirana_varijabla naziv="DomainObject.Predmet.ProtustrankaWithAdressOIB_1">CUBO UGOSTITELJSTVO, društvo s ograničenom odgovornošću za ugostiteljstvo i trgovinu, Bjelovar, OIB 62657621459, Josipa Jelačića 11, 43000 Bjelovar</derivirana_varijabla>
  </DomainObject.Predmet.ProtustrankaWithAdressOIB>
  <DomainObject.Predmet.ProtustrankaNazivFormated>
    <izvorni_sadrzaj>CUBO UGOSTITELJSTVO, društvo s ograničenom odgovornošću za ugostiteljstvo i trgovinu, Bjelovar</izvorni_sadrzaj>
    <derivirana_varijabla naziv="DomainObject.Predmet.ProtustrankaNazivFormated_1">CUBO UGOSTITELJSTVO, društvo s ograničenom odgovornošću za ugostiteljstvo i trgovinu, Bjelovar</derivirana_varijabla>
  </DomainObject.Predmet.ProtustrankaNazivFormated>
  <DomainObject.Predmet.ProtustrankaNazivFormatedOIB>
    <izvorni_sadrzaj>CUBO UGOSTITELJSTVO, društvo s ograničenom odgovornošću za ugostiteljstvo i trgovinu, Bjelovar, OIB 62657621459</izvorni_sadrzaj>
    <derivirana_varijabla naziv="DomainObject.Predmet.ProtustrankaNazivFormatedOIB_1">CUBO UGOSTITELJSTVO, društvo s ograničenom odgovornošću za ugostiteljstvo i trgovinu, Bjelovar, OIB 62657621459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CUBO UGOSTITELJSTVO, društvo s ograničenom odgovornošću za ugostiteljstvo i trgovinu, Bjelovar zastupanog po punomoćniku ALEKSANDAR VUKOVIĆ</item>
    </izvorni_sadrzaj>
    <derivirana_varijabla naziv="DomainObject.Predmet.ProtuStrankaListFormated_1">
      <item>CUBO UGOSTITELJSTVO, društvo s ograničenom odgovornošću za ugostiteljstvo i trgovinu, Bjelovar zastupanog po punomoćniku ALEKSANDAR VUKOVIĆ</item>
    </derivirana_varijabla>
  </DomainObject.Predmet.ProtuStrankaListFormated>
  <DomainObject.Predmet.ProtuStrankaListFormatedOIB>
    <izvorni_sadrzaj>
      <item>CUBO UGOSTITELJSTVO, društvo s ograničenom odgovornošću za ugostiteljstvo i trgovinu, Bjelovar, OIB 62657621459 zastupanog po punomoćniku ALEKSANDAR VUKOVIĆ</item>
    </izvorni_sadrzaj>
    <derivirana_varijabla naziv="DomainObject.Predmet.ProtuStrankaListFormatedOIB_1">
      <item>CUBO UGOSTITELJSTVO, društvo s ograničenom odgovornošću za ugostiteljstvo i trgovinu, Bjelovar, OIB 62657621459 zastupanog po punomoćniku ALEKSANDAR VUKOVIĆ</item>
    </derivirana_varijabla>
  </DomainObject.Predmet.ProtuStrankaListFormatedOIB>
  <DomainObject.Predmet.ProtuStrankaListFormatedWithAdress>
    <izvorni_sadrzaj>
      <item>CUBO UGOSTITELJSTVO, društvo s ograničenom odgovornošću za ugostiteljstvo i trgovinu, Bjelovar, Josipa Jelačića 11, 43000 Bjelovar zastupanog po punomoćniku ALEKSANDAR VUKOVIĆ</item>
    </izvorni_sadrzaj>
    <derivirana_varijabla naziv="DomainObject.Predmet.ProtuStrankaListFormatedWithAdress_1">
      <item>CUBO UGOSTITELJSTVO, društvo s ograničenom odgovornošću za ugostiteljstvo i trgovinu, Bjelovar, Josipa Jelačića 11, 43000 Bjelovar zastupanog po punomoćniku ALEKSANDAR VUKOVIĆ</item>
    </derivirana_varijabla>
  </DomainObject.Predmet.ProtuStrankaListFormatedWithAdress>
  <DomainObject.Predmet.ProtuStrankaListFormatedWithAdressOIB>
    <izvorni_sadrzaj>
      <item>CUBO UGOSTITELJSTVO, društvo s ograničenom odgovornošću za ugostiteljstvo i trgovinu, Bjelovar, OIB 62657621459, Josipa Jelačića 11, 43000 Bjelovar zastupanog po punomoćniku ALEKSANDAR VUKOVIĆ</item>
    </izvorni_sadrzaj>
    <derivirana_varijabla naziv="DomainObject.Predmet.ProtuStrankaListFormatedWithAdressOIB_1">
      <item>CUBO UGOSTITELJSTVO, društvo s ograničenom odgovornošću za ugostiteljstvo i trgovinu, Bjelovar, OIB 62657621459, Josipa Jelačića 11, 43000 Bjelovar zastupanog po punomoćniku ALEKSANDAR VUKOVIĆ</item>
    </derivirana_varijabla>
  </DomainObject.Predmet.ProtuStrankaListFormatedWithAdressOIB>
  <DomainObject.Predmet.ProtuStrankaListNazivFormated>
    <izvorni_sadrzaj>
      <item>CUBO UGOSTITELJSTVO, društvo s ograničenom odgovornošću za ugostiteljstvo i trgovinu, Bjelovar</item>
    </izvorni_sadrzaj>
    <derivirana_varijabla naziv="DomainObject.Predmet.ProtuStrankaListNazivFormated_1">
      <item>CUBO UGOSTITELJSTVO, društvo s ograničenom odgovornošću za ugostiteljstvo i trgovinu, Bjelovar</item>
    </derivirana_varijabla>
  </DomainObject.Predmet.ProtuStrankaListNazivFormated>
  <DomainObject.Predmet.ProtuStrankaListNazivFormatedOIB>
    <izvorni_sadrzaj>
      <item>CUBO UGOSTITELJSTVO, društvo s ograničenom odgovornošću za ugostiteljstvo i trgovinu, Bjelovar, OIB 62657621459</item>
    </izvorni_sadrzaj>
    <derivirana_varijabla naziv="DomainObject.Predmet.ProtuStrankaListNazivFormatedOIB_1">
      <item>CUBO UGOSTITELJSTVO, društvo s ograničenom odgovornošću za ugostiteljstvo i trgovinu, Bjelovar, OIB 62657621459</item>
    </derivirana_varijabla>
  </DomainObject.Predmet.ProtuStrankaListNazivFormatedOIB>
  <DomainObject.Predmet.OstaliListFormated>
    <izvorni_sadrzaj>
      <item>ALEKSANDAR VUKOVIĆ punomoćnik sudionika u postupku CUBO UGOSTITELJSTVO, društvo s ograničenom odgovornošću za ugostiteljstvo i trgovinu, Bjelovar</item>
    </izvorni_sadrzaj>
    <derivirana_varijabla naziv="DomainObject.Predmet.OstaliListFormated_1">
      <item>ALEKSANDAR VUKOVIĆ punomoćnik sudionika u postupku CUBO UGOSTITELJSTVO, društvo s ograničenom odgovornošću za ugostiteljstvo i trgovinu, Bjelovar</item>
    </derivirana_varijabla>
  </DomainObject.Predmet.OstaliListFormated>
  <DomainObject.Predmet.OstaliListFormatedOIB>
    <izvorni_sadrzaj>
      <item>ALEKSANDAR VUKOVIĆ, OIB 34230364935 punomoćnik sudionika u postupku CUBO UGOSTITELJSTVO, društvo s ograničenom odgovornošću za ugostiteljstvo i trgovinu, Bjelovar</item>
    </izvorni_sadrzaj>
    <derivirana_varijabla naziv="DomainObject.Predmet.OstaliListFormatedOIB_1">
      <item>ALEKSANDAR VUKOVIĆ, OIB 34230364935 punomoćnik sudionika u postupku CUBO UGOSTITELJSTVO, društvo s ograničenom odgovornošću za ugostiteljstvo i trgovinu, Bjelovar</item>
    </derivirana_varijabla>
  </DomainObject.Predmet.OstaliListFormatedOIB>
  <DomainObject.Predmet.OstaliListFormatedWithAdress>
    <izvorni_sadrzaj>
      <item>ALEKSANDAR VUKOVIĆ, Štefanovec 119, 10000 Zagreb punomoćnik sudionika u postupku CUBO UGOSTITELJSTVO, društvo s ograničenom odgovornošću za ugostiteljstvo i trgovinu, Bjelovar</item>
    </izvorni_sadrzaj>
    <derivirana_varijabla naziv="DomainObject.Predmet.OstaliListFormatedWithAdress_1">
      <item>ALEKSANDAR VUKOVIĆ, Štefanovec 119, 10000 Zagreb punomoćnik sudionika u postupku CUBO UGOSTITELJSTVO, društvo s ograničenom odgovornošću za ugostiteljstvo i trgovinu, Bjelovar</item>
    </derivirana_varijabla>
  </DomainObject.Predmet.OstaliListFormatedWithAdress>
  <DomainObject.Predmet.OstaliListFormatedWithAdressOIB>
    <izvorni_sadrzaj>
      <item>ALEKSANDAR VUKOVIĆ, OIB 34230364935, Štefanovec 119, 10000 Zagreb punomoćnik sudionika u postupku CUBO UGOSTITELJSTVO, društvo s ograničenom odgovornošću za ugostiteljstvo i trgovinu, Bjelovar</item>
    </izvorni_sadrzaj>
    <derivirana_varijabla naziv="DomainObject.Predmet.OstaliListFormatedWithAdressOIB_1">
      <item>ALEKSANDAR VUKOVIĆ, OIB 34230364935, Štefanovec 119, 10000 Zagreb punomoćnik sudionika u postupku CUBO UGOSTITELJSTVO, društvo s ograničenom odgovornošću za ugostiteljstvo i trgovinu, Bjelovar</item>
    </derivirana_varijabla>
  </DomainObject.Predmet.OstaliListFormatedWithAdressOIB>
  <DomainObject.Predmet.OstaliListNazivFormated>
    <izvorni_sadrzaj>
      <item>ALEKSANDAR VUKOVIĆ</item>
    </izvorni_sadrzaj>
    <derivirana_varijabla naziv="DomainObject.Predmet.OstaliListNazivFormated_1">
      <item>ALEKSANDAR VUKOVIĆ</item>
    </derivirana_varijabla>
  </DomainObject.Predmet.OstaliListNazivFormated>
  <DomainObject.Predmet.OstaliListNazivFormatedOIB>
    <izvorni_sadrzaj>
      <item>ALEKSANDAR VUKOVIĆ, OIB 34230364935</item>
    </izvorni_sadrzaj>
    <derivirana_varijabla naziv="DomainObject.Predmet.OstaliListNazivFormatedOIB_1">
      <item>ALEKSANDAR VUKOVIĆ, OIB 34230364935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St-463/2015-3</izvorni_sadrzaj>
    <derivirana_varijabla naziv="DomainObject.PoslovniBrojDokumenta_1">St-463/2015-3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CUBO UGOSTITELJSTVO, društvo s ograničenom odgovornošću za ugostiteljstvo i trgovinu, Bjelovar</izvorni_sadrzaj>
    <derivirana_varijabla naziv="DomainObject.Predmet.ProtustrankaIDrugi_1">CUBO UGOSTITELJSTVO, društvo s ograničenom odgovornošću za ugostiteljstvo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CUBO UGOSTITELJSTVO, društvo s ograničenom odgovornošću za ugostiteljstvo i trgovinu, Bjelovar, OIB 62657621459, Josipa Jelačića 11, 43000 Bjelovar</izvorni_sadrzaj>
    <derivirana_varijabla naziv="DomainObject.Predmet.ProtustrankaIDrugiAdressOIB_1">CUBO UGOSTITELJSTVO, društvo s ograničenom odgovornošću za ugostiteljstvo i trgovinu, Bjelovar, OIB 62657621459, Josipa Jelačića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CUBO UGOSTITELJSTVO, društvo s ograničenom odgovornošću za ugostiteljstvo i trgovinu, Bjelovar</item>
      <item>ALEKSANDAR VUKOVIĆ</item>
    </izvorni_sadrzaj>
    <derivirana_varijabla naziv="DomainObject.Predmet.SudioniciListNaziv_1">
      <item>FINA, RC ZAGREB, Podružnica Bjelovar</item>
      <item>CUBO UGOSTITELJSTVO, društvo s ograničenom odgovornošću za ugostiteljstvo i trgovinu, Bjelovar</item>
      <item>ALEKSANDAR VUKOVIĆ</item>
    </derivirana_varijabla>
  </DomainObject.Predmet.SudioniciListNaziv>
  <DomainObject.Predmet.SudioniciListAdressOIB>
    <izvorni_sadrzaj>
      <item>FINA, RC ZAGREB, Podružnica Bjelovar, OIB 85821130368, F. Supila 4,43000 Bjelovar</item>
      <item>CUBO UGOSTITELJSTVO, društvo s ograničenom odgovornošću za ugostiteljstvo i trgovinu, Bjelovar, OIB 62657621459, Josipa Jelačića 11,43000 Bjelovar</item>
      <item>ALEKSANDAR VUKOVIĆ, OIB 34230364935, Štefanovec 119,10000 Zagreb</item>
    </izvorni_sadrzaj>
    <derivirana_varijabla naziv="DomainObject.Predmet.SudioniciListAdressOIB_1">
      <item>FINA, RC ZAGREB, Podružnica Bjelovar, OIB 85821130368, F. Supila 4,43000 Bjelovar</item>
      <item>CUBO UGOSTITELJSTVO, društvo s ograničenom odgovornošću za ugostiteljstvo i trgovinu, Bjelovar, OIB 62657621459, Josipa Jelačića 11,43000 Bjelovar</item>
      <item>ALEKSANDAR VUKOVIĆ, OIB 34230364935, Štefanovec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B4D94-2259-4B05-82EF-DEA032B59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3839</properties:Characters>
  <properties:Lines>97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2016-02-05T07:18:00Z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St-463/2015-3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