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a26c0" w14:paraId="9ca26c0"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E4647D">
        <w:tab/>
      </w:r>
      <w:r w:rsidR="00A30B5D">
        <w:t xml:space="preserve">  </w:t>
      </w:r>
      <w:r w:rsidR="008E0E5E">
        <w:t xml:space="preserve">   </w:t>
      </w:r>
      <w:r w:rsidR="00A30B5D">
        <w:t xml:space="preserve">   </w:t>
      </w:r>
      <w:smartTag w:element="metricconverter" w:uri="urn:schemas-microsoft-com:office:smarttags">
        <w:smartTagPr>
          <w:attr w:val="66 St" w:name="ProductID"/>
        </w:smartTagPr>
        <w:r w:rsidRPr="00E6050A">
          <w:t>66 St</w:t>
        </w:r>
      </w:smartTag>
      <w:r w:rsidRPr="00E6050A">
        <w:t>-</w:t>
      </w:r>
      <w:r w:rsidR="0085376D">
        <w:t>343</w:t>
      </w:r>
      <w:r w:rsidRPr="00E6050A">
        <w:t>/1</w:t>
      </w:r>
      <w:r w:rsidR="008741AA">
        <w:t>5</w:t>
      </w:r>
    </w:p>
    <w:p w:rsidRDefault="00E910FA" w:rsidP="00E4647D" w:rsidR="00E910FA"/>
    <w:p w:rsidRDefault="00AE2726" w:rsidP="00AE2726" w:rsidR="00AE2726">
      <w:pPr>
        <w:jc w:val="center"/>
      </w:pPr>
      <w:r>
        <w:t>R E P U B L I K A    H R V A T S K A</w:t>
      </w:r>
    </w:p>
    <w:p w:rsidRDefault="00E910FA" w:rsidP="00AE2726" w:rsidR="00E910FA" w:rsidRPr="00E6050A">
      <w:pPr>
        <w:jc w:val="center"/>
      </w:pPr>
    </w:p>
    <w:p w:rsidRDefault="00512C33" w:rsidP="00512C33" w:rsidR="00512C33" w:rsidRPr="00AE2726">
      <w:pPr>
        <w:jc w:val="center"/>
      </w:pPr>
      <w:r w:rsidRPr="00AE2726">
        <w:t>R J E Š E N J E</w:t>
      </w:r>
    </w:p>
    <w:p w:rsidRDefault="00512C33" w:rsidP="00512C33" w:rsidR="00512C33" w:rsidRPr="00E6050A">
      <w:pPr>
        <w:jc w:val="both"/>
        <w:rPr>
          <w:b/>
        </w:rPr>
      </w:pPr>
    </w:p>
    <w:p w:rsidRDefault="00481874" w:rsidP="00512C33" w:rsidR="00512C33">
      <w:pPr>
        <w:ind w:firstLine="720"/>
        <w:jc w:val="both"/>
      </w:pPr>
      <w:r w:rsidRPr="00481874">
        <w:t>Trgovački sud u Zagrebu po stečajnom sucu Mislavu Kolakušiću, u stečajnom postupku nad</w:t>
      </w:r>
      <w:r w:rsidR="00BC5677" w:rsidRPr="00BC5677">
        <w:t xml:space="preserve"> </w:t>
      </w:r>
      <w:r w:rsidR="00E74494" w:rsidRPr="00E74494">
        <w:t>RIST d.o.o. za trgovinu i usluge, Zagreb, Avenija Dubrava 150, MBS:080243563, OIB:80878160484</w:t>
      </w:r>
      <w:r w:rsidR="00BC5677" w:rsidRPr="00BC5677">
        <w:t xml:space="preserve">, </w:t>
      </w:r>
      <w:r w:rsidR="00681BDC">
        <w:t>1</w:t>
      </w:r>
      <w:r w:rsidR="00C5790A">
        <w:t>1</w:t>
      </w:r>
      <w:r w:rsidR="00962099">
        <w:t xml:space="preserve">. </w:t>
      </w:r>
      <w:r w:rsidR="00C5790A">
        <w:t>siječnja</w:t>
      </w:r>
      <w:r w:rsidR="00962099">
        <w:t xml:space="preserve"> 201</w:t>
      </w:r>
      <w:r w:rsidR="00C5790A">
        <w:t>6</w:t>
      </w:r>
      <w:r w:rsidR="00512C33" w:rsidRPr="00E6050A">
        <w:t>.,</w:t>
      </w:r>
    </w:p>
    <w:p w:rsidRDefault="00481874" w:rsidP="00225175" w:rsidR="00481874">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3B4780">
      <w:pPr>
        <w:overflowPunct w:val="false"/>
        <w:jc w:val="center"/>
        <w:rPr>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E74494" w:rsidRPr="00E74494">
        <w:t>RIST d.o.o. za trgovinu i usluge, Zagreb, Avenija Dubrava 150, MBS:080243563, OIB:80878160484</w:t>
      </w:r>
      <w:r w:rsidR="009B1AF4">
        <w:t>.</w:t>
      </w:r>
    </w:p>
    <w:p w:rsidRDefault="005C21A1" w:rsidP="00ED36CE" w:rsidR="00E72C15">
      <w:pPr>
        <w:ind w:firstLine="720"/>
        <w:jc w:val="both"/>
      </w:pPr>
      <w:r>
        <w:t>II</w:t>
      </w:r>
      <w:r>
        <w:tab/>
      </w:r>
      <w:r w:rsidR="00E72C15">
        <w:t>Za stečajnog upravitelja</w:t>
      </w:r>
      <w:r w:rsidR="00411CBA">
        <w:t xml:space="preserve"> imenuje se</w:t>
      </w:r>
      <w:r w:rsidR="00E72C15">
        <w:t xml:space="preserve"> </w:t>
      </w:r>
      <w:r w:rsidR="00E74494" w:rsidRPr="00E74494">
        <w:t>DAVOR BIŠĆAN, Zagreb, Jurišićeva 10, OIB: 99116868296</w:t>
      </w:r>
      <w:r w:rsidR="0074145E">
        <w:t>.</w:t>
      </w:r>
      <w:r w:rsidR="00731374">
        <w:t xml:space="preserve"> </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E74494" w:rsidRPr="00E74494">
        <w:t>RIST d.o.o. za trgovinu i usluge, Zagreb, Avenija Dubrava 150, MBS:080243563, OIB:80878160484</w:t>
      </w:r>
      <w:r>
        <w:t>.</w:t>
      </w:r>
    </w:p>
    <w:p w:rsidRDefault="008A6EEF" w:rsidP="00ED36CE" w:rsidR="008A6EEF" w:rsidRPr="00783453">
      <w:pPr>
        <w:ind w:firstLine="720"/>
        <w:jc w:val="both"/>
      </w:pPr>
      <w:r>
        <w:t>IV</w:t>
      </w:r>
      <w:r>
        <w:tab/>
        <w:t xml:space="preserve">Ovlašćuje se stečajni upravitelj </w:t>
      </w:r>
      <w:r w:rsidR="00E74494" w:rsidRPr="00E74494">
        <w:t>DAVOR BIŠĆAN, Zagreb, Jurišićeva 10, OIB: 99116868296</w:t>
      </w:r>
      <w:r>
        <w:t>,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802E3A" w:rsidP="00C77E16" w:rsidR="00802E3A">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4F1CC7" w:rsidR="003B4780">
      <w:pPr>
        <w:overflowPunct w:val="false"/>
        <w:jc w:val="both"/>
        <w:rPr>
          <w:noProof w:val="false"/>
        </w:rPr>
      </w:pPr>
      <w:r>
        <w:rPr>
          <w:noProof w:val="false"/>
        </w:rPr>
        <w:t> </w:t>
      </w:r>
    </w:p>
    <w:p w:rsidRDefault="005D07E7" w:rsidP="005D07E7" w:rsidR="005D07E7">
      <w:pPr>
        <w:overflowPunct w:val="false"/>
        <w:ind w:firstLine="708"/>
        <w:jc w:val="both"/>
      </w:pPr>
      <w:r>
        <w:t>Predlagatelj je kao dužnik podnio ovom Sudu prijedlog za pokretanje stečajnog postupka 12. svibnja 2015. iz razloga nesposobnosti za plaćanje, te je po pozivu Suda uplatio troškove prethodnog postupka.</w:t>
      </w:r>
    </w:p>
    <w:p w:rsidRDefault="005D07E7" w:rsidP="005D07E7" w:rsidR="005D07E7">
      <w:pPr>
        <w:overflowPunct w:val="false"/>
        <w:ind w:firstLine="708"/>
        <w:jc w:val="both"/>
      </w:pPr>
      <w:r>
        <w:t>Prema čl. 42. st. 1. SZ-a na temelju prijedloga za otvaranje stečajnog postupka stečajni sudac donosi rješenje o pokretanju postupka radi utvrđivanja uvjeta za otvaranje stečajnog postupka (prethodni postupak).</w:t>
      </w:r>
    </w:p>
    <w:p w:rsidRDefault="005D07E7" w:rsidP="005D07E7" w:rsidR="005D07E7">
      <w:pPr>
        <w:overflowPunct w:val="false"/>
        <w:ind w:firstLine="708"/>
        <w:jc w:val="both"/>
      </w:pPr>
      <w:r>
        <w:t>Slijedom rečenog, Sud je utvrdio da je predlagatelj ovlašten podnijeti prijedlog za otvaranje stečajnog postupka nad dužnikom sukladno čl. 39. Stečajnog zakona („Narodne novine“ broj 44/96, 29/99, 129/00, 123/03, 82/06, 116/10, 25/12 i 133/12 dalje: SZ).</w:t>
      </w:r>
    </w:p>
    <w:p w:rsidRDefault="005D07E7" w:rsidP="005D07E7" w:rsidR="005D07E7">
      <w:pPr>
        <w:overflowPunct w:val="false"/>
        <w:ind w:firstLine="708"/>
        <w:jc w:val="both"/>
      </w:pPr>
      <w:r>
        <w:t>Na ročištu radi rasprave o uvjetima za otvaranje stečajnog postupka održanom 9. rujna 2015., privremeni stečajni upravitelj izlagao je kao u pisanom izvješću koje je sastavni dio spisa predmeta te u bitnome naveo da su kod dužnika ostvareni uvjeti za otvaranje stečajnog postupka ali da dužnik nema dovoljno lako unovčive imovine imovine iz koje bi se podmirili troškovi stečajnog postupka, te je predložio Sudu da temeljem odredbe čl. 63. SZ-a pozove vjerovnike na solidarnu uplatu predujma troškova stečajnog postupka u visini od 30.000,00 kn.</w:t>
      </w:r>
    </w:p>
    <w:p w:rsidRDefault="005D07E7" w:rsidP="005D07E7" w:rsidR="005D07E7">
      <w:pPr>
        <w:overflowPunct w:val="false"/>
        <w:ind w:firstLine="708"/>
        <w:jc w:val="both"/>
      </w:pPr>
      <w:r>
        <w:lastRenderedPageBreak/>
        <w:t>Predlagatelj je u cijelosti su prihvatio izvješće privremenog stečajnog upravitelja.</w:t>
      </w:r>
      <w:r>
        <w:tab/>
        <w:t>Iz potvrde FINA-e od 25. kolovoza 2015. utvrđeno je da je račun dužnika u neprekidnoj blokadi 175 dana za iznos od 8.725.063,29 kn.</w:t>
      </w:r>
    </w:p>
    <w:p w:rsidRDefault="005D07E7" w:rsidP="005D07E7" w:rsidR="002E0453">
      <w:pPr>
        <w:overflowPunct w:val="false"/>
        <w:ind w:firstLine="708"/>
        <w:jc w:val="both"/>
      </w:pPr>
      <w:r>
        <w:t>Prema odredbi čl. 63. st.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w:t>
      </w:r>
    </w:p>
    <w:p w:rsidRDefault="00C95F10" w:rsidP="00200CF6" w:rsidR="00C95F10">
      <w:pPr>
        <w:overflowPunct w:val="false"/>
        <w:ind w:firstLine="708"/>
        <w:jc w:val="both"/>
      </w:pPr>
      <w:r w:rsidRPr="00CB1210">
        <w:t xml:space="preserve">Rješenjem </w:t>
      </w:r>
      <w:r>
        <w:t>St-</w:t>
      </w:r>
      <w:r w:rsidR="005D07E7">
        <w:t>343</w:t>
      </w:r>
      <w:r w:rsidR="004E3A3B">
        <w:t>/</w:t>
      </w:r>
      <w:r>
        <w:t>1</w:t>
      </w:r>
      <w:r w:rsidR="00750F8F">
        <w:t>5</w:t>
      </w:r>
      <w:r>
        <w:t xml:space="preserve"> </w:t>
      </w:r>
      <w:r w:rsidRPr="00CB1210">
        <w:t xml:space="preserve">od </w:t>
      </w:r>
      <w:r w:rsidR="00750F8F">
        <w:t>2</w:t>
      </w:r>
      <w:r w:rsidR="005D07E7">
        <w:t>1</w:t>
      </w:r>
      <w:r w:rsidR="008E73DD">
        <w:t>.</w:t>
      </w:r>
      <w:r>
        <w:t xml:space="preserve"> </w:t>
      </w:r>
      <w:r w:rsidR="005D07E7">
        <w:t>rujna</w:t>
      </w:r>
      <w:r w:rsidR="00AB244A">
        <w:t xml:space="preserve"> </w:t>
      </w:r>
      <w:r>
        <w:t>201</w:t>
      </w:r>
      <w:r w:rsidR="00624974">
        <w:t>5</w:t>
      </w:r>
      <w:r>
        <w:t>. po</w:t>
      </w:r>
      <w:r w:rsidRPr="00CB1210">
        <w:t>ziva</w:t>
      </w:r>
      <w:r>
        <w:t>ni</w:t>
      </w:r>
      <w:r w:rsidRPr="00CB1210">
        <w:t xml:space="preserve"> s</w:t>
      </w:r>
      <w:r>
        <w:t>u</w:t>
      </w:r>
      <w:r w:rsidRPr="00CB1210">
        <w:t xml:space="preserve"> vjerovnici stečajnog dužnika u roku </w:t>
      </w:r>
      <w:r w:rsidR="00481874">
        <w:t>15</w:t>
      </w:r>
      <w:r w:rsidRPr="00CB1210">
        <w:t xml:space="preserve"> dana predujmiti iznos od </w:t>
      </w:r>
      <w:r w:rsidR="001F1245">
        <w:t>3</w:t>
      </w:r>
      <w:r w:rsidR="005D07E7">
        <w:t>0</w:t>
      </w:r>
      <w:r w:rsidR="007B1932" w:rsidRPr="007B1932">
        <w:t>.</w:t>
      </w:r>
      <w:r w:rsidR="005D07E7">
        <w:t>0</w:t>
      </w:r>
      <w:r w:rsidR="001F1245">
        <w:t>00</w:t>
      </w:r>
      <w:r w:rsidR="007B1932" w:rsidRPr="007B1932">
        <w:t>,00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niti naknadno</w:t>
      </w:r>
      <w:r w:rsidR="004042C4">
        <w:t xml:space="preserve"> </w:t>
      </w:r>
      <w:r w:rsidR="00F0333D">
        <w:t xml:space="preserve">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DF6A9A" w:rsidP="00DF6A9A" w:rsidR="009A49CE">
      <w:pPr>
        <w:ind w:firstLine="720"/>
        <w:jc w:val="both"/>
      </w:pPr>
      <w:r w:rsidRPr="0053451E">
        <w:t xml:space="preserve">Kako imovina dužnika nije dovoljna za namirenje do sad nastalih troškova postupka, jer dužnik nema imovine iz koje bi se mogli namiriti troškovi stečajnog postupka, </w:t>
      </w:r>
      <w:r>
        <w:t>Sud</w:t>
      </w:r>
      <w:r w:rsidRPr="0053451E">
        <w:t xml:space="preserve"> je  temeljem članka 63. Stečajnog zakona donio odluke kao u izreci rješenja. </w:t>
      </w:r>
    </w:p>
    <w:p w:rsidRDefault="005F71F8" w:rsidP="00DE5D3C" w:rsidR="005F71F8">
      <w:pPr>
        <w:overflowPunct w:val="false"/>
        <w:jc w:val="both"/>
        <w:rPr>
          <w:noProof w:val="false"/>
        </w:rPr>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81BDC">
        <w:rPr>
          <w:noProof w:val="false"/>
        </w:rPr>
        <w:t>1</w:t>
      </w:r>
      <w:r w:rsidR="00C5790A">
        <w:rPr>
          <w:noProof w:val="false"/>
        </w:rPr>
        <w:t>1</w:t>
      </w:r>
      <w:r w:rsidR="00FC6425" w:rsidRPr="00FC6425">
        <w:rPr>
          <w:noProof w:val="false"/>
        </w:rPr>
        <w:t xml:space="preserve">. </w:t>
      </w:r>
      <w:r w:rsidR="00C5790A">
        <w:rPr>
          <w:noProof w:val="false"/>
        </w:rPr>
        <w:t>siječnja</w:t>
      </w:r>
      <w:r w:rsidR="00FC6425" w:rsidRPr="00FC6425">
        <w:rPr>
          <w:noProof w:val="false"/>
        </w:rPr>
        <w:t xml:space="preserve"> 201</w:t>
      </w:r>
      <w:r w:rsidR="00C5790A">
        <w:rPr>
          <w:noProof w:val="false"/>
        </w:rPr>
        <w:t>6</w:t>
      </w:r>
      <w:r w:rsidR="00FC6425" w:rsidRPr="00FC6425">
        <w:rPr>
          <w:noProof w:val="false"/>
        </w:rPr>
        <w:t>.</w:t>
      </w:r>
    </w:p>
    <w:p w:rsidRDefault="00E910FA" w:rsidP="005F71F8" w:rsidR="00E910FA">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4D3743">
        <w:rPr>
          <w:noProof w:val="false"/>
        </w:rPr>
        <w:t xml:space="preserve"> </w:t>
      </w:r>
    </w:p>
    <w:p w:rsidRDefault="00E910FA" w:rsidP="00E4647D" w:rsidR="00E910FA">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865B87">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1F1245" w:rsidP="00957F23" w:rsidR="001F1245">
      <w:pPr>
        <w:rPr>
          <w:noProof w:val="false"/>
        </w:rPr>
      </w:pPr>
    </w:p>
    <w:p w:rsidRDefault="00957F23" w:rsidP="00957F23" w:rsidR="00957F23"/>
    <w:p w:rsidRDefault="004D3743" w:rsidP="004D3743" w:rsidR="004D3743">
      <w:pPr>
        <w:overflowPunct w:val="false"/>
        <w:jc w:val="both"/>
        <w:rPr>
          <w:noProof w:val="false"/>
        </w:rPr>
      </w:pPr>
      <w:r>
        <w:rPr>
          <w:noProof w:val="false"/>
        </w:rPr>
        <w:t>DNA:</w:t>
      </w:r>
    </w:p>
    <w:p w:rsidRDefault="004D3743" w:rsidP="004D3743" w:rsidR="004D3743">
      <w:pPr>
        <w:numPr>
          <w:ilvl w:val="0"/>
          <w:numId w:val="8"/>
        </w:numPr>
      </w:pPr>
      <w:r>
        <w:t>dužniku po punomoćniku</w:t>
      </w:r>
    </w:p>
    <w:p w:rsidRDefault="004D3743" w:rsidP="004D3743" w:rsidR="004D3743">
      <w:pPr>
        <w:numPr>
          <w:ilvl w:val="0"/>
          <w:numId w:val="8"/>
        </w:numPr>
      </w:pPr>
      <w:r>
        <w:t>st. upravitelj</w:t>
      </w:r>
    </w:p>
    <w:p w:rsidRDefault="004D3743" w:rsidP="004D3743" w:rsidR="004D3743">
      <w:pPr>
        <w:numPr>
          <w:ilvl w:val="0"/>
          <w:numId w:val="8"/>
        </w:numPr>
      </w:pPr>
      <w:r>
        <w:t>sudski registar po pravomoćnosti - neposredno i elektronski</w:t>
      </w:r>
    </w:p>
    <w:p w:rsidRDefault="004D3743" w:rsidP="004D3743" w:rsidR="004D3743">
      <w:pPr>
        <w:numPr>
          <w:ilvl w:val="0"/>
          <w:numId w:val="8"/>
        </w:numPr>
      </w:pPr>
      <w:r>
        <w:t>e-oglasna ploča suda 8 dana</w:t>
      </w:r>
    </w:p>
    <w:p w:rsidRDefault="004D3743" w:rsidP="004D3743" w:rsidR="004D3743">
      <w:pPr>
        <w:numPr>
          <w:ilvl w:val="0"/>
          <w:numId w:val="8"/>
        </w:numPr>
      </w:pPr>
      <w:r>
        <w:t>FINA</w:t>
      </w:r>
    </w:p>
    <w:p w:rsidRDefault="004D3743" w:rsidP="004D3743" w:rsidR="004D3743">
      <w:pPr>
        <w:numPr>
          <w:ilvl w:val="0"/>
          <w:numId w:val="8"/>
        </w:numPr>
      </w:pPr>
      <w:r>
        <w:t>Porezna uprava</w:t>
      </w:r>
    </w:p>
    <w:p w:rsidRDefault="004D3743" w:rsidP="004D3743" w:rsidR="004D3743">
      <w:pPr>
        <w:numPr>
          <w:ilvl w:val="0"/>
          <w:numId w:val="8"/>
        </w:numPr>
      </w:pPr>
      <w:r>
        <w:t>ŽDO RH Zagreb</w:t>
      </w:r>
    </w:p>
    <w:p w:rsidRDefault="004D3743" w:rsidP="00957F23" w:rsidR="004D3743" w:rsidRPr="009D23EC"/>
    <w:sectPr w:rsidSect="00806E44" w:rsidR="004D3743"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3743">
      <w:rPr>
        <w:rStyle w:val="Brojstranice"/>
      </w:rPr>
      <w:t>2</w:t>
    </w:r>
    <w:r>
      <w:rPr>
        <w:rStyle w:val="Brojstranice"/>
      </w:rPr>
      <w:fldChar w:fldCharType="end"/>
    </w:r>
  </w:p>
  <w:p w:rsidRDefault="00CF1E49" w:rsidP="008267C1" w:rsidR="00CF1E49">
    <w:pPr>
      <w:pStyle w:val="Zaglavlje"/>
      <w:jc w:val="right"/>
    </w:pPr>
    <w:r>
      <w:t>66 St-</w:t>
    </w:r>
    <w:r w:rsidR="0085376D">
      <w:t>343</w:t>
    </w:r>
    <w:r w:rsidR="00956E4C">
      <w:t>/1</w:t>
    </w:r>
    <w:r w:rsidR="001D03F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5">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1"/>
  </w:num>
  <w:num w:numId="3">
    <w:abstractNumId w:val="4"/>
  </w:num>
  <w:num w:numId="4">
    <w:abstractNumId w:val="6"/>
  </w:num>
  <w:num w:numId="5">
    <w:abstractNumId w:val="0"/>
  </w:num>
  <w:num w:numId="6">
    <w:abstractNumId w:val="3"/>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E2A"/>
    <w:rsid w:val="000053F9"/>
    <w:rsid w:val="00010002"/>
    <w:rsid w:val="00010347"/>
    <w:rsid w:val="00010471"/>
    <w:rsid w:val="000104AC"/>
    <w:rsid w:val="00010F94"/>
    <w:rsid w:val="00011CD9"/>
    <w:rsid w:val="00012E44"/>
    <w:rsid w:val="00012F37"/>
    <w:rsid w:val="0001422E"/>
    <w:rsid w:val="00014B55"/>
    <w:rsid w:val="00014DB5"/>
    <w:rsid w:val="0001579A"/>
    <w:rsid w:val="000162FF"/>
    <w:rsid w:val="000169D0"/>
    <w:rsid w:val="00016B1B"/>
    <w:rsid w:val="00022EFE"/>
    <w:rsid w:val="00026309"/>
    <w:rsid w:val="00031140"/>
    <w:rsid w:val="00031E9F"/>
    <w:rsid w:val="00032881"/>
    <w:rsid w:val="00034177"/>
    <w:rsid w:val="00035593"/>
    <w:rsid w:val="00035D1C"/>
    <w:rsid w:val="00036144"/>
    <w:rsid w:val="00037C47"/>
    <w:rsid w:val="00043752"/>
    <w:rsid w:val="0004465B"/>
    <w:rsid w:val="00046CB1"/>
    <w:rsid w:val="00046E6E"/>
    <w:rsid w:val="0004767E"/>
    <w:rsid w:val="00052A32"/>
    <w:rsid w:val="00053018"/>
    <w:rsid w:val="000539B0"/>
    <w:rsid w:val="0005442A"/>
    <w:rsid w:val="00054B1E"/>
    <w:rsid w:val="000552AF"/>
    <w:rsid w:val="0005566D"/>
    <w:rsid w:val="000574A4"/>
    <w:rsid w:val="00061C24"/>
    <w:rsid w:val="0006205E"/>
    <w:rsid w:val="00064493"/>
    <w:rsid w:val="00064F66"/>
    <w:rsid w:val="00066CA4"/>
    <w:rsid w:val="000672AC"/>
    <w:rsid w:val="0007009C"/>
    <w:rsid w:val="000700E2"/>
    <w:rsid w:val="00071928"/>
    <w:rsid w:val="00073B19"/>
    <w:rsid w:val="000748E6"/>
    <w:rsid w:val="000764BE"/>
    <w:rsid w:val="00077877"/>
    <w:rsid w:val="00081721"/>
    <w:rsid w:val="00081F4E"/>
    <w:rsid w:val="0008264D"/>
    <w:rsid w:val="000834D9"/>
    <w:rsid w:val="000860B7"/>
    <w:rsid w:val="00086276"/>
    <w:rsid w:val="000867CD"/>
    <w:rsid w:val="000868A9"/>
    <w:rsid w:val="00090D1F"/>
    <w:rsid w:val="00092A5D"/>
    <w:rsid w:val="00093046"/>
    <w:rsid w:val="00097C0E"/>
    <w:rsid w:val="000A0895"/>
    <w:rsid w:val="000A0902"/>
    <w:rsid w:val="000A252B"/>
    <w:rsid w:val="000A2704"/>
    <w:rsid w:val="000A4CC7"/>
    <w:rsid w:val="000A4F05"/>
    <w:rsid w:val="000A6EE6"/>
    <w:rsid w:val="000A7D6F"/>
    <w:rsid w:val="000B0299"/>
    <w:rsid w:val="000B1CD9"/>
    <w:rsid w:val="000B530F"/>
    <w:rsid w:val="000B56A8"/>
    <w:rsid w:val="000B6777"/>
    <w:rsid w:val="000C2E0E"/>
    <w:rsid w:val="000C5DD6"/>
    <w:rsid w:val="000C6669"/>
    <w:rsid w:val="000C7A97"/>
    <w:rsid w:val="000D1866"/>
    <w:rsid w:val="000D4128"/>
    <w:rsid w:val="000D55AE"/>
    <w:rsid w:val="000D61C1"/>
    <w:rsid w:val="000D6334"/>
    <w:rsid w:val="000D7841"/>
    <w:rsid w:val="000E0EE0"/>
    <w:rsid w:val="000E184C"/>
    <w:rsid w:val="000E243E"/>
    <w:rsid w:val="000E2AE1"/>
    <w:rsid w:val="000E3860"/>
    <w:rsid w:val="000E5076"/>
    <w:rsid w:val="000E5887"/>
    <w:rsid w:val="000E5BC7"/>
    <w:rsid w:val="000E5C00"/>
    <w:rsid w:val="000F0221"/>
    <w:rsid w:val="000F0C66"/>
    <w:rsid w:val="000F12B6"/>
    <w:rsid w:val="000F1A8A"/>
    <w:rsid w:val="000F1E9B"/>
    <w:rsid w:val="000F1F16"/>
    <w:rsid w:val="000F6574"/>
    <w:rsid w:val="0010029A"/>
    <w:rsid w:val="00102825"/>
    <w:rsid w:val="0010701B"/>
    <w:rsid w:val="0011010E"/>
    <w:rsid w:val="00110358"/>
    <w:rsid w:val="00111B95"/>
    <w:rsid w:val="00112493"/>
    <w:rsid w:val="00113007"/>
    <w:rsid w:val="00114E34"/>
    <w:rsid w:val="00115A41"/>
    <w:rsid w:val="00116517"/>
    <w:rsid w:val="00116A66"/>
    <w:rsid w:val="00121E9F"/>
    <w:rsid w:val="0012266A"/>
    <w:rsid w:val="001232A7"/>
    <w:rsid w:val="0012448C"/>
    <w:rsid w:val="00125F02"/>
    <w:rsid w:val="00126840"/>
    <w:rsid w:val="00133877"/>
    <w:rsid w:val="001343E3"/>
    <w:rsid w:val="00134D4C"/>
    <w:rsid w:val="00140B61"/>
    <w:rsid w:val="00140F9A"/>
    <w:rsid w:val="00145213"/>
    <w:rsid w:val="001456D0"/>
    <w:rsid w:val="001465A0"/>
    <w:rsid w:val="00146856"/>
    <w:rsid w:val="001473FC"/>
    <w:rsid w:val="00150FC6"/>
    <w:rsid w:val="001516DF"/>
    <w:rsid w:val="00154308"/>
    <w:rsid w:val="00154C08"/>
    <w:rsid w:val="0015779D"/>
    <w:rsid w:val="001602D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6A1B"/>
    <w:rsid w:val="00186A93"/>
    <w:rsid w:val="001919FE"/>
    <w:rsid w:val="00192A01"/>
    <w:rsid w:val="00192A20"/>
    <w:rsid w:val="00193C42"/>
    <w:rsid w:val="00193F30"/>
    <w:rsid w:val="00194F55"/>
    <w:rsid w:val="001A08B2"/>
    <w:rsid w:val="001A1E60"/>
    <w:rsid w:val="001A23C6"/>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1E1B"/>
    <w:rsid w:val="001E3E1A"/>
    <w:rsid w:val="001E4A05"/>
    <w:rsid w:val="001F02EC"/>
    <w:rsid w:val="001F1245"/>
    <w:rsid w:val="001F1653"/>
    <w:rsid w:val="001F2349"/>
    <w:rsid w:val="001F267B"/>
    <w:rsid w:val="001F3819"/>
    <w:rsid w:val="001F7613"/>
    <w:rsid w:val="001F7740"/>
    <w:rsid w:val="00200CF6"/>
    <w:rsid w:val="002028D3"/>
    <w:rsid w:val="002037C5"/>
    <w:rsid w:val="00204BB7"/>
    <w:rsid w:val="0020606C"/>
    <w:rsid w:val="00206145"/>
    <w:rsid w:val="00206447"/>
    <w:rsid w:val="00206AA5"/>
    <w:rsid w:val="0020777B"/>
    <w:rsid w:val="00220AE5"/>
    <w:rsid w:val="00220E08"/>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11DF"/>
    <w:rsid w:val="002727E7"/>
    <w:rsid w:val="002730F4"/>
    <w:rsid w:val="002748D6"/>
    <w:rsid w:val="00274DEC"/>
    <w:rsid w:val="00275C31"/>
    <w:rsid w:val="00277F3C"/>
    <w:rsid w:val="00281270"/>
    <w:rsid w:val="00283998"/>
    <w:rsid w:val="00285744"/>
    <w:rsid w:val="00285903"/>
    <w:rsid w:val="002870DC"/>
    <w:rsid w:val="002877B8"/>
    <w:rsid w:val="00287A69"/>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1E1C"/>
    <w:rsid w:val="003047BE"/>
    <w:rsid w:val="003058FF"/>
    <w:rsid w:val="00305AC9"/>
    <w:rsid w:val="00307AB8"/>
    <w:rsid w:val="00307B10"/>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52579"/>
    <w:rsid w:val="00353152"/>
    <w:rsid w:val="00354828"/>
    <w:rsid w:val="00354945"/>
    <w:rsid w:val="00354B47"/>
    <w:rsid w:val="003554A4"/>
    <w:rsid w:val="0035692D"/>
    <w:rsid w:val="00357397"/>
    <w:rsid w:val="00357763"/>
    <w:rsid w:val="003578C9"/>
    <w:rsid w:val="00357EC9"/>
    <w:rsid w:val="003601FA"/>
    <w:rsid w:val="003602B2"/>
    <w:rsid w:val="00361DCB"/>
    <w:rsid w:val="003625B2"/>
    <w:rsid w:val="00363B34"/>
    <w:rsid w:val="003654B7"/>
    <w:rsid w:val="00365829"/>
    <w:rsid w:val="00365BD9"/>
    <w:rsid w:val="0036678F"/>
    <w:rsid w:val="003669A6"/>
    <w:rsid w:val="00366F79"/>
    <w:rsid w:val="0036721C"/>
    <w:rsid w:val="00367EF6"/>
    <w:rsid w:val="00367FD1"/>
    <w:rsid w:val="00370CFC"/>
    <w:rsid w:val="00370FF7"/>
    <w:rsid w:val="00371FBF"/>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93717"/>
    <w:rsid w:val="003943AE"/>
    <w:rsid w:val="00394A30"/>
    <w:rsid w:val="00396E62"/>
    <w:rsid w:val="003A5646"/>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1D3C"/>
    <w:rsid w:val="003D2174"/>
    <w:rsid w:val="003D286A"/>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96C"/>
    <w:rsid w:val="00417B22"/>
    <w:rsid w:val="00425C4B"/>
    <w:rsid w:val="004272DF"/>
    <w:rsid w:val="0043258A"/>
    <w:rsid w:val="00442BB7"/>
    <w:rsid w:val="00445456"/>
    <w:rsid w:val="00447C41"/>
    <w:rsid w:val="004501B8"/>
    <w:rsid w:val="00450E1C"/>
    <w:rsid w:val="00451C36"/>
    <w:rsid w:val="00452A3A"/>
    <w:rsid w:val="0045446F"/>
    <w:rsid w:val="00454684"/>
    <w:rsid w:val="004552EE"/>
    <w:rsid w:val="00463ECB"/>
    <w:rsid w:val="004649CB"/>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9007B"/>
    <w:rsid w:val="00490BC9"/>
    <w:rsid w:val="00490CF7"/>
    <w:rsid w:val="00490E96"/>
    <w:rsid w:val="0049238C"/>
    <w:rsid w:val="00495E46"/>
    <w:rsid w:val="004967BC"/>
    <w:rsid w:val="004A0166"/>
    <w:rsid w:val="004A1712"/>
    <w:rsid w:val="004A2ADA"/>
    <w:rsid w:val="004A306E"/>
    <w:rsid w:val="004A3CF7"/>
    <w:rsid w:val="004A5160"/>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74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F70"/>
    <w:rsid w:val="00510102"/>
    <w:rsid w:val="0051072E"/>
    <w:rsid w:val="00511365"/>
    <w:rsid w:val="00512C33"/>
    <w:rsid w:val="00514004"/>
    <w:rsid w:val="00515176"/>
    <w:rsid w:val="005159A4"/>
    <w:rsid w:val="00517F32"/>
    <w:rsid w:val="0052020C"/>
    <w:rsid w:val="00521916"/>
    <w:rsid w:val="00521DB4"/>
    <w:rsid w:val="00522ADE"/>
    <w:rsid w:val="00526FA5"/>
    <w:rsid w:val="005324B0"/>
    <w:rsid w:val="0053342B"/>
    <w:rsid w:val="0053347C"/>
    <w:rsid w:val="005338D0"/>
    <w:rsid w:val="00536FB8"/>
    <w:rsid w:val="0054028F"/>
    <w:rsid w:val="00541459"/>
    <w:rsid w:val="005415CE"/>
    <w:rsid w:val="00541F47"/>
    <w:rsid w:val="0054395A"/>
    <w:rsid w:val="00546001"/>
    <w:rsid w:val="00547225"/>
    <w:rsid w:val="00551990"/>
    <w:rsid w:val="00551D2C"/>
    <w:rsid w:val="00553A51"/>
    <w:rsid w:val="00554E64"/>
    <w:rsid w:val="005552A0"/>
    <w:rsid w:val="00555DD6"/>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5388"/>
    <w:rsid w:val="005853AA"/>
    <w:rsid w:val="005862C4"/>
    <w:rsid w:val="00591199"/>
    <w:rsid w:val="00592CCC"/>
    <w:rsid w:val="005941FA"/>
    <w:rsid w:val="00594BCA"/>
    <w:rsid w:val="00596047"/>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1292"/>
    <w:rsid w:val="005E19B8"/>
    <w:rsid w:val="005E29E5"/>
    <w:rsid w:val="005E31DA"/>
    <w:rsid w:val="005E5358"/>
    <w:rsid w:val="005E6F08"/>
    <w:rsid w:val="005E70AA"/>
    <w:rsid w:val="005F186F"/>
    <w:rsid w:val="005F2D2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2616"/>
    <w:rsid w:val="006429BC"/>
    <w:rsid w:val="00643D4C"/>
    <w:rsid w:val="00643DD8"/>
    <w:rsid w:val="0064548C"/>
    <w:rsid w:val="00645ABF"/>
    <w:rsid w:val="00650025"/>
    <w:rsid w:val="00650A9D"/>
    <w:rsid w:val="00652B23"/>
    <w:rsid w:val="00653980"/>
    <w:rsid w:val="00653CC1"/>
    <w:rsid w:val="006550CD"/>
    <w:rsid w:val="006575E1"/>
    <w:rsid w:val="0066126A"/>
    <w:rsid w:val="006639ED"/>
    <w:rsid w:val="00663CDA"/>
    <w:rsid w:val="00664D4A"/>
    <w:rsid w:val="0066706E"/>
    <w:rsid w:val="00667700"/>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DB4"/>
    <w:rsid w:val="006B13F3"/>
    <w:rsid w:val="006B25EB"/>
    <w:rsid w:val="006B2C86"/>
    <w:rsid w:val="006B4EF9"/>
    <w:rsid w:val="006B7DD6"/>
    <w:rsid w:val="006C1071"/>
    <w:rsid w:val="006C3060"/>
    <w:rsid w:val="006C727E"/>
    <w:rsid w:val="006D0F51"/>
    <w:rsid w:val="006D198A"/>
    <w:rsid w:val="006D1BF2"/>
    <w:rsid w:val="006D246D"/>
    <w:rsid w:val="006D2635"/>
    <w:rsid w:val="006D2F01"/>
    <w:rsid w:val="006D36B3"/>
    <w:rsid w:val="006D3C59"/>
    <w:rsid w:val="006D3CB4"/>
    <w:rsid w:val="006D5966"/>
    <w:rsid w:val="006D5D70"/>
    <w:rsid w:val="006D5F25"/>
    <w:rsid w:val="006D647A"/>
    <w:rsid w:val="006D7776"/>
    <w:rsid w:val="006E1521"/>
    <w:rsid w:val="006E152F"/>
    <w:rsid w:val="006E27E3"/>
    <w:rsid w:val="006E5E5A"/>
    <w:rsid w:val="006E5EBB"/>
    <w:rsid w:val="006F05BE"/>
    <w:rsid w:val="006F0C29"/>
    <w:rsid w:val="006F33A7"/>
    <w:rsid w:val="006F3D2C"/>
    <w:rsid w:val="006F69BA"/>
    <w:rsid w:val="006F790E"/>
    <w:rsid w:val="0070114C"/>
    <w:rsid w:val="007022FF"/>
    <w:rsid w:val="00704C27"/>
    <w:rsid w:val="00705A3F"/>
    <w:rsid w:val="0071026F"/>
    <w:rsid w:val="00716E3E"/>
    <w:rsid w:val="0071751E"/>
    <w:rsid w:val="0072027C"/>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50F8F"/>
    <w:rsid w:val="0075207F"/>
    <w:rsid w:val="00753AD5"/>
    <w:rsid w:val="00753AEE"/>
    <w:rsid w:val="00753F2A"/>
    <w:rsid w:val="007548C7"/>
    <w:rsid w:val="00756B61"/>
    <w:rsid w:val="00757091"/>
    <w:rsid w:val="00757AF2"/>
    <w:rsid w:val="007608F0"/>
    <w:rsid w:val="007619BE"/>
    <w:rsid w:val="00762073"/>
    <w:rsid w:val="00763551"/>
    <w:rsid w:val="00763B65"/>
    <w:rsid w:val="00763ECD"/>
    <w:rsid w:val="00764DE6"/>
    <w:rsid w:val="0076519B"/>
    <w:rsid w:val="0076650E"/>
    <w:rsid w:val="00766841"/>
    <w:rsid w:val="00766842"/>
    <w:rsid w:val="0076687B"/>
    <w:rsid w:val="00766FD8"/>
    <w:rsid w:val="00767CC2"/>
    <w:rsid w:val="0077176F"/>
    <w:rsid w:val="007726A6"/>
    <w:rsid w:val="007767B6"/>
    <w:rsid w:val="007770AB"/>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2787"/>
    <w:rsid w:val="007F2808"/>
    <w:rsid w:val="007F5FF4"/>
    <w:rsid w:val="00802E3A"/>
    <w:rsid w:val="00805D9A"/>
    <w:rsid w:val="00806E44"/>
    <w:rsid w:val="00807CEE"/>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232C"/>
    <w:rsid w:val="00852841"/>
    <w:rsid w:val="00852D34"/>
    <w:rsid w:val="0085376D"/>
    <w:rsid w:val="00853D52"/>
    <w:rsid w:val="00853F42"/>
    <w:rsid w:val="008541F9"/>
    <w:rsid w:val="00854693"/>
    <w:rsid w:val="0085509B"/>
    <w:rsid w:val="00857BD5"/>
    <w:rsid w:val="008600BD"/>
    <w:rsid w:val="00861237"/>
    <w:rsid w:val="00863687"/>
    <w:rsid w:val="00865B87"/>
    <w:rsid w:val="00872DA6"/>
    <w:rsid w:val="00873884"/>
    <w:rsid w:val="008738F7"/>
    <w:rsid w:val="008738F8"/>
    <w:rsid w:val="008741AA"/>
    <w:rsid w:val="008742A9"/>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A62"/>
    <w:rsid w:val="00943E00"/>
    <w:rsid w:val="009444A5"/>
    <w:rsid w:val="00951654"/>
    <w:rsid w:val="00951BEB"/>
    <w:rsid w:val="00953D49"/>
    <w:rsid w:val="00955070"/>
    <w:rsid w:val="00956E4C"/>
    <w:rsid w:val="009573B3"/>
    <w:rsid w:val="00957F23"/>
    <w:rsid w:val="00957F6C"/>
    <w:rsid w:val="0096074D"/>
    <w:rsid w:val="00962099"/>
    <w:rsid w:val="009624C5"/>
    <w:rsid w:val="00962A01"/>
    <w:rsid w:val="009637B7"/>
    <w:rsid w:val="00963927"/>
    <w:rsid w:val="00964BD0"/>
    <w:rsid w:val="009717AF"/>
    <w:rsid w:val="00972BBA"/>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AF4"/>
    <w:rsid w:val="009B31F2"/>
    <w:rsid w:val="009B35EA"/>
    <w:rsid w:val="009B430D"/>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574E"/>
    <w:rsid w:val="00A15826"/>
    <w:rsid w:val="00A15AE0"/>
    <w:rsid w:val="00A169D7"/>
    <w:rsid w:val="00A16FF0"/>
    <w:rsid w:val="00A17CAA"/>
    <w:rsid w:val="00A20593"/>
    <w:rsid w:val="00A22E0A"/>
    <w:rsid w:val="00A235EA"/>
    <w:rsid w:val="00A25BCE"/>
    <w:rsid w:val="00A26132"/>
    <w:rsid w:val="00A30526"/>
    <w:rsid w:val="00A30B5D"/>
    <w:rsid w:val="00A31813"/>
    <w:rsid w:val="00A32354"/>
    <w:rsid w:val="00A34378"/>
    <w:rsid w:val="00A40964"/>
    <w:rsid w:val="00A4097D"/>
    <w:rsid w:val="00A410C0"/>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FA5"/>
    <w:rsid w:val="00B97A6F"/>
    <w:rsid w:val="00BA272B"/>
    <w:rsid w:val="00BA2FF8"/>
    <w:rsid w:val="00BA499E"/>
    <w:rsid w:val="00BA5190"/>
    <w:rsid w:val="00BA58FD"/>
    <w:rsid w:val="00BB0531"/>
    <w:rsid w:val="00BB3DD0"/>
    <w:rsid w:val="00BB46AA"/>
    <w:rsid w:val="00BB4B77"/>
    <w:rsid w:val="00BB731B"/>
    <w:rsid w:val="00BC21EC"/>
    <w:rsid w:val="00BC4BE4"/>
    <w:rsid w:val="00BC4EF6"/>
    <w:rsid w:val="00BC5128"/>
    <w:rsid w:val="00BC5238"/>
    <w:rsid w:val="00BC5328"/>
    <w:rsid w:val="00BC5677"/>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97B"/>
    <w:rsid w:val="00BF2DB5"/>
    <w:rsid w:val="00BF483F"/>
    <w:rsid w:val="00BF6D7D"/>
    <w:rsid w:val="00BF7570"/>
    <w:rsid w:val="00BF7E8E"/>
    <w:rsid w:val="00C0046E"/>
    <w:rsid w:val="00C02E34"/>
    <w:rsid w:val="00C07406"/>
    <w:rsid w:val="00C12143"/>
    <w:rsid w:val="00C12BDB"/>
    <w:rsid w:val="00C13D6B"/>
    <w:rsid w:val="00C142EF"/>
    <w:rsid w:val="00C14D07"/>
    <w:rsid w:val="00C1561E"/>
    <w:rsid w:val="00C16394"/>
    <w:rsid w:val="00C17072"/>
    <w:rsid w:val="00C17118"/>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70A84"/>
    <w:rsid w:val="00C71B98"/>
    <w:rsid w:val="00C74D19"/>
    <w:rsid w:val="00C74FE1"/>
    <w:rsid w:val="00C755A8"/>
    <w:rsid w:val="00C75B5F"/>
    <w:rsid w:val="00C76E29"/>
    <w:rsid w:val="00C77E16"/>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B327C"/>
    <w:rsid w:val="00CB5F5A"/>
    <w:rsid w:val="00CB688C"/>
    <w:rsid w:val="00CC0CDD"/>
    <w:rsid w:val="00CC162D"/>
    <w:rsid w:val="00CC2207"/>
    <w:rsid w:val="00CC3058"/>
    <w:rsid w:val="00CC5362"/>
    <w:rsid w:val="00CC6229"/>
    <w:rsid w:val="00CC7D5C"/>
    <w:rsid w:val="00CD15E5"/>
    <w:rsid w:val="00CD2D07"/>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E3"/>
    <w:rsid w:val="00D30B9B"/>
    <w:rsid w:val="00D31B60"/>
    <w:rsid w:val="00D33832"/>
    <w:rsid w:val="00D339D4"/>
    <w:rsid w:val="00D34F27"/>
    <w:rsid w:val="00D35B7C"/>
    <w:rsid w:val="00D35D8D"/>
    <w:rsid w:val="00D40085"/>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21D"/>
    <w:rsid w:val="00D86240"/>
    <w:rsid w:val="00D8692F"/>
    <w:rsid w:val="00D86EFF"/>
    <w:rsid w:val="00D87288"/>
    <w:rsid w:val="00D94E11"/>
    <w:rsid w:val="00D951BB"/>
    <w:rsid w:val="00D95B35"/>
    <w:rsid w:val="00D97A71"/>
    <w:rsid w:val="00D97B90"/>
    <w:rsid w:val="00DA173E"/>
    <w:rsid w:val="00DA463F"/>
    <w:rsid w:val="00DA50D8"/>
    <w:rsid w:val="00DB105E"/>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86E"/>
    <w:rsid w:val="00E57BDE"/>
    <w:rsid w:val="00E61DD9"/>
    <w:rsid w:val="00E62BBA"/>
    <w:rsid w:val="00E62E41"/>
    <w:rsid w:val="00E6317A"/>
    <w:rsid w:val="00E6576E"/>
    <w:rsid w:val="00E66228"/>
    <w:rsid w:val="00E703EE"/>
    <w:rsid w:val="00E72C15"/>
    <w:rsid w:val="00E7440A"/>
    <w:rsid w:val="00E74494"/>
    <w:rsid w:val="00E74E22"/>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D6C"/>
    <w:rsid w:val="00EF46B8"/>
    <w:rsid w:val="00EF56E8"/>
    <w:rsid w:val="00EF5730"/>
    <w:rsid w:val="00EF5EFB"/>
    <w:rsid w:val="00F00C61"/>
    <w:rsid w:val="00F01E08"/>
    <w:rsid w:val="00F026D0"/>
    <w:rsid w:val="00F0333D"/>
    <w:rsid w:val="00F047DC"/>
    <w:rsid w:val="00F05F11"/>
    <w:rsid w:val="00F07EDA"/>
    <w:rsid w:val="00F136F2"/>
    <w:rsid w:val="00F138E0"/>
    <w:rsid w:val="00F143ED"/>
    <w:rsid w:val="00F14936"/>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F4E"/>
    <w:rsid w:val="00F25739"/>
    <w:rsid w:val="00F26029"/>
    <w:rsid w:val="00F27188"/>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6A3"/>
    <w:rsid w:val="00F612AC"/>
    <w:rsid w:val="00F61E65"/>
    <w:rsid w:val="00F6231E"/>
    <w:rsid w:val="00F6374E"/>
    <w:rsid w:val="00F64AC5"/>
    <w:rsid w:val="00F67059"/>
    <w:rsid w:val="00F676FA"/>
    <w:rsid w:val="00F7045D"/>
    <w:rsid w:val="00F70BA1"/>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5726"/>
    <w:rsid w:val="00F978E1"/>
    <w:rsid w:val="00FA1009"/>
    <w:rsid w:val="00FA2F7E"/>
    <w:rsid w:val="00FB0543"/>
    <w:rsid w:val="00FB0C40"/>
    <w:rsid w:val="00FB0E32"/>
    <w:rsid w:val="00FB1A19"/>
    <w:rsid w:val="00FB23D5"/>
    <w:rsid w:val="00FB3356"/>
    <w:rsid w:val="00FB4086"/>
    <w:rsid w:val="00FB6EA8"/>
    <w:rsid w:val="00FB77F2"/>
    <w:rsid w:val="00FC075A"/>
    <w:rsid w:val="00FC12AE"/>
    <w:rsid w:val="00FC16BF"/>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957F23"/>
    <w:rPr>
      <w:color w:val="808080"/>
      <w:bdr w:space="0" w:sz="0" w:color="auto" w:val="none"/>
      <w:shd w:fill="auto" w:color="auto" w:val="clear"/>
    </w:rPr>
  </w:style>
  <w:style w:customStyle="true" w:styleId="eSPISCCParagraphDefaultFont" w:type="character">
    <w:name w:val="eSPIS_CC_Paragraph Default Font"/>
    <w:basedOn w:val="Zadanifontodlomka"/>
    <w:rsid w:val="00957F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7F23"/>
    <w:rPr>
      <w:bdr w:space="0" w:sz="0" w:color="auto" w:val="none"/>
      <w:shd w:fill="FFFFCC" w:color="auto" w:val="clear"/>
      <w:lang w:val="hr-HR"/>
    </w:rPr>
  </w:style>
  <w:style w:customStyle="true" w:styleId="PozadinaSvijetloCrvena" w:type="character">
    <w:name w:val="Pozadina_SvijetloCrvena"/>
    <w:basedOn w:val="eSPISCCParagraphDefaultFont"/>
    <w:rsid w:val="00957F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7F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Tekstrezerviranogmjesta" w:type="character">
    <w:name w:val="Placeholder Text"/>
    <w:basedOn w:val="Zadanifontodlomka"/>
    <w:uiPriority w:val="99"/>
    <w:semiHidden/>
    <w:rsid w:val="00957F23"/>
    <w:rPr>
      <w:color w:val="808080"/>
      <w:bdr w:color="auto" w:space="0" w:sz="0" w:val="none"/>
      <w:shd w:color="auto" w:fill="auto" w:val="clear"/>
    </w:rPr>
  </w:style>
  <w:style w:customStyle="1" w:styleId="eSPISCCParagraphDefaultFont" w:type="character">
    <w:name w:val="eSPIS_CC_Paragraph Default Font"/>
    <w:basedOn w:val="Zadanifontodlomka"/>
    <w:rsid w:val="00957F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7F23"/>
    <w:rPr>
      <w:bdr w:color="auto" w:space="0" w:sz="0" w:val="none"/>
      <w:shd w:color="auto" w:fill="FFFFCC" w:val="clear"/>
      <w:lang w:val="hr-HR"/>
    </w:rPr>
  </w:style>
  <w:style w:customStyle="1" w:styleId="PozadinaSvijetloCrvena" w:type="character">
    <w:name w:val="Pozadina_SvijetloCrvena"/>
    <w:basedOn w:val="eSPISCCParagraphDefaultFont"/>
    <w:rsid w:val="00957F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7F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 w:id="20440134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St-343/2015-16</izvorni_sadrzaj>
    <derivirana_varijabla naziv="DomainObject.Oznaka_1">St-343/2015-16</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343</izvorni_sadrzaj>
    <derivirana_varijabla naziv="DomainObject.Predmet.Broj_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2015.</izvorni_sadrzaj>
    <derivirana_varijabla naziv="DomainObject.Predmet.DatumOsnivanja_1">13.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St-343/2015</izvorni_sadrzaj>
    <derivirana_varijabla naziv="DomainObject.Predmet.OznakaBroj_1">St-343/2015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RIST d.o.o. zastupanog po punomoćniku Pavao Škare</izvorni_sadrzaj>
    <derivirana_varijabla naziv="DomainObject.Predmet.ProtustrankaFormated_1">  RIST d.o.o. zastupanog po punomoćniku Pavao Škare</derivirana_varijabla>
  </DomainObject.Predmet.ProtustrankaFormated>
  <DomainObject.Predmet.ProtustrankaFormatedOIB>
    <izvorni_sadrzaj>  RIST d.o.o., OIB 80878160484 zastupanog po punomoćniku Pavao Škare</izvorni_sadrzaj>
    <derivirana_varijabla naziv="DomainObject.Predmet.ProtustrankaFormatedOIB_1">  RIST d.o.o., OIB 80878160484 zastupanog po punomoćniku Pavao Škare</derivirana_varijabla>
  </DomainObject.Predmet.ProtustrankaFormatedOIB>
  <DomainObject.Predmet.ProtustrankaFormatedWithAdress>
    <izvorni_sadrzaj> RIST d.o.o., Avenija Dubrava 150, 10000 Zagreb zastupanog po punomoćniku Pavao Škare</izvorni_sadrzaj>
    <derivirana_varijabla naziv="DomainObject.Predmet.ProtustrankaFormatedWithAdress_1"> RIST d.o.o., Avenija Dubrava 150, 10000 Zagreb zastupanog po punomoćniku Pavao Škare</derivirana_varijabla>
  </DomainObject.Predmet.ProtustrankaFormatedWithAdress>
  <DomainObject.Predmet.ProtustrankaFormatedWithAdressOIB>
    <izvorni_sadrzaj> RIST d.o.o., OIB 80878160484, Avenija Dubrava 150, 10000 Zagreb zastupanog po punomoćniku Pavao Škare</izvorni_sadrzaj>
    <derivirana_varijabla naziv="DomainObject.Predmet.ProtustrankaFormatedWithAdressOIB_1"> RIST d.o.o., OIB 80878160484, Avenija Dubrava 150, 10000 Zagreb zastupanog po punomoćniku Pavao Škare</derivirana_varijabla>
  </DomainObject.Predmet.ProtustrankaFormatedWithAdressOIB>
  <DomainObject.Predmet.ProtustrankaWithAdress>
    <izvorni_sadrzaj>RIST d.o.o. Avenija Dubrava 150, 10000 Zagreb</izvorni_sadrzaj>
    <derivirana_varijabla naziv="DomainObject.Predmet.ProtustrankaWithAdress_1">RIST d.o.o. Avenija Dubrava 150, 10000 Zagreb</derivirana_varijabla>
  </DomainObject.Predmet.ProtustrankaWithAdress>
  <DomainObject.Predmet.ProtustrankaWithAdressOIB>
    <izvorni_sadrzaj>RIST d.o.o., OIB 80878160484, Avenija Dubrava 150, 10000 Zagreb</izvorni_sadrzaj>
    <derivirana_varijabla naziv="DomainObject.Predmet.ProtustrankaWithAdressOIB_1">RIST d.o.o., OIB 80878160484, Avenija Dubrava 150, 10000 Zagreb</derivirana_varijabla>
  </DomainObject.Predmet.ProtustrankaWithAdressOIB>
  <DomainObject.Predmet.ProtustrankaNazivFormated>
    <izvorni_sadrzaj>RIST d.o.o.</izvorni_sadrzaj>
    <derivirana_varijabla naziv="DomainObject.Predmet.ProtustrankaNazivFormated_1">RIST d.o.o.</derivirana_varijabla>
  </DomainObject.Predmet.ProtustrankaNazivFormated>
  <DomainObject.Predmet.ProtustrankaNazivFormatedOIB>
    <izvorni_sadrzaj>RIST d.o.o., OIB 80878160484</izvorni_sadrzaj>
    <derivirana_varijabla naziv="DomainObject.Predmet.ProtustrankaNazivFormatedOIB_1">RIST d.o.o., OIB 80878160484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RIST d.o.o.; Pavo Škare; VJEROVNICI</izvorni_sadrzaj>
    <derivirana_varijabla naziv="DomainObject.Predmet.StrankaFormated_1">  RIST d.o.o.; Pavo Škare; VJEROVNICI</derivirana_varijabla>
  </DomainObject.Predmet.StrankaFormated>
  <DomainObject.Predmet.StrankaFormatedOIB>
    <izvorni_sadrzaj>  RIST d.o.o., OIB 80878160484; Pavo Škare; VJEROVNICI</izvorni_sadrzaj>
    <derivirana_varijabla naziv="DomainObject.Predmet.StrankaFormatedOIB_1">  RIST d.o.o., OIB 80878160484; Pavo Škare; VJEROVNICI</derivirana_varijabla>
  </DomainObject.Predmet.StrankaFormatedOIB>
  <DomainObject.Predmet.StrankaFormatedWithAdress>
    <izvorni_sadrzaj> RIST d.o.o., Avenija Dubrava 150, 10000 Zagreb; Pavo Škare; VJEROVNICI</izvorni_sadrzaj>
    <derivirana_varijabla naziv="DomainObject.Predmet.StrankaFormatedWithAdress_1"> RIST d.o.o., Avenija Dubrava 150, 10000 Zagreb; Pavo Škare; VJEROVNICI</derivirana_varijabla>
  </DomainObject.Predmet.StrankaFormatedWithAdress>
  <DomainObject.Predmet.StrankaFormatedWithAdressOIB>
    <izvorni_sadrzaj> RIST d.o.o., OIB 80878160484, Avenija Dubrava 150, 10000 Zagreb; Pavo Škare; VJEROVNICI</izvorni_sadrzaj>
    <derivirana_varijabla naziv="DomainObject.Predmet.StrankaFormatedWithAdressOIB_1"> RIST d.o.o., OIB 80878160484, Avenija Dubrava 150, 10000 Zagreb; Pavo Škare; VJEROVNICI</derivirana_varijabla>
  </DomainObject.Predmet.StrankaFormatedWithAdressOIB>
  <DomainObject.Predmet.StrankaWithAdress>
    <izvorni_sadrzaj>RIST d.o.o. Avenija Dubrava 150,10000 Zagreb,Pavo Škare ,VJEROVNICI </izvorni_sadrzaj>
    <derivirana_varijabla naziv="DomainObject.Predmet.StrankaWithAdress_1">RIST d.o.o. Avenija Dubrava 150,10000 Zagreb,Pavo Škare ,VJEROVNICI </derivirana_varijabla>
  </DomainObject.Predmet.StrankaWithAdress>
  <DomainObject.Predmet.StrankaWithAdressOIB>
    <izvorni_sadrzaj>RIST d.o.o., OIB 80878160484, Avenija Dubrava 150,10000 Zagreb,Pavo Škare,VJEROVNICI</izvorni_sadrzaj>
    <derivirana_varijabla naziv="DomainObject.Predmet.StrankaWithAdressOIB_1">RIST d.o.o., OIB 80878160484, Avenija Dubrava 150,10000 Zagreb,Pavo Škare,VJEROVNICI</derivirana_varijabla>
  </DomainObject.Predmet.StrankaWithAdressOIB>
  <DomainObject.Predmet.StrankaNazivFormated>
    <izvorni_sadrzaj>RIST d.o.o.,Pavo Škare,VJEROVNICI</izvorni_sadrzaj>
    <derivirana_varijabla naziv="DomainObject.Predmet.StrankaNazivFormated_1">RIST d.o.o.,Pavo Škare,VJEROVNICI</derivirana_varijabla>
  </DomainObject.Predmet.StrankaNazivFormated>
  <DomainObject.Predmet.StrankaNazivFormatedOIB>
    <izvorni_sadrzaj>RIST d.o.o., OIB 80878160484,Pavo Škare,VJEROVNICI</izvorni_sadrzaj>
    <derivirana_varijabla naziv="DomainObject.Predmet.StrankaNazivFormatedOIB_1">RIST d.o.o., OIB 80878160484,Pavo Škare,VJEROVNICI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RIST d.o.o.</item>
      <item>Pavo Škare</item>
      <item>VJEROVNICI</item>
    </izvorni_sadrzaj>
    <derivirana_varijabla naziv="DomainObject.Predmet.StrankaListFormated_1">
      <item>RIST d.o.o.</item>
      <item>Pavo Škare</item>
      <item>VJEROVNICI</item>
    </derivirana_varijabla>
  </DomainObject.Predmet.StrankaListFormated>
  <DomainObject.Predmet.StrankaListFormatedOIB>
    <izvorni_sadrzaj>
      <item>RIST d.o.o., OIB 80878160484</item>
      <item>Pavo Škare</item>
      <item>VJEROVNICI</item>
    </izvorni_sadrzaj>
    <derivirana_varijabla naziv="DomainObject.Predmet.StrankaListFormatedOIB_1">
      <item>RIST d.o.o., OIB 80878160484</item>
      <item>Pavo Škare</item>
      <item>VJEROVNICI</item>
    </derivirana_varijabla>
  </DomainObject.Predmet.StrankaListFormatedOIB>
  <DomainObject.Predmet.StrankaListFormatedWithAdress>
    <izvorni_sadrzaj>
      <item>RIST d.o.o., Avenija Dubrava 150, 10000 Zagreb</item>
      <item>Pavo Škare</item>
      <item>VJEROVNICI</item>
    </izvorni_sadrzaj>
    <derivirana_varijabla naziv="DomainObject.Predmet.StrankaListFormatedWithAdress_1">
      <item>RIST d.o.o., Avenija Dubrava 150, 10000 Zagreb</item>
      <item>Pavo Škare</item>
      <item>VJEROVNICI</item>
    </derivirana_varijabla>
  </DomainObject.Predmet.StrankaListFormatedWithAdress>
  <DomainObject.Predmet.StrankaListFormatedWithAdressOIB>
    <izvorni_sadrzaj>
      <item>RIST d.o.o., OIB 80878160484, Avenija Dubrava 150, 10000 Zagreb</item>
      <item>Pavo Škare</item>
      <item>VJEROVNICI</item>
    </izvorni_sadrzaj>
    <derivirana_varijabla naziv="DomainObject.Predmet.StrankaListFormatedWithAdressOIB_1">
      <item>RIST d.o.o., OIB 80878160484, Avenija Dubrava 150, 10000 Zagreb</item>
      <item>Pavo Škare</item>
      <item>VJEROVNICI</item>
    </derivirana_varijabla>
  </DomainObject.Predmet.StrankaListFormatedWithAdressOIB>
  <DomainObject.Predmet.StrankaListNazivFormated>
    <izvorni_sadrzaj>
      <item>RIST d.o.o.</item>
      <item>Pavo Škare</item>
      <item>VJEROVNICI</item>
    </izvorni_sadrzaj>
    <derivirana_varijabla naziv="DomainObject.Predmet.StrankaListNazivFormated_1">
      <item>RIST d.o.o.</item>
      <item>Pavo Škare</item>
      <item>VJEROVNICI</item>
    </derivirana_varijabla>
  </DomainObject.Predmet.StrankaListNazivFormated>
  <DomainObject.Predmet.StrankaListNazivFormatedOIB>
    <izvorni_sadrzaj>
      <item>RIST d.o.o., OIB 80878160484</item>
      <item>Pavo Škare</item>
      <item>VJEROVNICI</item>
    </izvorni_sadrzaj>
    <derivirana_varijabla naziv="DomainObject.Predmet.StrankaListNazivFormatedOIB_1">
      <item>RIST d.o.o., OIB 80878160484</item>
      <item>Pavo Škare</item>
      <item>VJEROVNICI</item>
    </derivirana_varijabla>
  </DomainObject.Predmet.StrankaListNazivFormatedOIB>
  <DomainObject.Predmet.ProtuStrankaListFormated>
    <izvorni_sadrzaj>
      <item>RIST d.o.o. zastupanog po punomoćniku Pavao Škare</item>
    </izvorni_sadrzaj>
    <derivirana_varijabla naziv="DomainObject.Predmet.ProtuStrankaListFormated_1">
      <item>RIST d.o.o. zastupanog po punomoćniku Pavao Škare</item>
    </derivirana_varijabla>
  </DomainObject.Predmet.ProtuStrankaListFormated>
  <DomainObject.Predmet.ProtuStrankaListFormatedOIB>
    <izvorni_sadrzaj>
      <item>RIST d.o.o., OIB 80878160484 zastupanog po punomoćniku Pavao Škare</item>
    </izvorni_sadrzaj>
    <derivirana_varijabla naziv="DomainObject.Predmet.ProtuStrankaListFormatedOIB_1">
      <item>RIST d.o.o., OIB 80878160484 zastupanog po punomoćniku Pavao Škare</item>
    </derivirana_varijabla>
  </DomainObject.Predmet.ProtuStrankaListFormatedOIB>
  <DomainObject.Predmet.ProtuStrankaListFormatedWithAdress>
    <izvorni_sadrzaj>
      <item>RIST d.o.o., Avenija Dubrava 150, 10000 Zagreb zastupanog po punomoćniku Pavao Škare</item>
    </izvorni_sadrzaj>
    <derivirana_varijabla naziv="DomainObject.Predmet.ProtuStrankaListFormatedWithAdress_1">
      <item>RIST d.o.o., Avenija Dubrava 150, 10000 Zagreb zastupanog po punomoćniku Pavao Škare</item>
    </derivirana_varijabla>
  </DomainObject.Predmet.ProtuStrankaListFormatedWithAdress>
  <DomainObject.Predmet.ProtuStrankaListFormatedWithAdressOIB>
    <izvorni_sadrzaj>
      <item>RIST d.o.o., OIB 80878160484, Avenija Dubrava 150, 10000 Zagreb zastupanog po punomoćniku Pavao Škare</item>
    </izvorni_sadrzaj>
    <derivirana_varijabla naziv="DomainObject.Predmet.ProtuStrankaListFormatedWithAdressOIB_1">
      <item>RIST d.o.o., OIB 80878160484, Avenija Dubrava 150, 10000 Zagreb zastupanog po punomoćniku Pavao Škare</item>
    </derivirana_varijabla>
  </DomainObject.Predmet.ProtuStrankaListFormatedWithAdressOIB>
  <DomainObject.Predmet.ProtuStrankaListNazivFormated>
    <izvorni_sadrzaj>
      <item>RIST d.o.o.</item>
    </izvorni_sadrzaj>
    <derivirana_varijabla naziv="DomainObject.Predmet.ProtuStrankaListNazivFormated_1">
      <item>RIST d.o.o.</item>
    </derivirana_varijabla>
  </DomainObject.Predmet.ProtuStrankaListNazivFormated>
  <DomainObject.Predmet.ProtuStrankaListNazivFormatedOIB>
    <izvorni_sadrzaj>
      <item>RIST d.o.o., OIB 80878160484</item>
    </izvorni_sadrzaj>
    <derivirana_varijabla naziv="DomainObject.Predmet.ProtuStrankaListNazivFormatedOIB_1">
      <item>RIST d.o.o., OIB 80878160484</item>
    </derivirana_varijabla>
  </DomainObject.Predmet.ProtuStrankaListNazivFormatedOIB>
  <DomainObject.Predmet.OstaliListFormated>
    <izvorni_sadrzaj>
      <item>Pavao Škare punomoćnik sudionika u postupku RIST d.o.o.</item>
      <item>DAVOR BIŠĆAN</item>
    </izvorni_sadrzaj>
    <derivirana_varijabla naziv="DomainObject.Predmet.OstaliListFormated_1">
      <item>Pavao Škare punomoćnik sudionika u postupku RIST d.o.o.</item>
      <item>DAVOR BIŠĆAN</item>
    </derivirana_varijabla>
  </DomainObject.Predmet.OstaliListFormated>
  <DomainObject.Predmet.OstaliListFormatedOIB>
    <izvorni_sadrzaj>
      <item>Pavao Škare punomoćnik sudionika u postupku RIST d.o.o.</item>
      <item>DAVOR BIŠĆAN, OIB 99116868296</item>
    </izvorni_sadrzaj>
    <derivirana_varijabla naziv="DomainObject.Predmet.OstaliListFormatedOIB_1">
      <item>Pavao Škare punomoćnik sudionika u postupku RIST d.o.o.</item>
      <item>DAVOR BIŠĆAN, OIB 99116868296</item>
    </derivirana_varijabla>
  </DomainObject.Predmet.OstaliListFormatedOIB>
  <DomainObject.Predmet.OstaliListFormatedWithAdress>
    <izvorni_sadrzaj>
      <item>Pavao Škare, Ulica Republike Austrije 1, 10000 Zagreb punomoćnik sudionika u postupku RIST d.o.o.</item>
      <item>DAVOR BIŠĆAN, Jurišićeva 10, 10000 Zagreb</item>
    </izvorni_sadrzaj>
    <derivirana_varijabla naziv="DomainObject.Predmet.OstaliListFormatedWithAdress_1">
      <item>Pavao Škare, Ulica Republike Austrije 1, 10000 Zagreb punomoćnik sudionika u postupku RIST d.o.o.</item>
      <item>DAVOR BIŠĆAN, Jurišićeva 10, 10000 Zagreb</item>
    </derivirana_varijabla>
  </DomainObject.Predmet.OstaliListFormatedWithAdress>
  <DomainObject.Predmet.OstaliListFormatedWithAdressOIB>
    <izvorni_sadrzaj>
      <item>Pavao Škare, Ulica Republike Austrije 1, 10000 Zagreb punomoćnik sudionika u postupku RIST d.o.o.</item>
      <item>DAVOR BIŠĆAN, OIB 99116868296, Jurišićeva 10, 10000 Zagreb</item>
    </izvorni_sadrzaj>
    <derivirana_varijabla naziv="DomainObject.Predmet.OstaliListFormatedWithAdressOIB_1">
      <item>Pavao Škare, Ulica Republike Austrije 1, 10000 Zagreb punomoćnik sudionika u postupku RIST d.o.o.</item>
      <item>DAVOR BIŠĆAN, OIB 99116868296, Jurišićeva 10, 10000 Zagreb</item>
    </derivirana_varijabla>
  </DomainObject.Predmet.OstaliListFormatedWithAdressOIB>
  <DomainObject.Predmet.OstaliListNazivFormated>
    <izvorni_sadrzaj>
      <item>Pavao Škare</item>
      <item>DAVOR BIŠĆAN</item>
    </izvorni_sadrzaj>
    <derivirana_varijabla naziv="DomainObject.Predmet.OstaliListNazivFormated_1">
      <item>Pavao Škare</item>
      <item>DAVOR BIŠĆAN</item>
    </derivirana_varijabla>
  </DomainObject.Predmet.OstaliListNazivFormated>
  <DomainObject.Predmet.OstaliListNazivFormatedOIB>
    <izvorni_sadrzaj>
      <item>Pavao Škare</item>
      <item>DAVOR BIŠĆAN, OIB 99116868296</item>
    </izvorni_sadrzaj>
    <derivirana_varijabla naziv="DomainObject.Predmet.OstaliListNazivFormatedOIB_1">
      <item>Pavao Škare</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St-343/2015-16</izvorni_sadrzaj>
    <derivirana_varijabla naziv="DomainObject.PoslovniBrojDokumenta_1">St-343/2015-16</derivirana_varijabla>
  </DomainObject.PoslovniBrojDokumenta>
  <DomainObject.Predmet.StrankaIDrugi>
    <izvorni_sadrzaj>RIST d.o.o. i dr.</izvorni_sadrzaj>
    <derivirana_varijabla naziv="DomainObject.Predmet.StrankaIDrugi_1">RIST d.o.o. i dr.</derivirana_varijabla>
  </DomainObject.Predmet.StrankaIDrugi>
  <DomainObject.Predmet.ProtustrankaIDrugi>
    <izvorni_sadrzaj>RIST d.o.o.</izvorni_sadrzaj>
    <derivirana_varijabla naziv="DomainObject.Predmet.ProtustrankaIDrugi_1">RIST d.o.o.</derivirana_varijabla>
  </DomainObject.Predmet.ProtustrankaIDrugi>
  <DomainObject.Predmet.StrankaIDrugiAdressOIB>
    <izvorni_sadrzaj>RIST d.o.o., OIB 80878160484, Avenija Dubrava 150, 10000 Zagreb i dr.</izvorni_sadrzaj>
    <derivirana_varijabla naziv="DomainObject.Predmet.StrankaIDrugiAdressOIB_1">RIST d.o.o., OIB 80878160484, Avenija Dubrava 150, 10000 Zagreb i dr.</derivirana_varijabla>
  </DomainObject.Predmet.StrankaIDrugiAdressOIB>
  <DomainObject.Predmet.ProtustrankaIDrugiAdressOIB>
    <izvorni_sadrzaj>RIST d.o.o., OIB 80878160484, Avenija Dubrava 150, 10000 Zagreb</izvorni_sadrzaj>
    <derivirana_varijabla naziv="DomainObject.Predmet.ProtustrankaIDrugiAdressOIB_1">RIST d.o.o., OIB 80878160484, Avenija Dubrava 150,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RIST d.o.o.</item>
      <item>RIST d.o.o.</item>
      <item>Pavao Škare</item>
      <item>Pavo Škare</item>
      <item>DAVOR BIŠĆAN</item>
      <item>VJEROVNICI</item>
    </izvorni_sadrzaj>
    <derivirana_varijabla naziv="DomainObject.Predmet.SudioniciListNaziv_1">
      <item>RIST d.o.o.</item>
      <item>RIST d.o.o.</item>
      <item>Pavao Škare</item>
      <item>Pavo Škare</item>
      <item>DAVOR BIŠĆAN</item>
      <item>VJEROVNICI</item>
    </derivirana_varijabla>
  </DomainObject.Predmet.SudioniciListNaziv>
  <DomainObject.Predmet.SudioniciListAdressOIB>
    <izvorni_sadrzaj>
      <item>RIST d.o.o., OIB 80878160484, Avenija Dubrava 150,10000 Zagreb</item>
      <item>RIST d.o.o., OIB 80878160484, Avenija Dubrava 150,10000 Zagreb</item>
      <item>Pavao Škare, Ulica Republike Austrije 1,10000 Zagreb</item>
      <item>Pavo Škare</item>
      <item>DAVOR BIŠĆAN, OIB 99116868296, Jurišićeva 10,10000 Zagreb</item>
      <item>VJEROVNICI</item>
    </izvorni_sadrzaj>
    <derivirana_varijabla naziv="DomainObject.Predmet.SudioniciListAdressOIB_1">
      <item>RIST d.o.o., OIB 80878160484, Avenija Dubrava 150,10000 Zagreb</item>
      <item>RIST d.o.o., OIB 80878160484, Avenija Dubrava 150,10000 Zagreb</item>
      <item>Pavao Škare, Ulica Republike Austrije 1,10000 Zagreb</item>
      <item>Pavo Škare</item>
      <item>DAVOR BIŠĆAN, OIB 99116868296, Jurišićeva 10,10000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80878160484</item>
      <item>, OIB 80878160484</item>
      <item>, OIB null</item>
      <item>, OIB null</item>
      <item>, OIB 99116868296</item>
      <item>, OIB null</item>
    </izvorni_sadrzaj>
    <derivirana_varijabla naziv="DomainObject.Predmet.SudioniciListNazivOIB_1">
      <item>, OIB 80878160484</item>
      <item>, OIB 80878160484</item>
      <item>, OIB null</item>
      <item>, OIB null</item>
      <item>, OIB 99116868296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647</properties:Words>
  <properties:Characters>3506</properties:Characters>
  <properties:Lines>85</properties:Lines>
  <properties:Paragraphs>35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2016-01-08T11:44:00Z</dcterms:created>
  <dc:creator>novakb</dc:creator>
  <cp:lastModifiedBy>Ivana Stampf</cp:lastModifiedBy>
  <cp:lastPrinted>2013-08-26T14:50:00Z</cp:lastPrinted>
  <dcterms:modified xmlns:xsi="http://www.w3.org/2001/XMLSchema-instance" xsi:type="dcterms:W3CDTF">2016-01-11T09:47:00Z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St-343/2015-16 / Odluka - Rješenje - otvaranje i zaključenje stečajnog postupka (čl. 63)</vt:lpwstr>
  </prop:property>
  <prop:property name="CC_coloring" pid="4" fmtid="{D5CDD505-2E9C-101B-9397-08002B2CF9AE}">
    <vt:bool>false</vt:bool>
  </prop:property>
  <prop:property name="BrojStranica" pid="5" fmtid="{D5CDD505-2E9C-101B-9397-08002B2CF9AE}">
    <vt:i4>2</vt:i4>
  </prop:property>
</prop:Properties>
</file>