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77c9b" w14:paraId="c377c9b" w:rsidRDefault="00AE649C" w:rsidP="00FA5B5E" w:rsidR="00AE649C" w:rsidRPr="00B76F3C">
      <w:pPr>
        <w:pStyle w:val="Naslov3"/>
        <w15:collapsed w:val="false"/>
      </w:pPr>
      <w:bookmarkStart w:name="_GoBack" w:id="0"/>
      <w:bookmarkEnd w:id="0"/>
    </w:p>
    <w:p w:rsidRDefault="0071077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1077B" w:rsidP="0071077B" w:rsidR="0071077B">
      <w:pPr>
        <w:pStyle w:val="Bezproreda"/>
        <w:ind w:firstLine="708" w:left="4248"/>
      </w:pPr>
      <w:r>
        <w:t>1 St-1233/2016-3</w:t>
      </w:r>
    </w:p>
    <w:p w:rsidRDefault="0071077B" w:rsidP="0071077B" w:rsidR="0071077B">
      <w:pPr>
        <w:pStyle w:val="Bezproreda"/>
      </w:pPr>
    </w:p>
    <w:p w:rsidRDefault="0071077B" w:rsidP="0071077B" w:rsidR="0071077B">
      <w:pPr>
        <w:pStyle w:val="Bezproreda"/>
        <w:jc w:val="center"/>
      </w:pPr>
      <w:r>
        <w:t>U    I M E    R E P U B L I K E     H R V A T S K E</w:t>
      </w:r>
    </w:p>
    <w:p w:rsidRDefault="0071077B" w:rsidP="0071077B" w:rsidR="0071077B">
      <w:pPr>
        <w:pStyle w:val="Bezproreda"/>
        <w:jc w:val="center"/>
      </w:pPr>
    </w:p>
    <w:p w:rsidRDefault="0071077B" w:rsidP="0071077B" w:rsidR="0071077B">
      <w:pPr>
        <w:pStyle w:val="Bezproreda"/>
        <w:jc w:val="center"/>
      </w:pPr>
      <w:r>
        <w:t>R J E Š E NJ E</w:t>
      </w:r>
    </w:p>
    <w:p w:rsidRDefault="0071077B" w:rsidP="0071077B" w:rsidR="0071077B">
      <w:pPr>
        <w:pStyle w:val="Bezproreda"/>
      </w:pPr>
    </w:p>
    <w:p w:rsidRDefault="0071077B" w:rsidP="0071077B" w:rsidR="0071077B">
      <w:pPr>
        <w:pStyle w:val="Bezproreda"/>
      </w:pPr>
      <w:r>
        <w:tab/>
        <w:t>Trgovački sud u Bjelovaru, po sucu toga suda Branki Pleskalt, kao stečajnom sucu, u stečajnom predmetu povodom prijedloga predlagatelja RH Ministarstva financija, Porezne uprave, Područni ured Zagreb,  za otvaranje stečajnog postupka nad dužnikom EURO JURIĆ d.o.o. VELIKA MLAKA, Tina Ujevića 4, OIB: 39262892608, dana 16. kolovoza 2016.</w:t>
      </w:r>
    </w:p>
    <w:p w:rsidRDefault="0071077B" w:rsidP="0071077B" w:rsidR="0071077B">
      <w:pPr>
        <w:pStyle w:val="Bezproreda"/>
      </w:pPr>
    </w:p>
    <w:p w:rsidRDefault="0071077B" w:rsidP="0071077B" w:rsidR="0071077B">
      <w:pPr>
        <w:pStyle w:val="Bezproreda"/>
        <w:jc w:val="center"/>
      </w:pPr>
      <w:r>
        <w:t>r i j e š i o    j e</w:t>
      </w:r>
    </w:p>
    <w:p w:rsidRDefault="0071077B" w:rsidP="0071077B" w:rsidR="0071077B">
      <w:pPr>
        <w:pStyle w:val="Bezproreda"/>
      </w:pPr>
    </w:p>
    <w:p w:rsidRDefault="0071077B" w:rsidP="0071077B" w:rsidR="0071077B">
      <w:pPr>
        <w:pStyle w:val="Bezproreda"/>
      </w:pPr>
      <w:r>
        <w:t>Obustavlja se postupak za otvaranje stečajnog postupka nad dužnikom EURO JURIĆ d.o.o. VELIKA MLAKA, Tina Ujevića 4, OIB: 39262892608.</w:t>
      </w:r>
    </w:p>
    <w:p w:rsidRDefault="0071077B" w:rsidP="0071077B" w:rsidR="0071077B">
      <w:pPr>
        <w:pStyle w:val="Bezproreda"/>
      </w:pPr>
    </w:p>
    <w:p w:rsidRDefault="0071077B" w:rsidP="0071077B" w:rsidR="0071077B">
      <w:pPr>
        <w:pStyle w:val="Bezproreda"/>
      </w:pPr>
    </w:p>
    <w:p w:rsidRDefault="0071077B" w:rsidP="0071077B" w:rsidR="0071077B">
      <w:pPr>
        <w:pStyle w:val="Bezproreda"/>
        <w:jc w:val="center"/>
      </w:pPr>
      <w:r>
        <w:t>Obrazloženje</w:t>
      </w:r>
    </w:p>
    <w:p w:rsidRDefault="0071077B" w:rsidP="0071077B" w:rsidR="0071077B">
      <w:pPr>
        <w:pStyle w:val="Bezproreda"/>
      </w:pPr>
      <w:r>
        <w:t>RH Ministarstvo financija Porezna uprava Područni ured Zagreb, dana 1. travnja 2016. godine  podnijela je ovome sudu prijedlog za otvaranje stečajnog postupka, navodeći da dužnik EURO JURIĆ d.o.o. VELIKA MLAKA, Tina Ujevića 4, OIB: 39262892608, budući vjerovnik ima tražbinu prema dužniku u iznosu od 5.385,24 kuna.</w:t>
      </w:r>
    </w:p>
    <w:p w:rsidRDefault="0071077B" w:rsidP="0071077B" w:rsidR="0071077B">
      <w:pPr>
        <w:pStyle w:val="Bezproreda"/>
      </w:pPr>
    </w:p>
    <w:p w:rsidRDefault="0071077B" w:rsidP="0071077B" w:rsidR="0071077B">
      <w:pPr>
        <w:pStyle w:val="Bezproreda"/>
      </w:pPr>
      <w:r>
        <w:t>Podneskom od 12. kolovoza 2016. godine dužnik EURO JURIĆ d.o.o. VELIKA MLAKA, Tina Ujevića 4, OIB: 39262892608, je obavijestio sud da nije više  nesposoban za plaćanje i da nema nepodmirene obveze na dan 10. kolovoza 2016. godine, a što proizlazi i iz Potvrde Fine Zagreb (list 8 spisa).</w:t>
      </w:r>
    </w:p>
    <w:p w:rsidRDefault="0071077B" w:rsidP="0071077B" w:rsidR="0071077B">
      <w:pPr>
        <w:pStyle w:val="Bezproreda"/>
      </w:pPr>
    </w:p>
    <w:p w:rsidRDefault="0071077B" w:rsidP="0071077B" w:rsidR="0071077B">
      <w:pPr>
        <w:pStyle w:val="Bezproreda"/>
      </w:pPr>
      <w:r>
        <w:t>Kako je dužnik prema podacima Financijske agencije postao sposoban za plaćanje, valjalo je primjenom čl. 128. st. 9. Stečajnog zakona (Narodne novine broj 71/15, dalje SZ) odlučiti kao u izreci ovog rješenja.</w:t>
      </w:r>
    </w:p>
    <w:p w:rsidRDefault="0071077B" w:rsidP="0071077B" w:rsidR="0071077B">
      <w:pPr>
        <w:pStyle w:val="Bezproreda"/>
      </w:pPr>
    </w:p>
    <w:p w:rsidRDefault="0071077B" w:rsidP="0071077B" w:rsidR="0071077B">
      <w:pPr>
        <w:pStyle w:val="Bezproreda"/>
      </w:pPr>
      <w:r>
        <w:t>U Bjelovaru, 16. kolovoza 2016.</w:t>
      </w:r>
      <w:r>
        <w:tab/>
      </w:r>
      <w:r>
        <w:tab/>
      </w:r>
      <w:r>
        <w:tab/>
      </w:r>
    </w:p>
    <w:p w:rsidRDefault="0071077B" w:rsidP="0071077B" w:rsidR="0071077B">
      <w:pPr>
        <w:pStyle w:val="Bezproreda"/>
      </w:pPr>
      <w:r>
        <w:tab/>
      </w:r>
      <w:r>
        <w:tab/>
      </w:r>
      <w:r>
        <w:tab/>
      </w:r>
      <w:r>
        <w:tab/>
      </w:r>
      <w:r>
        <w:tab/>
      </w:r>
      <w:r>
        <w:tab/>
      </w:r>
      <w:r>
        <w:tab/>
      </w:r>
      <w:r>
        <w:tab/>
        <w:t>S U D A C</w:t>
      </w:r>
    </w:p>
    <w:p w:rsidRDefault="0071077B" w:rsidP="0071077B" w:rsidR="0071077B">
      <w:pPr>
        <w:pStyle w:val="Bezproreda"/>
      </w:pPr>
    </w:p>
    <w:p w:rsidRDefault="0071077B" w:rsidP="0071077B" w:rsidR="0071077B">
      <w:pPr>
        <w:pStyle w:val="Bezproreda"/>
      </w:pPr>
      <w:r>
        <w:tab/>
      </w:r>
      <w:r>
        <w:tab/>
      </w:r>
      <w:r>
        <w:tab/>
      </w:r>
      <w:r>
        <w:tab/>
      </w:r>
      <w:r>
        <w:tab/>
      </w:r>
      <w:r>
        <w:tab/>
      </w:r>
      <w:r>
        <w:tab/>
        <w:t xml:space="preserve">     BRANKA PLESKALT  </w:t>
      </w:r>
    </w:p>
    <w:p w:rsidRDefault="0071077B" w:rsidP="0071077B" w:rsidR="0071077B">
      <w:pPr>
        <w:pStyle w:val="Bezproreda"/>
      </w:pPr>
    </w:p>
    <w:p w:rsidRDefault="0071077B" w:rsidP="0071077B" w:rsidR="0071077B">
      <w:pPr>
        <w:pStyle w:val="Bezproreda"/>
      </w:pPr>
    </w:p>
    <w:p w:rsidRDefault="0071077B" w:rsidP="0071077B" w:rsidR="0071077B">
      <w:pPr>
        <w:pStyle w:val="Bezproreda"/>
      </w:pPr>
      <w:r>
        <w:t>POUKA O PRAVNOM LIJEKU:Protiv ovog rješenja nezadovoljna stranka može uložiti žalbu u roku od 8 dana od dana objave rješenja na mrežnoj stranici e-Oglasna ploča suda, Visokom trgovačkom sudu Republike Hrvatske u Zagrebu. Žalba se ulaže putem ovog suda pismeno u četiri primjerka.</w:t>
      </w:r>
    </w:p>
    <w:p w:rsidRDefault="0071077B" w:rsidP="0071077B" w:rsidR="0071077B">
      <w:pPr>
        <w:pStyle w:val="Bezproreda"/>
      </w:pPr>
    </w:p>
    <w:p w:rsidRDefault="0071077B" w:rsidP="0071077B" w:rsidR="0071077B">
      <w:pPr>
        <w:pStyle w:val="Bezproreda"/>
      </w:pPr>
    </w:p>
    <w:p w:rsidRDefault="0071077B" w:rsidP="0071077B" w:rsidR="0071077B">
      <w:pPr>
        <w:pStyle w:val="Bezproreda"/>
      </w:pPr>
      <w:r>
        <w:lastRenderedPageBreak/>
        <w:t>Rj.</w:t>
      </w:r>
    </w:p>
    <w:p w:rsidRDefault="0071077B" w:rsidP="0071077B" w:rsidR="0071077B">
      <w:pPr>
        <w:pStyle w:val="Bezproreda"/>
      </w:pPr>
      <w:r>
        <w:t>Dna: dužniku  – putem e-oglasne ploče suda</w:t>
      </w:r>
    </w:p>
    <w:p w:rsidRDefault="0071077B" w:rsidP="0071077B" w:rsidR="0071077B">
      <w:pPr>
        <w:pStyle w:val="Bezproreda"/>
      </w:pPr>
      <w:r>
        <w:t xml:space="preserve">          z.z. dužniku</w:t>
      </w:r>
    </w:p>
    <w:p w:rsidRDefault="0071077B" w:rsidP="0071077B" w:rsidR="0071077B">
      <w:pPr>
        <w:pStyle w:val="Bezproreda"/>
      </w:pPr>
      <w:r>
        <w:t>Financijskoj agenciji Zagreb, Podružnica Zagreb-putem e-oglasne ploče</w:t>
      </w:r>
    </w:p>
    <w:p w:rsidRDefault="0071077B" w:rsidP="0071077B" w:rsidR="0071077B">
      <w:pPr>
        <w:pStyle w:val="Bezproreda"/>
      </w:pPr>
      <w:r>
        <w:t>kal. pravomoćnost</w:t>
      </w:r>
    </w:p>
    <w:p w:rsidRDefault="0071077B" w:rsidP="0071077B" w:rsidR="0071077B">
      <w:pPr>
        <w:pStyle w:val="Bezproreda"/>
      </w:pPr>
      <w:r>
        <w:t>Bjelovar, 16. 08. 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077B"/>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9935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St-1233/2016-3</izvorni_sadrzaj>
    <derivirana_varijabla naziv="DomainObject.Oznaka_1">St-1233/2016-3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JURIĆ d.o.o.</izvorni_sadrzaj>
    <derivirana_varijabla naziv="DomainObject.Predmet.ProtustrankaFormated_1">  EURO JURIĆ d.o.o.</derivirana_varijabla>
  </DomainObject.Predmet.ProtustrankaFormated>
  <DomainObject.Predmet.ProtustrankaFormatedOIB>
    <izvorni_sadrzaj>  EURO JURIĆ d.o.o., OIB 39262892608</izvorni_sadrzaj>
    <derivirana_varijabla naziv="DomainObject.Predmet.ProtustrankaFormatedOIB_1">  EURO JURIĆ d.o.o., OIB 39262892608</derivirana_varijabla>
  </DomainObject.Predmet.ProtustrankaFormatedOIB>
  <DomainObject.Predmet.ProtustrankaFormatedWithAdress>
    <izvorni_sadrzaj> EURO JURIĆ d.o.o., Ulica Tina Ujevića 4, 10010 Velika Mlaka</izvorni_sadrzaj>
    <derivirana_varijabla naziv="DomainObject.Predmet.ProtustrankaFormatedWithAdress_1"> EURO JURIĆ d.o.o., Ulica Tina Ujevića 4, 10010 Velika Mlaka</derivirana_varijabla>
  </DomainObject.Predmet.ProtustrankaFormatedWithAdress>
  <DomainObject.Predmet.ProtustrankaFormatedWithAdressOIB>
    <izvorni_sadrzaj> EURO JURIĆ d.o.o., OIB 39262892608, Ulica Tina Ujevića 4, 10010 Velika Mlaka</izvorni_sadrzaj>
    <derivirana_varijabla naziv="DomainObject.Predmet.ProtustrankaFormatedWithAdressOIB_1"> EURO JURIĆ d.o.o., OIB 39262892608, Ulica Tina Ujevića 4, 10010 Velika Mlaka</derivirana_varijabla>
  </DomainObject.Predmet.ProtustrankaFormatedWithAdressOIB>
  <DomainObject.Predmet.ProtustrankaWithAdress>
    <izvorni_sadrzaj>EURO JURIĆ d.o.o. Ulica Tina Ujevića 4, 10010 Velika Mlaka</izvorni_sadrzaj>
    <derivirana_varijabla naziv="DomainObject.Predmet.ProtustrankaWithAdress_1">EURO JURIĆ d.o.o. Ulica Tina Ujevića 4, 10010 Velika Mlaka</derivirana_varijabla>
  </DomainObject.Predmet.ProtustrankaWithAdress>
  <DomainObject.Predmet.ProtustrankaWithAdressOIB>
    <izvorni_sadrzaj>EURO JURIĆ d.o.o., OIB 39262892608, Ulica Tina Ujevića 4, 10010 Velika Mlaka</izvorni_sadrzaj>
    <derivirana_varijabla naziv="DomainObject.Predmet.ProtustrankaWithAdressOIB_1">EURO JURIĆ d.o.o., OIB 39262892608, Ulica Tina Ujevića 4, 10010 Velika Mlaka</derivirana_varijabla>
  </DomainObject.Predmet.ProtustrankaWithAdressOIB>
  <DomainObject.Predmet.ProtustrankaNazivFormated>
    <izvorni_sadrzaj>EURO JURIĆ d.o.o.</izvorni_sadrzaj>
    <derivirana_varijabla naziv="DomainObject.Predmet.ProtustrankaNazivFormated_1">EURO JURIĆ d.o.o.</derivirana_varijabla>
  </DomainObject.Predmet.ProtustrankaNazivFormated>
  <DomainObject.Predmet.ProtustrankaNazivFormatedOIB>
    <izvorni_sadrzaj>EURO JURIĆ d.o.o., OIB 39262892608</izvorni_sadrzaj>
    <derivirana_varijabla naziv="DomainObject.Predmet.ProtustrankaNazivFormatedOIB_1">EURO JURIĆ d.o.o., OIB 39262892608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JURIĆ d.o.o.</item>
    </izvorni_sadrzaj>
    <derivirana_varijabla naziv="DomainObject.Predmet.ProtuStrankaListFormated_1">
      <item>EURO JURIĆ d.o.o.</item>
    </derivirana_varijabla>
  </DomainObject.Predmet.ProtuStrankaListFormated>
  <DomainObject.Predmet.ProtuStrankaListFormatedOIB>
    <izvorni_sadrzaj>
      <item>EURO JURIĆ d.o.o., OIB 39262892608</item>
    </izvorni_sadrzaj>
    <derivirana_varijabla naziv="DomainObject.Predmet.ProtuStrankaListFormatedOIB_1">
      <item>EURO JURIĆ d.o.o., OIB 39262892608</item>
    </derivirana_varijabla>
  </DomainObject.Predmet.ProtuStrankaListFormatedOIB>
  <DomainObject.Predmet.ProtuStrankaListFormatedWithAdress>
    <izvorni_sadrzaj>
      <item>EURO JURIĆ d.o.o., Ulica Tina Ujevića 4, 10010 Velika Mlaka</item>
    </izvorni_sadrzaj>
    <derivirana_varijabla naziv="DomainObject.Predmet.ProtuStrankaListFormatedWithAdress_1">
      <item>EURO JURIĆ d.o.o., Ulica Tina Ujevića 4, 10010 Velika Mlaka</item>
    </derivirana_varijabla>
  </DomainObject.Predmet.ProtuStrankaListFormatedWithAdress>
  <DomainObject.Predmet.ProtuStrankaListFormatedWithAdressOIB>
    <izvorni_sadrzaj>
      <item>EURO JURIĆ d.o.o., OIB 39262892608, Ulica Tina Ujevića 4, 10010 Velika Mlaka</item>
    </izvorni_sadrzaj>
    <derivirana_varijabla naziv="DomainObject.Predmet.ProtuStrankaListFormatedWithAdressOIB_1">
      <item>EURO JURIĆ d.o.o., OIB 39262892608, Ulica Tina Ujevića 4, 10010 Velika Mlaka</item>
    </derivirana_varijabla>
  </DomainObject.Predmet.ProtuStrankaListFormatedWithAdressOIB>
  <DomainObject.Predmet.ProtuStrankaListNazivFormated>
    <izvorni_sadrzaj>
      <item>EURO JURIĆ d.o.o.</item>
    </izvorni_sadrzaj>
    <derivirana_varijabla naziv="DomainObject.Predmet.ProtuStrankaListNazivFormated_1">
      <item>EURO JURIĆ d.o.o.</item>
    </derivirana_varijabla>
  </DomainObject.Predmet.ProtuStrankaListNazivFormated>
  <DomainObject.Predmet.ProtuStrankaListNazivFormatedOIB>
    <izvorni_sadrzaj>
      <item>EURO JURIĆ d.o.o., OIB 39262892608</item>
    </izvorni_sadrzaj>
    <derivirana_varijabla naziv="DomainObject.Predmet.ProtuStrankaListNazivFormatedOIB_1">
      <item>EURO JURIĆ d.o.o., OIB 39262892608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St-1233/2016-3</izvorni_sadrzaj>
    <derivirana_varijabla naziv="DomainObject.PoslovniBrojDokumenta_1">St-1233/2016-3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JURIĆ d.o.o.</izvorni_sadrzaj>
    <derivirana_varijabla naziv="DomainObject.Predmet.ProtustrankaIDrugi_1">EURO JURIĆ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 JURIĆ d.o.o., OIB 39262892608, Ulica Tina Ujevića 4, 10010 Velika Mlaka</izvorni_sadrzaj>
    <derivirana_varijabla naziv="DomainObject.Predmet.ProtustrankaIDrugiAdressOIB_1">EURO JURIĆ d.o.o., OIB 39262892608, Ulica Tina Ujevića 4,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JURIĆ d.o.o.</item>
      <item>FINA Regionalni centar Zagreb</item>
    </izvorni_sadrzaj>
    <derivirana_varijabla naziv="DomainObject.Predmet.SudioniciListNaziv_1">
      <item>EURO JURIĆ d.o.o.</item>
      <item>FINA Regionalni centar Zagreb</item>
    </derivirana_varijabla>
  </DomainObject.Predmet.SudioniciListNaziv>
  <DomainObject.Predmet.SudioniciListAdressOIB>
    <izvorni_sadrzaj>
      <item>EURO JURIĆ d.o.o., OIB 39262892608, Ulica Tina Ujevića 4,10010 Velika Mlaka</item>
      <item>FINA Regionalni centar Zagreb, OIB 85821130368, Trg svibanjskih žrtava 1995. br. 1,10000 Zagreb</item>
    </izvorni_sadrzaj>
    <derivirana_varijabla naziv="DomainObject.Predmet.SudioniciListAdressOIB_1">
      <item>EURO JURIĆ d.o.o., OIB 39262892608, Ulica Tina Ujevića 4,10010 Velika Mlaka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DC2B28-2CEC-4773-8B60-166D977D71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309</properties:Words>
  <properties:Characters>1585</properties:Characters>
  <properties:Lines>56</properties:Lines>
  <properties:Paragraphs>20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2016-08-16T05:37:00Z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St-1233/2016-3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