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4131" w14:paraId="e6a4131" w:rsidRDefault="005873EC" w:rsidP="005873EC" w:rsidR="005873EC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5873EC" w:rsidP="005873EC" w:rsidR="005873EC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873EC" w:rsidP="005873EC" w:rsidR="005873EC">
      <w:r w:rsidRPr="0047448E">
        <w:t xml:space="preserve"> TRGOVAČKI SUD U </w:t>
      </w:r>
      <w:r>
        <w:t>PAZINU</w:t>
      </w:r>
    </w:p>
    <w:p w:rsidRDefault="005873EC" w:rsidP="005873EC" w:rsidR="005873EC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Posl.br.: 2 St-743/</w:t>
      </w:r>
      <w:r w:rsidRPr="0042050C">
        <w:t>1</w:t>
      </w:r>
      <w:r>
        <w:t>6</w:t>
      </w:r>
      <w:r w:rsidRPr="0042050C">
        <w:t>-</w:t>
      </w:r>
      <w:r>
        <w:t>90</w:t>
      </w:r>
    </w:p>
    <w:p w:rsidRDefault="005873EC" w:rsidP="005873EC" w:rsidR="005873EC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5873EC" w:rsidP="005873EC" w:rsidR="005873EC" w:rsidRPr="00C73B3C"/>
    <w:p w:rsidRDefault="005873EC" w:rsidP="005873EC" w:rsidR="005873EC" w:rsidRPr="00C73B3C">
      <w:pPr>
        <w:jc w:val="center"/>
      </w:pPr>
    </w:p>
    <w:p w:rsidRDefault="005873EC" w:rsidP="005873EC" w:rsidR="005873EC" w:rsidRPr="00874F1F">
      <w:pPr>
        <w:ind w:firstLine="708"/>
        <w:jc w:val="both"/>
      </w:pPr>
      <w:r w:rsidRPr="00874F1F">
        <w:t xml:space="preserve">Trgovački sud u Pazinu, po stečajnom sucu Adrijani Labinjan Skok, u stečajnom postupku nad stečajnim dužnikom </w:t>
      </w:r>
      <w:r w:rsidRPr="001B00B4">
        <w:t>ISTRA ALUMINIJ d.o.o.</w:t>
      </w:r>
      <w:r>
        <w:t xml:space="preserve"> u stečaju</w:t>
      </w:r>
      <w:r w:rsidRPr="001B00B4">
        <w:t xml:space="preserve">, </w:t>
      </w:r>
      <w:proofErr w:type="spellStart"/>
      <w:r w:rsidRPr="001B00B4">
        <w:t>Lupoglav</w:t>
      </w:r>
      <w:proofErr w:type="spellEnd"/>
      <w:r w:rsidRPr="001B00B4">
        <w:t xml:space="preserve">, </w:t>
      </w:r>
      <w:proofErr w:type="spellStart"/>
      <w:r w:rsidRPr="001B00B4">
        <w:t>Lupoglav</w:t>
      </w:r>
      <w:proofErr w:type="spellEnd"/>
      <w:r w:rsidRPr="001B00B4">
        <w:t xml:space="preserve"> 8, OIB: 35282955037</w:t>
      </w:r>
      <w:r w:rsidRPr="00874F1F">
        <w:t>, da</w:t>
      </w:r>
      <w:r w:rsidRPr="0042050C">
        <w:t xml:space="preserve">na </w:t>
      </w:r>
      <w:r>
        <w:t>13. lipnj</w:t>
      </w:r>
      <w:r w:rsidRPr="0042050C">
        <w:t>a 2017. donio je sljede</w:t>
      </w:r>
      <w:r w:rsidRPr="00874F1F">
        <w:t>ći</w:t>
      </w:r>
    </w:p>
    <w:p w:rsidRDefault="005873EC" w:rsidP="005873EC" w:rsidR="005873EC">
      <w:pPr>
        <w:jc w:val="both"/>
      </w:pPr>
    </w:p>
    <w:p w:rsidRDefault="005873EC" w:rsidP="005873EC" w:rsidR="005873EC" w:rsidRPr="00874F1F">
      <w:pPr>
        <w:jc w:val="both"/>
      </w:pPr>
    </w:p>
    <w:p w:rsidRDefault="005873EC" w:rsidP="005873EC" w:rsidR="005873EC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5873EC" w:rsidP="005873EC" w:rsidR="005873EC">
      <w:pPr>
        <w:jc w:val="center"/>
      </w:pPr>
    </w:p>
    <w:p w:rsidRDefault="005873EC" w:rsidP="005873EC" w:rsidR="005873EC" w:rsidRPr="00874F1F">
      <w:pPr>
        <w:jc w:val="center"/>
      </w:pPr>
    </w:p>
    <w:p w:rsidRDefault="005873EC" w:rsidP="005873EC" w:rsidR="005873EC" w:rsidRPr="00874F1F">
      <w:pPr>
        <w:ind w:firstLine="708"/>
        <w:jc w:val="both"/>
      </w:pPr>
      <w:r w:rsidRPr="00874F1F">
        <w:t xml:space="preserve">Skupština vjerovnika u stečajnom postupku nad dužnikom </w:t>
      </w:r>
      <w:r w:rsidRPr="001B00B4">
        <w:t>ISTRA ALUMINIJ d.o.o.</w:t>
      </w:r>
      <w:r>
        <w:t xml:space="preserve"> u stečaju</w:t>
      </w:r>
      <w:r w:rsidRPr="001B00B4">
        <w:t xml:space="preserve">, </w:t>
      </w:r>
      <w:proofErr w:type="spellStart"/>
      <w:r w:rsidRPr="001B00B4">
        <w:t>Lupoglav</w:t>
      </w:r>
      <w:proofErr w:type="spellEnd"/>
      <w:r w:rsidRPr="001B00B4">
        <w:t xml:space="preserve">, </w:t>
      </w:r>
      <w:proofErr w:type="spellStart"/>
      <w:r w:rsidRPr="001B00B4">
        <w:t>Lupoglav</w:t>
      </w:r>
      <w:proofErr w:type="spellEnd"/>
      <w:r w:rsidRPr="001B00B4">
        <w:t xml:space="preserve"> 8, OIB: 35282955037</w:t>
      </w:r>
      <w:r w:rsidRPr="00874F1F">
        <w:t xml:space="preserve">, održat će se dana </w:t>
      </w:r>
    </w:p>
    <w:p w:rsidRDefault="005873EC" w:rsidP="005873EC" w:rsidR="005873EC">
      <w:pPr>
        <w:jc w:val="both"/>
      </w:pPr>
    </w:p>
    <w:p w:rsidRDefault="005873EC" w:rsidP="005873EC" w:rsidR="005873EC" w:rsidRPr="00874F1F">
      <w:pPr>
        <w:jc w:val="both"/>
      </w:pPr>
    </w:p>
    <w:p w:rsidRDefault="005873EC" w:rsidP="005873EC" w:rsidR="005873EC" w:rsidRPr="0042050C">
      <w:pPr>
        <w:jc w:val="center"/>
      </w:pPr>
      <w:r>
        <w:t>25. rujna</w:t>
      </w:r>
      <w:r w:rsidRPr="0042050C">
        <w:t xml:space="preserve"> 2017. u </w:t>
      </w:r>
      <w:r>
        <w:t>13</w:t>
      </w:r>
      <w:r w:rsidRPr="0042050C">
        <w:t>:</w:t>
      </w:r>
      <w:r>
        <w:t>45</w:t>
      </w:r>
      <w:r w:rsidRPr="0042050C">
        <w:t xml:space="preserve"> sati, </w:t>
      </w:r>
    </w:p>
    <w:p w:rsidRDefault="005873EC" w:rsidP="005873EC" w:rsidR="005873EC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5873EC" w:rsidP="005873EC" w:rsidR="005873EC" w:rsidRPr="00874F1F">
      <w:pPr>
        <w:jc w:val="center"/>
      </w:pPr>
    </w:p>
    <w:p w:rsidRDefault="005873EC" w:rsidP="005873EC" w:rsidR="005873EC" w:rsidRPr="00874F1F">
      <w:pPr>
        <w:jc w:val="both"/>
      </w:pPr>
    </w:p>
    <w:p w:rsidRDefault="005873EC" w:rsidP="005873EC" w:rsidR="005873EC" w:rsidRPr="00874F1F">
      <w:pPr>
        <w:ind w:firstLine="708"/>
        <w:jc w:val="both"/>
      </w:pPr>
      <w:r w:rsidRPr="00874F1F">
        <w:t>Dnevni red Skupštine:</w:t>
      </w:r>
    </w:p>
    <w:p w:rsidRDefault="005873EC" w:rsidP="005873EC" w:rsidR="005873EC">
      <w:pPr>
        <w:ind w:firstLine="708"/>
        <w:jc w:val="both"/>
      </w:pPr>
      <w:r w:rsidRPr="00874F1F">
        <w:t xml:space="preserve">Izvješće stečajnog upravitelja o tijeku stečajnog postupka </w:t>
      </w:r>
      <w:r>
        <w:t>i stanju stečajne mase.</w:t>
      </w:r>
    </w:p>
    <w:p w:rsidRDefault="005873EC" w:rsidP="005873EC" w:rsidR="005873EC" w:rsidRPr="00C73B3C"/>
    <w:p w:rsidRDefault="005873EC" w:rsidP="005873EC" w:rsidR="005873EC" w:rsidRPr="00C73B3C">
      <w:pPr>
        <w:jc w:val="center"/>
      </w:pPr>
      <w:r w:rsidRPr="00C73B3C">
        <w:t>Obrazloženje</w:t>
      </w:r>
    </w:p>
    <w:p w:rsidRDefault="005873EC" w:rsidP="005873EC" w:rsidR="005873EC" w:rsidRPr="00C73B3C">
      <w:pPr>
        <w:jc w:val="both"/>
      </w:pPr>
    </w:p>
    <w:p w:rsidRDefault="005873EC" w:rsidP="005873EC" w:rsidR="005873EC" w:rsidRPr="00C73B3C">
      <w:pPr>
        <w:ind w:firstLine="708"/>
        <w:jc w:val="both"/>
      </w:pPr>
      <w:r>
        <w:t>Temeljem odredbe čl. 103</w:t>
      </w:r>
      <w:r w:rsidRPr="00C73B3C">
        <w:t>. st. 1.</w:t>
      </w:r>
      <w:r>
        <w:t xml:space="preserve"> </w:t>
      </w:r>
      <w:r w:rsidRPr="00C73B3C">
        <w:t>Stečajnog zakona</w:t>
      </w:r>
      <w:r>
        <w:t xml:space="preserve"> (NN 71/15)</w:t>
      </w:r>
      <w:r w:rsidRPr="00C73B3C">
        <w:t>, donesena je odluka kao u izreci.</w:t>
      </w:r>
    </w:p>
    <w:p w:rsidRDefault="005873EC" w:rsidP="005873EC" w:rsidR="005873EC">
      <w:pPr>
        <w:jc w:val="center"/>
      </w:pPr>
    </w:p>
    <w:p w:rsidRDefault="005873EC" w:rsidP="005873EC" w:rsidR="005873EC" w:rsidRPr="00C73B3C">
      <w:pPr>
        <w:jc w:val="center"/>
      </w:pPr>
    </w:p>
    <w:p w:rsidRDefault="005873EC" w:rsidP="005873EC" w:rsidR="005873EC" w:rsidRPr="00C73B3C">
      <w:pPr>
        <w:jc w:val="center"/>
      </w:pPr>
      <w:r>
        <w:t>U Pazinu</w:t>
      </w:r>
      <w:r w:rsidRPr="00C73B3C">
        <w:t xml:space="preserve"> d</w:t>
      </w:r>
      <w:r w:rsidRPr="0042050C">
        <w:t xml:space="preserve">ana </w:t>
      </w:r>
      <w:r>
        <w:t>13. lipnja</w:t>
      </w:r>
      <w:r w:rsidRPr="0042050C">
        <w:t xml:space="preserve"> 2017</w:t>
      </w:r>
      <w:r>
        <w:t>.</w:t>
      </w:r>
    </w:p>
    <w:p w:rsidRDefault="005873EC" w:rsidP="005873EC" w:rsidR="005873EC">
      <w:pPr>
        <w:jc w:val="center"/>
      </w:pPr>
    </w:p>
    <w:p w:rsidRDefault="005873EC" w:rsidP="005873EC" w:rsidR="005873EC" w:rsidRPr="00C73B3C">
      <w:pPr>
        <w:jc w:val="center"/>
      </w:pPr>
    </w:p>
    <w:p w:rsidRDefault="005873EC" w:rsidP="005873EC" w:rsidR="005873EC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Sudac</w:t>
      </w:r>
    </w:p>
    <w:p w:rsidRDefault="005873EC" w:rsidP="005873EC" w:rsidR="005873EC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Adrijana Labinjan Skok, v.r.</w:t>
      </w:r>
    </w:p>
    <w:p w:rsidRDefault="005873EC" w:rsidP="005873EC" w:rsidR="005873EC">
      <w:pPr>
        <w:jc w:val="both"/>
      </w:pPr>
    </w:p>
    <w:p w:rsidRDefault="005873EC" w:rsidP="005873EC" w:rsidR="005873EC" w:rsidRPr="00C73B3C">
      <w:pPr>
        <w:jc w:val="both"/>
      </w:pPr>
    </w:p>
    <w:p w:rsidRDefault="005873EC" w:rsidP="005873EC" w:rsidR="005873EC">
      <w:pPr>
        <w:ind w:firstLine="708"/>
        <w:jc w:val="both"/>
      </w:pPr>
    </w:p>
    <w:p w:rsidRDefault="005873EC" w:rsidP="005873EC" w:rsidR="005873EC" w:rsidRPr="00C73B3C">
      <w:pPr>
        <w:jc w:val="both"/>
      </w:pPr>
      <w:r w:rsidRPr="00C73B3C">
        <w:t>UPUTA O PRAVNOM LIJEKU</w:t>
      </w:r>
      <w:r>
        <w:t>:</w:t>
      </w:r>
    </w:p>
    <w:p w:rsidRDefault="005873EC" w:rsidP="005873EC" w:rsidR="005873EC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5873EC" w:rsidP="005873EC" w:rsidR="005873EC" w:rsidRPr="00C73B3C">
      <w:pPr>
        <w:jc w:val="both"/>
      </w:pPr>
    </w:p>
    <w:p w:rsidRDefault="005873EC" w:rsidP="005873EC" w:rsidR="005873EC" w:rsidRPr="008D5755">
      <w:pPr>
        <w:jc w:val="both"/>
      </w:pPr>
      <w:r w:rsidRPr="008D5755">
        <w:t>DNA:</w:t>
      </w:r>
    </w:p>
    <w:p w:rsidRDefault="005873EC" w:rsidP="005873EC" w:rsidR="005873EC">
      <w:r w:rsidRPr="008D5755">
        <w:t>- e-oglasna ploča suda</w:t>
      </w:r>
      <w:r>
        <w:t xml:space="preserve"> 8 dana</w:t>
      </w:r>
    </w:p>
    <w:p w:rsidRDefault="005873EC" w:rsidP="005873EC" w:rsidR="005873EC">
      <w:r w:rsidRPr="00412AB1">
        <w:t>- stečajni u</w:t>
      </w:r>
      <w:r>
        <w:t xml:space="preserve">pravitelj </w:t>
      </w:r>
      <w:proofErr w:type="spellStart"/>
      <w:r>
        <w:t>Alein</w:t>
      </w:r>
      <w:proofErr w:type="spellEnd"/>
      <w:r>
        <w:t xml:space="preserve"> </w:t>
      </w:r>
      <w:proofErr w:type="spellStart"/>
      <w:r>
        <w:t>Khan</w:t>
      </w:r>
      <w:proofErr w:type="spellEnd"/>
      <w:r>
        <w:t>, Rijeka, Trg sv. Barbare 1</w:t>
      </w:r>
    </w:p>
    <w:p w:rsidRDefault="001A6E7C" w:rsidR="00500701"/>
    <w:sectPr w:rsidSect="009C7F4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E7C" w:rsidR="00000000">
      <w:r>
        <w:separator/>
      </w:r>
    </w:p>
  </w:endnote>
  <w:endnote w:id="0" w:type="continuationSeparator">
    <w:p w:rsidRDefault="001A6E7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3EC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6E7C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7C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1A6E7C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E7C" w:rsidR="00000000">
      <w:r>
        <w:separator/>
      </w:r>
    </w:p>
  </w:footnote>
  <w:footnote w:id="0" w:type="continuationSeparator">
    <w:p w:rsidRDefault="001A6E7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3EC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7C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7C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3EC"/>
    <w:rsid w:val="001A6E7C"/>
    <w:rsid w:val="00554328"/>
    <w:rsid w:val="005873EC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3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5873E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73E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873EC"/>
  </w:style>
  <w:style w:styleId="Zaglavlje" w:type="paragraph">
    <w:name w:val="header"/>
    <w:basedOn w:val="Normal"/>
    <w:link w:val="ZaglavljeChar"/>
    <w:rsid w:val="005873E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873E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73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73E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6E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E7C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E7C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E7C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E7C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3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5873E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73E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873EC"/>
  </w:style>
  <w:style w:styleId="Zaglavlje" w:type="paragraph">
    <w:name w:val="header"/>
    <w:basedOn w:val="Normal"/>
    <w:link w:val="ZaglavljeChar"/>
    <w:rsid w:val="005873E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873E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73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73E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6E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E7C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E7C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E7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E7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
Primljen 4.1.2017.</izvorni_sadrzaj>
    <derivirana_varijabla naziv="DomainObject.Predmet.Opis_1">Spisu prileži crveni registrator
Primljen 4.1.2017.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ALUMINIJ d.o.o. LUPOGLAV</izvorni_sadrzaj>
    <derivirana_varijabla naziv="DomainObject.Predmet.ProtustrankaFormated_1">  ISTRA ALUMINIJ d.o.o. LUPOGLAV</derivirana_varijabla>
  </DomainObject.Predmet.ProtustrankaFormated>
  <DomainObject.Predmet.ProtustrankaFormatedOIB>
    <izvorni_sadrzaj>  ISTRA ALUMINIJ d.o.o. LUPOGLAV, OIB 35282955037</izvorni_sadrzaj>
    <derivirana_varijabla naziv="DomainObject.Predmet.ProtustrankaFormatedOIB_1">  ISTRA ALUMINIJ d.o.o. LUPOGLAV, OIB 35282955037</derivirana_varijabla>
  </DomainObject.Predmet.ProtustrankaFormatedOIB>
  <DomainObject.Predmet.ProtustrankaFormatedWithAdress>
    <izvorni_sadrzaj> ISTRA ALUMINIJ d.o.o. LUPOGLAV, Lupoglav 8, 52426 Lupoglav</izvorni_sadrzaj>
    <derivirana_varijabla naziv="DomainObject.Predmet.ProtustrankaFormatedWithAdress_1"> ISTRA ALUMINIJ d.o.o. LUPOGLAV, Lupoglav 8, 52426 Lupoglav</derivirana_varijabla>
  </DomainObject.Predmet.ProtustrankaFormatedWithAdress>
  <DomainObject.Predmet.ProtustrankaFormatedWithAdressOIB>
    <izvorni_sadrzaj> ISTRA ALUMINIJ d.o.o. LUPOGLAV, OIB 35282955037, Lupoglav 8, 52426 Lupoglav</izvorni_sadrzaj>
    <derivirana_varijabla naziv="DomainObject.Predmet.ProtustrankaFormatedWithAdressOIB_1"> ISTRA ALUMINIJ d.o.o. LUPOGLAV, OIB 35282955037, Lupoglav 8, 52426 Lupoglav</derivirana_varijabla>
  </DomainObject.Predmet.ProtustrankaFormatedWithAdressOIB>
  <DomainObject.Predmet.ProtustrankaWithAdress>
    <izvorni_sadrzaj>ISTRA ALUMINIJ d.o.o. LUPOGLAV Lupoglav 8, 52426 Lupoglav</izvorni_sadrzaj>
    <derivirana_varijabla naziv="DomainObject.Predmet.ProtustrankaWithAdress_1">ISTRA ALUMINIJ d.o.o. LUPOGLAV Lupoglav 8, 52426 Lupoglav</derivirana_varijabla>
  </DomainObject.Predmet.ProtustrankaWithAdress>
  <DomainObject.Predmet.ProtustrankaWithAdressOIB>
    <izvorni_sadrzaj>ISTRA ALUMINIJ d.o.o. LUPOGLAV, OIB 35282955037, Lupoglav 8, 52426 Lupoglav</izvorni_sadrzaj>
    <derivirana_varijabla naziv="DomainObject.Predmet.ProtustrankaWithAdressOIB_1">ISTRA ALUMINIJ d.o.o. LUPOGLAV, OIB 35282955037, Lupoglav 8, 52426 Lupoglav</derivirana_varijabla>
  </DomainObject.Predmet.ProtustrankaWithAdressOIB>
  <DomainObject.Predmet.ProtustrankaNazivFormated>
    <izvorni_sadrzaj>ISTRA ALUMINIJ d.o.o. LUPOGLAV</izvorni_sadrzaj>
    <derivirana_varijabla naziv="DomainObject.Predmet.ProtustrankaNazivFormated_1">ISTRA ALUMINIJ d.o.o. LUPOGLAV</derivirana_varijabla>
  </DomainObject.Predmet.ProtustrankaNazivFormated>
  <DomainObject.Predmet.ProtustrankaNazivFormatedOIB>
    <izvorni_sadrzaj>ISTRA ALUMINIJ d.o.o. LUPOGLAV, OIB 35282955037</izvorni_sadrzaj>
    <derivirana_varijabla naziv="DomainObject.Predmet.ProtustrankaNazivFormatedOIB_1">ISTRA ALUMINIJ d.o.o. LUPOGLAV, OIB 35282955037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1377948.77</izvorni_sadrzaj>
    <derivirana_varijabla naziv="DomainObject.Predmet.TrenutnaVrijednost_1">1377948.77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ALUMINIJ d.o.o. LUPOGLAV</item>
    </izvorni_sadrzaj>
    <derivirana_varijabla naziv="DomainObject.Predmet.ProtuStrankaListFormated_1">
      <item>ISTRA ALUMINIJ d.o.o. LUPOGLAV</item>
    </derivirana_varijabla>
  </DomainObject.Predmet.ProtuStrankaListFormated>
  <DomainObject.Predmet.ProtuStrankaListFormatedOIB>
    <izvorni_sadrzaj>
      <item>ISTRA ALUMINIJ d.o.o. LUPOGLAV, OIB 35282955037</item>
    </izvorni_sadrzaj>
    <derivirana_varijabla naziv="DomainObject.Predmet.ProtuStrankaListFormatedOIB_1">
      <item>ISTRA ALUMINIJ d.o.o. LUPOGLAV, OIB 35282955037</item>
    </derivirana_varijabla>
  </DomainObject.Predmet.ProtuStrankaListFormatedOIB>
  <DomainObject.Predmet.ProtuStrankaListFormatedWithAdress>
    <izvorni_sadrzaj>
      <item>ISTRA ALUMINIJ d.o.o. LUPOGLAV, Lupoglav 8, 52426 Lupoglav</item>
    </izvorni_sadrzaj>
    <derivirana_varijabla naziv="DomainObject.Predmet.ProtuStrankaListFormatedWithAdress_1">
      <item>ISTRA ALUMINIJ d.o.o. LUPOGLAV, Lupoglav 8, 52426 Lupoglav</item>
    </derivirana_varijabla>
  </DomainObject.Predmet.ProtuStrankaListFormatedWithAdress>
  <DomainObject.Predmet.ProtuStrankaListFormatedWithAdressOIB>
    <izvorni_sadrzaj>
      <item>ISTRA ALUMINIJ d.o.o. LUPOGLAV, OIB 35282955037, Lupoglav 8, 52426 Lupoglav</item>
    </izvorni_sadrzaj>
    <derivirana_varijabla naziv="DomainObject.Predmet.ProtuStrankaListFormatedWithAdressOIB_1">
      <item>ISTRA ALUMINIJ d.o.o. LUPOGLAV, OIB 35282955037, Lupoglav 8, 52426 Lupoglav</item>
    </derivirana_varijabla>
  </DomainObject.Predmet.ProtuStrankaListFormatedWithAdressOIB>
  <DomainObject.Predmet.ProtuStrankaListNazivFormated>
    <izvorni_sadrzaj>
      <item>ISTRA ALUMINIJ d.o.o. LUPOGLAV</item>
    </izvorni_sadrzaj>
    <derivirana_varijabla naziv="DomainObject.Predmet.ProtuStrankaListNazivFormated_1">
      <item>ISTRA ALUMINIJ d.o.o. LUPOGLAV</item>
    </derivirana_varijabla>
  </DomainObject.Predmet.ProtuStrankaListNazivFormated>
  <DomainObject.Predmet.ProtuStrankaListNazivFormatedOIB>
    <izvorni_sadrzaj>
      <item>ISTRA ALUMINIJ d.o.o. LUPOGLAV, OIB 35282955037</item>
    </izvorni_sadrzaj>
    <derivirana_varijabla naziv="DomainObject.Predmet.ProtuStrankaListNazivFormatedOIB_1">
      <item>ISTRA ALUMINIJ d.o.o. LUPOGLAV, OIB 35282955037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ALUMINIJ d.o.o. LUPOGLAV</izvorni_sadrzaj>
    <derivirana_varijabla naziv="DomainObject.Predmet.ProtustrankaIDrugi_1">ISTRA ALUMINIJ d.o.o. LUPOGLAV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ALUMINIJ d.o.o. LUPOGLAV, OIB 35282955037, Lupoglav 8, 52426 Lupoglav</izvorni_sadrzaj>
    <derivirana_varijabla naziv="DomainObject.Predmet.ProtustrankaIDrugiAdressOIB_1">ISTRA ALUMINIJ d.o.o. LUPOGLAV, OIB 35282955037, Lupoglav 8,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ALUMINIJ d.o.o. LUPOGLAV</item>
    </izvorni_sadrzaj>
    <derivirana_varijabla naziv="DomainObject.Predmet.SudioniciListNaziv_1">
      <item>FINANCIJSKA AGENCIJA, RC RIJEKA, PODRUŽNICA PULA, PULA</item>
      <item>ISTRA ALUMINIJ d.o.o. LUPOGLAV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ALUMINIJ d.o.o. LUPOGLAV, OIB 35282955037, Lupoglav 8,52426 Lupoglav</item>
    </izvorni_sadrzaj>
    <derivirana_varijabla naziv="DomainObject.Predmet.SudioniciListAdressOIB_1">
      <item>FINANCIJSKA AGENCIJA, RC RIJEKA, PODRUŽNICA PULA, PULA, OIB 85821130368, Giardini 5,52100 Pula</item>
      <item>ISTRA ALUMINIJ d.o.o. LUPOGLAV, OIB 35282955037, Lupoglav 8,52426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35282955037</item>
    </izvorni_sadrzaj>
    <derivirana_varijabla naziv="DomainObject.Predmet.SudioniciListNazivOIB_1">
      <item>, OIB 85821130368</item>
      <item>, OIB 35282955037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167</properties:Words>
  <properties:Characters>879</properties:Characters>
  <properties:Lines>46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2017-06-13T08:27:00Z</dcterms:created>
  <dc:creator>Jasmina Matika</dc:creator>
  <cp:lastModifiedBy>Jasmina Matika</cp:lastModifiedBy>
  <dcterms:modified xmlns:xsi="http://www.w3.org/2001/XMLSchema-instance" xsi:type="dcterms:W3CDTF">2017-06-13T08:32:00Z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