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a30a" w14:paraId="c7ba30a" w:rsidRDefault="00D47DA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7DA3" w:rsidP="00D47DA3" w:rsidR="00AE649C">
      <w:pPr>
        <w:pStyle w:val="Bezproreda"/>
      </w:pPr>
      <w:r>
        <w:t xml:space="preserve">    Republika Hrvatska</w:t>
      </w:r>
    </w:p>
    <w:p w:rsidRDefault="00D47DA3" w:rsidP="00D47DA3" w:rsidR="00D47DA3">
      <w:pPr>
        <w:pStyle w:val="Bezproreda"/>
      </w:pPr>
      <w:r>
        <w:t>Trgovački sud u Bjelovaru</w:t>
      </w:r>
    </w:p>
    <w:p w:rsidRDefault="00D47DA3" w:rsidP="00D47DA3" w:rsidR="00D47DA3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D47DA3" w:rsidP="00D47DA3" w:rsidR="00D47DA3">
      <w:pPr>
        <w:pStyle w:val="Bezproreda"/>
        <w:ind w:firstLine="708" w:left="4248"/>
      </w:pPr>
      <w:r>
        <w:t>Poslovni broj: 1 St-27/2017-34</w:t>
      </w: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  <w:jc w:val="center"/>
        <w:rPr>
          <w:b/>
        </w:rPr>
      </w:pPr>
      <w:r>
        <w:rPr>
          <w:b/>
        </w:rPr>
        <w:t>P O Z I V</w:t>
      </w: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  <w:ind w:firstLine="708"/>
        <w:jc w:val="both"/>
      </w:pPr>
      <w:r>
        <w:t xml:space="preserve">U stečajnom predmetu nad stečajnim dužnikom Veterinarska ambulanta </w:t>
      </w:r>
      <w:proofErr w:type="spellStart"/>
      <w:r>
        <w:t>Zeman</w:t>
      </w:r>
      <w:proofErr w:type="spellEnd"/>
      <w:r>
        <w:t xml:space="preserve"> d.o.o. za veterinarsku djelatnost, trgovinu i usluge, u stečaju, Slatina, Kralja Tomislava 1, OIB: 35988531275, poslovni broj: 1 St-27/2017.,    pozivate se na ročište za diobu kupovine, na dan</w:t>
      </w:r>
    </w:p>
    <w:p w:rsidRDefault="00D47DA3" w:rsidP="00D47DA3" w:rsidR="00D47DA3">
      <w:pPr>
        <w:pStyle w:val="Bezproreda"/>
        <w:jc w:val="center"/>
      </w:pPr>
    </w:p>
    <w:p w:rsidRDefault="00D47DA3" w:rsidP="00D47DA3" w:rsidR="00D47DA3">
      <w:pPr>
        <w:pStyle w:val="Bezproreda"/>
        <w:jc w:val="center"/>
      </w:pPr>
      <w:r>
        <w:t>6.   travnja 2018. godine u 11,00 sati</w:t>
      </w:r>
    </w:p>
    <w:p w:rsidRDefault="00D47DA3" w:rsidP="00D47DA3" w:rsidR="00D47DA3">
      <w:pPr>
        <w:pStyle w:val="Bezproreda"/>
        <w:jc w:val="both"/>
        <w:rPr>
          <w:b/>
        </w:rPr>
      </w:pPr>
    </w:p>
    <w:p w:rsidRDefault="00D47DA3" w:rsidP="00D47DA3" w:rsidR="00D47DA3">
      <w:pPr>
        <w:pStyle w:val="Bezproreda"/>
        <w:jc w:val="both"/>
      </w:pPr>
      <w:r>
        <w:t xml:space="preserve"> sobu broj 4. Trgovačkog suda u Bjelovaru, Dr. I. </w:t>
      </w:r>
      <w:proofErr w:type="spellStart"/>
      <w:r>
        <w:t>Lebovića</w:t>
      </w:r>
      <w:proofErr w:type="spellEnd"/>
      <w:r>
        <w:t xml:space="preserve"> 42.</w:t>
      </w:r>
    </w:p>
    <w:p w:rsidRDefault="00D47DA3" w:rsidP="00D47DA3" w:rsidR="00D47DA3">
      <w:pPr>
        <w:pStyle w:val="Bezproreda"/>
        <w:jc w:val="both"/>
      </w:pPr>
    </w:p>
    <w:p w:rsidRDefault="00D47DA3" w:rsidP="00D47DA3" w:rsidR="00D47DA3">
      <w:pPr>
        <w:pStyle w:val="Bezproreda"/>
        <w:jc w:val="both"/>
      </w:pPr>
    </w:p>
    <w:p w:rsidRDefault="00D47DA3" w:rsidP="00D47DA3" w:rsidR="00D47DA3">
      <w:pPr>
        <w:pStyle w:val="Bezproreda"/>
        <w:ind w:firstLine="708"/>
        <w:jc w:val="both"/>
      </w:pPr>
      <w:r>
        <w:t>Ako ne pristupite na ročište Vaša tražbina uzet će se prema stanju koje proizlazi iz spisa.</w:t>
      </w:r>
    </w:p>
    <w:p w:rsidRDefault="00D47DA3" w:rsidP="00D47DA3" w:rsidR="00D47DA3">
      <w:pPr>
        <w:pStyle w:val="Bezproreda"/>
        <w:jc w:val="both"/>
      </w:pPr>
    </w:p>
    <w:p w:rsidRDefault="00D47DA3" w:rsidP="00D47DA3" w:rsidR="00D47DA3">
      <w:pPr>
        <w:pStyle w:val="Bezproreda"/>
        <w:ind w:firstLine="708"/>
        <w:jc w:val="both"/>
      </w:pPr>
      <w:r>
        <w:t xml:space="preserve">Vjerovnik najkasnije na ročištu za diobu može drugom vjerovniku osporiti tražbinu, njezinu visinu i red namirenja (čl. 124. Ovršnog zakona).  </w:t>
      </w:r>
    </w:p>
    <w:p w:rsidRDefault="00D47DA3" w:rsidP="00D47DA3" w:rsidR="00D47DA3">
      <w:pPr>
        <w:pStyle w:val="Bezproreda"/>
        <w:jc w:val="both"/>
      </w:pPr>
    </w:p>
    <w:p w:rsidRDefault="00D47DA3" w:rsidP="00D47DA3" w:rsidR="00D47DA3">
      <w:pPr>
        <w:pStyle w:val="Bezproreda"/>
        <w:ind w:firstLine="708"/>
        <w:jc w:val="both"/>
      </w:pPr>
      <w:r>
        <w:t xml:space="preserve">Iz iznosa dobivenog od ovršnog suda, stečajni sudac će izdvojiti u stečajnu masu odgovarajući iznos prema pravilima iz članka 124. Ovršnog zakona, namiriti tražbine </w:t>
      </w:r>
      <w:proofErr w:type="spellStart"/>
      <w:r>
        <w:t>razlučnih</w:t>
      </w:r>
      <w:proofErr w:type="spellEnd"/>
      <w:r>
        <w:t xml:space="preserve"> vjerovnika prema redoslijedu predviđenim pravilima ovršnog postupka i preostali iznos predati stečajnom upravitelju ( čl. 248 st. 2. Stečajnog zakona).</w:t>
      </w:r>
    </w:p>
    <w:p w:rsidRDefault="00D47DA3" w:rsidP="00D47DA3" w:rsidR="00D47DA3">
      <w:pPr>
        <w:pStyle w:val="Bezproreda"/>
        <w:jc w:val="both"/>
      </w:pPr>
    </w:p>
    <w:p w:rsidRDefault="00D47DA3" w:rsidP="00D47DA3" w:rsidR="00D47DA3">
      <w:pPr>
        <w:pStyle w:val="Bezproreda"/>
        <w:ind w:firstLine="708"/>
      </w:pPr>
      <w:r>
        <w:t xml:space="preserve">U Bjelovaru  14.  ožujka  2018. </w:t>
      </w: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 u d a c</w:t>
      </w: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               Branka Pleskalt </w:t>
      </w:r>
      <w:r>
        <w:t>v.r.</w:t>
      </w:r>
    </w:p>
    <w:p w:rsidRDefault="00D47DA3" w:rsidP="00D47DA3" w:rsidR="00D47DA3">
      <w:pPr>
        <w:pStyle w:val="Bezproreda"/>
      </w:pPr>
    </w:p>
    <w:p w:rsidRDefault="00D47DA3" w:rsidP="00D47DA3" w:rsidR="00D47D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D47DA3" w:rsidP="00D47DA3" w:rsidR="00D47DA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</w:p>
    <w:p w:rsidRDefault="00D47DA3" w:rsidP="00D47DA3" w:rsidR="00D47DA3">
      <w:pPr>
        <w:pStyle w:val="Bezproreda"/>
      </w:pPr>
    </w:p>
    <w:p w:rsidRDefault="00D47DA3" w:rsidP="00D47DA3" w:rsidR="00D47DA3"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DA3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176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7522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St-27/2017-34</izvorni_sadrzaj>
    <derivirana_varijabla naziv="DomainObject.Oznaka_1">St-27/2017-34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St-27/2017</izvorni_sadrzaj>
    <derivirana_varijabla naziv="DomainObject.Predmet.OznakaBroj_1">St-27/2017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VETERINARSKA AMBULANTA ZEMAN d.o.o. za veterinarsku djelatnost, trgovinu i usluge, Slatina</izvorni_sadrzaj>
    <derivirana_varijabla naziv="DomainObject.Predmet.ProtustrankaFormated_1">  VETERINARSKA AMBULANTA ZEMAN d.o.o. za veterinarsku djelatnost, trgovinu i usluge, Slatina</derivirana_varijabla>
  </DomainObject.Predmet.ProtustrankaFormated>
  <DomainObject.Predmet.ProtustrankaFormatedOIB>
    <izvorni_sadrzaj>  VETERINARSKA AMBULANTA ZEMAN d.o.o. za veterinarsku djelatnost, trgovinu i usluge, Slatina, OIB 35988531275</izvorni_sadrzaj>
    <derivirana_varijabla naziv="DomainObject.Predmet.ProtustrankaFormatedOIB_1">  VETERINARSKA AMBULANTA ZEMAN d.o.o. za veterinarsku djelatnost, trgovinu i usluge, Slatina, OIB 35988531275</derivirana_varijabla>
  </DomainObject.Predmet.ProtustrankaFormatedOIB>
  <DomainObject.Predmet.ProtustrankaFormatedWithAdress>
    <izvorni_sadrzaj> VETERINARSKA AMBULANTA ZEMAN d.o.o. za veterinarsku djelatnost, trgovinu i usluge, Slatina, Kralja Tomislava 1, 33520 Slatina</izvorni_sadrzaj>
    <derivirana_varijabla naziv="DomainObject.Predmet.ProtustrankaFormatedWithAdress_1"> VETERINARSKA AMBULANTA ZEMAN d.o.o. za veterinarsku djelatnost, trgovinu i usluge, Slatina, Kralja Tomislava 1, 33520 Slatina</derivirana_varijabla>
  </DomainObject.Predmet.ProtustrankaFormatedWithAdress>
  <DomainObject.Predmet.ProtustrankaFormatedWithAdressOIB>
    <izvorni_sadrzaj> VETERINARSKA AMBULANTA ZEMAN d.o.o. za veterinarsku djelatnost, trgovinu i usluge, Slatina, OIB 35988531275, Kralja Tomislava 1, 33520 Slatina</izvorni_sadrzaj>
    <derivirana_varijabla naziv="DomainObject.Predmet.ProtustrankaFormatedWithAdressOIB_1"> VETERINARSKA AMBULANTA ZEMAN d.o.o. za veterinarsku djelatnost, trgovinu i usluge, Slatina, OIB 35988531275, Kralja Tomislava 1, 33520 Slatina</derivirana_varijabla>
  </DomainObject.Predmet.ProtustrankaFormatedWithAdressOIB>
  <DomainObject.Predmet.ProtustrankaWithAdress>
    <izvorni_sadrzaj>VETERINARSKA AMBULANTA ZEMAN d.o.o. za veterinarsku djelatnost, trgovinu i usluge, Slatina Kralja Tomislava 1, 33520 Slatina</izvorni_sadrzaj>
    <derivirana_varijabla naziv="DomainObject.Predmet.ProtustrankaWithAdress_1">VETERINARSKA AMBULANTA ZEMAN d.o.o. za veterinarsku djelatnost, trgovinu i usluge, Slatina Kralja Tomislava 1, 33520 Slatina</derivirana_varijabla>
  </DomainObject.Predmet.ProtustrankaWithAdress>
  <DomainObject.Predmet.ProtustrankaWithAdressOIB>
    <izvorni_sadrzaj>VETERINARSKA AMBULANTA ZEMAN d.o.o. za veterinarsku djelatnost, trgovinu i usluge, Slatina, OIB 35988531275, Kralja Tomislava 1, 33520 Slatina</izvorni_sadrzaj>
    <derivirana_varijabla naziv="DomainObject.Predmet.ProtustrankaWithAdressOIB_1">VETERINARSKA AMBULANTA ZEMAN d.o.o. za veterinarsku djelatnost, trgovinu i usluge, Slatina, OIB 35988531275, Kralja Tomislava 1, 33520 Slatina</derivirana_varijabla>
  </DomainObject.Predmet.ProtustrankaWithAdressOIB>
  <DomainObject.Predmet.ProtustrankaNazivFormated>
    <izvorni_sadrzaj>VETERINARSKA AMBULANTA ZEMAN d.o.o. za veterinarsku djelatnost, trgovinu i usluge, Slatina</izvorni_sadrzaj>
    <derivirana_varijabla naziv="DomainObject.Predmet.ProtustrankaNazivFormated_1">VETERINARSKA AMBULANTA ZEMAN d.o.o. za veterinarsku djelatnost, trgovinu i usluge, Slatina</derivirana_varijabla>
  </DomainObject.Predmet.ProtustrankaNazivFormated>
  <DomainObject.Predmet.ProtustrankaNazivFormatedOIB>
    <izvorni_sadrzaj>VETERINARSKA AMBULANTA ZEMAN d.o.o. za veterinarsku djelatnost, trgovinu i usluge, Slatina, OIB 35988531275</izvorni_sadrzaj>
    <derivirana_varijabla naziv="DomainObject.Predmet.ProtustrankaNazivFormatedOIB_1">VETERINARSKA AMBULANTA ZEMAN d.o.o. za veterinarsku djelatnost, trgovinu i usluge, Slatina, OIB 35988531275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centar: Zagreb, Nagodbeno vijeće: ZG01</izvorni_sadrzaj>
    <derivirana_varijabla naziv="DomainObject.Predmet.StrankaFormated_1">  FINA, Regionalni centar: Zagreb, Nagodbeno vijeće: ZG01</derivirana_varijabla>
  </DomainObject.Predmet.StrankaFormated>
  <DomainObject.Predmet.StrankaFormatedOIB>
    <izvorni_sadrzaj>  FINA, Regionalni centar: Zagreb, Nagodbeno vijeće: ZG01, OIB 85821130368</izvorni_sadrzaj>
    <derivirana_varijabla naziv="DomainObject.Predmet.StrankaFormatedOIB_1">  FINA, Regionalni centar: Zagreb, Nagodbeno vijeće: ZG01, OIB 85821130368</derivirana_varijabla>
  </DomainObject.Predmet.StrankaFormatedOIB>
  <DomainObject.Predmet.StrankaFormatedWithAdress>
    <izvorni_sadrzaj> FINA, Regionalni centar: Zagreb, Nagodbeno vijeće: ZG01, Ulica grada Vukovara 70, 10000 Zagreb</izvorni_sadrzaj>
    <derivirana_varijabla naziv="DomainObject.Predmet.StrankaFormatedWithAdress_1"> FINA, Regionalni centar: Zagreb, Nagodbeno vijeće: ZG01, Ulica grada Vukovara 70, 10000 Zagreb</derivirana_varijabla>
  </DomainObject.Predmet.StrankaFormatedWithAdress>
  <DomainObject.Predmet.StrankaFormatedWithAdressOIB>
    <izvorni_sadrzaj> FINA, Regionalni centar: Zagreb, Nagodbeno vijeće: ZG01, OIB 85821130368, Ulica grada Vukovara 70, 10000 Zagreb</izvorni_sadrzaj>
    <derivirana_varijabla naziv="DomainObject.Predmet.StrankaFormatedWithAdressOIB_1"> FINA, Regionalni centar: Zagreb, Nagodbeno vijeće: ZG01, OIB 85821130368, Ulica grada Vukovara 70, 10000 Zagreb</derivirana_varijabla>
  </DomainObject.Predmet.StrankaFormatedWithAdressOIB>
  <DomainObject.Predmet.StrankaWithAdress>
    <izvorni_sadrzaj>FINA, Regionalni centar: Zagreb, Nagodbeno vijeće: ZG01 Ulica grada Vukovara 70,10000 Zagreb</izvorni_sadrzaj>
    <derivirana_varijabla naziv="DomainObject.Predmet.StrankaWithAdress_1">FINA, Regionalni centar: Zagreb, Nagodbeno vijeće: ZG01 Ulica grada Vukovara 70,10000 Zagreb</derivirana_varijabla>
  </DomainObject.Predmet.StrankaWithAdress>
  <DomainObject.Predmet.StrankaWithAdressOIB>
    <izvorni_sadrzaj>FINA, Regionalni centar: Zagreb, Nagodbeno vijeće: ZG01, OIB 85821130368, Ulica grada Vukovara 70,10000 Zagreb</izvorni_sadrzaj>
    <derivirana_varijabla naziv="DomainObject.Predmet.StrankaWithAdressOIB_1">FINA, Regionalni centar: Zagreb, Nagodbeno vijeće: ZG01, OIB 85821130368, Ulica grada Vukovara 70,10000 Zagreb</derivirana_varijabla>
  </DomainObject.Predmet.StrankaWithAdressOIB>
  <DomainObject.Predmet.StrankaNazivFormated>
    <izvorni_sadrzaj>FINA, Regionalni centar: Zagreb, Nagodbeno vijeće: ZG01</izvorni_sadrzaj>
    <derivirana_varijabla naziv="DomainObject.Predmet.StrankaNazivFormated_1">FINA, Regionalni centar: Zagreb, Nagodbeno vijeće: ZG01</derivirana_varijabla>
  </DomainObject.Predmet.StrankaNazivFormated>
  <DomainObject.Predmet.StrankaNazivFormatedOIB>
    <izvorni_sadrzaj>FINA, Regionalni centar: Zagreb, Nagodbeno vijeće: ZG01, OIB 85821130368</izvorni_sadrzaj>
    <derivirana_varijabla naziv="DomainObject.Predmet.StrankaNazivFormatedOIB_1">FINA, Regionalni centar: Zagreb, Nagodbeno vijeće: ZG01,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Regionalni centar: Zagreb, Nagodbeno vijeće: ZG01</item>
    </izvorni_sadrzaj>
    <derivirana_varijabla naziv="DomainObject.Predmet.StrankaListFormated_1">
      <item>FINA, Regionalni centar: Zagreb, Nagodbeno vijeće: ZG01</item>
    </derivirana_varijabla>
  </DomainObject.Predmet.StrankaListFormated>
  <DomainObject.Predmet.StrankaListFormatedOIB>
    <izvorni_sadrzaj>
      <item>FINA, Regionalni centar: Zagreb, Nagodbeno vijeće: ZG01, OIB 85821130368</item>
    </izvorni_sadrzaj>
    <derivirana_varijabla naziv="DomainObject.Predmet.StrankaListFormatedOIB_1">
      <item>FINA, Regionalni centar: Zagreb, Nagodbeno vijeće: ZG01, OIB 85821130368</item>
    </derivirana_varijabla>
  </DomainObject.Predmet.StrankaListFormatedOIB>
  <DomainObject.Predmet.StrankaListFormatedWithAdress>
    <izvorni_sadrzaj>
      <item>FINA, Regionalni centar: Zagreb, Nagodbeno vijeće: ZG01, Ulica grada Vukovara 70, 10000 Zagreb</item>
    </izvorni_sadrzaj>
    <derivirana_varijabla naziv="DomainObject.Predmet.StrankaListFormatedWithAdress_1">
      <item>FINA, Regionalni centar: Zagreb, Nagodbeno vijeće: ZG01, Ulica grada Vukovara 70, 10000 Zagreb</item>
    </derivirana_varijabla>
  </DomainObject.Predmet.StrankaListFormatedWithAdress>
  <DomainObject.Predmet.StrankaListFormatedWithAdressOIB>
    <izvorni_sadrzaj>
      <item>FINA, Regionalni centar: Zagreb, Nagodbeno vijeće: ZG01, OIB 85821130368, Ulica grada Vukovara 70, 10000 Zagreb</item>
    </izvorni_sadrzaj>
    <derivirana_varijabla naziv="DomainObject.Predmet.StrankaListFormatedWithAdressOIB_1">
      <item>FINA, Regionalni centar: Zagreb, Nagodbeno vijeće: ZG01, OIB 85821130368, Ulica grada Vukovara 70, 10000 Zagreb</item>
    </derivirana_varijabla>
  </DomainObject.Predmet.StrankaListFormatedWithAdressOIB>
  <DomainObject.Predmet.StrankaListNazivFormated>
    <izvorni_sadrzaj>
      <item>FINA, Regionalni centar: Zagreb, Nagodbeno vijeće: ZG01</item>
    </izvorni_sadrzaj>
    <derivirana_varijabla naziv="DomainObject.Predmet.StrankaListNazivFormated_1">
      <item>FINA, Regionalni centar: Zagreb, Nagodbeno vijeće: ZG01</item>
    </derivirana_varijabla>
  </DomainObject.Predmet.StrankaListNazivFormated>
  <DomainObject.Predmet.StrankaListNazivFormatedOIB>
    <izvorni_sadrzaj>
      <item>FINA, Regionalni centar: Zagreb, Nagodbeno vijeće: ZG01, OIB 85821130368</item>
    </izvorni_sadrzaj>
    <derivirana_varijabla naziv="DomainObject.Predmet.StrankaListNazivFormatedOIB_1">
      <item>FINA, Regionalni centar: Zagreb, Nagodbeno vijeće: ZG01, OIB 85821130368</item>
    </derivirana_varijabla>
  </DomainObject.Predmet.StrankaListNazivFormatedOIB>
  <DomainObject.Predmet.ProtuStrankaListFormated>
    <izvorni_sadrzaj>
      <item>VETERINARSKA AMBULANTA ZEMAN d.o.o. za veterinarsku djelatnost, trgovinu i usluge, Slatina</item>
    </izvorni_sadrzaj>
    <derivirana_varijabla naziv="DomainObject.Predmet.ProtuStrankaListFormated_1">
      <item>VETERINARSKA AMBULANTA ZEMAN d.o.o. za veterinarsku djelatnost, trgovinu i usluge, Slatina</item>
    </derivirana_varijabla>
  </DomainObject.Predmet.ProtuStrankaListFormated>
  <DomainObject.Predmet.ProtuStrankaListFormatedOIB>
    <izvorni_sadrzaj>
      <item>VETERINARSKA AMBULANTA ZEMAN d.o.o. za veterinarsku djelatnost, trgovinu i usluge, Slatina, OIB 35988531275</item>
    </izvorni_sadrzaj>
    <derivirana_varijabla naziv="DomainObject.Predmet.ProtuStrankaListFormatedOIB_1">
      <item>VETERINARSKA AMBULANTA ZEMAN d.o.o. za veterinarsku djelatnost, trgovinu i usluge, Slatina, OIB 35988531275</item>
    </derivirana_varijabla>
  </DomainObject.Predmet.ProtuStrankaListFormatedOIB>
  <DomainObject.Predmet.ProtuStrankaListFormatedWithAdress>
    <izvorni_sadrzaj>
      <item>VETERINARSKA AMBULANTA ZEMAN d.o.o. za veterinarsku djelatnost, trgovinu i usluge, Slatina, Kralja Tomislava 1, 33520 Slatina</item>
    </izvorni_sadrzaj>
    <derivirana_varijabla naziv="DomainObject.Predmet.ProtuStrankaListFormatedWithAdress_1">
      <item>VETERINARSKA AMBULANTA ZEMAN d.o.o. za veterinarsku djelatnost, trgovinu i usluge, Slatina, Kralja Tomislava 1, 33520 Slatina</item>
    </derivirana_varijabla>
  </DomainObject.Predmet.ProtuStrankaListFormatedWithAdress>
  <DomainObject.Predmet.ProtuStrankaListFormatedWithAdressOIB>
    <izvorni_sadrzaj>
      <item>VETERINARSKA AMBULANTA ZEMAN d.o.o. za veterinarsku djelatnost, trgovinu i usluge, Slatina, OIB 35988531275, Kralja Tomislava 1, 33520 Slatina</item>
    </izvorni_sadrzaj>
    <derivirana_varijabla naziv="DomainObject.Predmet.ProtuStrankaListFormatedWithAdressOIB_1">
      <item>VETERINARSKA AMBULANTA ZEMAN d.o.o. za veterinarsku djelatnost, trgovinu i usluge, Slatina, OIB 35988531275, Kralja Tomislava 1, 33520 Slatina</item>
    </derivirana_varijabla>
  </DomainObject.Predmet.ProtuStrankaListFormatedWithAdressOIB>
  <DomainObject.Predmet.ProtuStrankaListNazivFormated>
    <izvorni_sadrzaj>
      <item>VETERINARSKA AMBULANTA ZEMAN d.o.o. za veterinarsku djelatnost, trgovinu i usluge, Slatina</item>
    </izvorni_sadrzaj>
    <derivirana_varijabla naziv="DomainObject.Predmet.ProtuStrankaListNazivFormated_1">
      <item>VETERINARSKA AMBULANTA ZEMAN d.o.o. za veterinarsku djelatnost, trgovinu i usluge, Slatina</item>
    </derivirana_varijabla>
  </DomainObject.Predmet.ProtuStrankaListNazivFormated>
  <DomainObject.Predmet.ProtuStrankaListNazivFormatedOIB>
    <izvorni_sadrzaj>
      <item>VETERINARSKA AMBULANTA ZEMAN d.o.o. za veterinarsku djelatnost, trgovinu i usluge, Slatina, OIB 35988531275</item>
    </izvorni_sadrzaj>
    <derivirana_varijabla naziv="DomainObject.Predmet.ProtuStrankaListNazivFormatedOIB_1">
      <item>VETERINARSKA AMBULANTA ZEMAN d.o.o. za veterinarsku djelatnost, trgovinu i usluge, Slatina, OIB 35988531275</item>
    </derivirana_varijabla>
  </DomainObject.Predmet.ProtuStrankaListNazivFormatedOIB>
  <DomainObject.Predmet.OstaliList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OstaliList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OstaliListFormated>
  <DomainObject.Predmet.OstaliList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izvorni_sadrzaj>
    <derivirana_varijabla naziv="DomainObject.Predmet.OstaliList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derivirana_varijabla>
  </DomainObject.Predmet.OstaliListFormatedOIB>
  <DomainObject.Predmet.OstaliListFormatedWithAdress>
    <izvorni_sadrzaj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</izvorni_sadrzaj>
    <derivirana_varijabla naziv="DomainObject.Predmet.OstaliListFormatedWithAdress_1">
      <item>Mario Zeman, V. Bukovca 24., 33520 Slatina</item>
      <item>ŽDO U BJELOVARU</item>
      <item>ZOU Karlo Tamaš i Ivana Stojić,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Slavonska avenija 6, 10000 Zagreb</item>
      <item>Branko Valentić stečajni upravitelj</item>
      <item>Danijela Zeman, A.K.Zrinski 49., 33520 Slatina</item>
      <item>Ivan Kožul, Kornatska 42., 31000 Osijek</item>
      <item>Davorin Tamaš, Trg Sv. Josipa 9., 33520 Slatina</item>
      <item>Zajednički odvjetnički ured Glavaš &amp; Šutalo, Duga ulica 10., 32100 Vinkovci</item>
      <item>računovodstvo, ovdje</item>
    </derivirana_varijabla>
  </DomainObject.Predmet.OstaliListFormatedWithAdress>
  <DomainObject.Predmet.OstaliListFormatedWithAdressOIB>
    <izvorni_sadrzaj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  <item>računovodstvo, ovdje</item>
    </izvorni_sadrzaj>
    <derivirana_varijabla naziv="DomainObject.Predmet.OstaliListFormatedWithAdressOIB_1">
      <item>Mario Zeman, OIB 65269905044, V. Bukovca 24., 33520 Slatina</item>
      <item>ŽDO U BJELOVARU, OIB 86821435474</item>
      <item>ZOU Karlo Tamaš i Ivana Stojić, OIB 18975391541, Trg Sv. Josipa 9, 33520 Slatina</item>
      <item>POREZNA UPRAVA U SLATINI</item>
      <item>Općinski sud u Virovitici, Stalna služba u Slatini, Zemljišnoknjižni odjel, ., 33520 Slatina</item>
      <item>sudski registar</item>
      <item>Hypo Alpe adria bank (sada Addiko Bank dioničko društvo), OIB 14036333877, Slavonska avenija 6, 10000 Zagreb</item>
      <item>Branko Valentić stečajni upravitelj, OIB 85378232573</item>
      <item>Danijela Zeman, OIB 62807931133, A.K.Zrinski 49., 33520 Slatina</item>
      <item>Ivan Kožul, OIB 19454131441, Kornatska 42., 31000 Osijek</item>
      <item>Davorin Tamaš, Trg Sv. Josipa 9., 33520 Slatina</item>
      <item>Zajednički odvjetnički ured Glavaš &amp; Šutalo, Duga ulica 10., 32100 Vinkovci</item>
      <item>računovodstvo, ovdje</item>
    </derivirana_varijabla>
  </DomainObject.Predmet.OstaliListFormatedWithAdressOIB>
  <DomainObject.Predmet.OstaliListNazivFormated>
    <izvorni_sadrzaj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OstaliListNazivFormated_1"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OstaliListNazivFormated>
  <DomainObject.Predmet.OstaliListNazivFormatedOIB>
    <izvorni_sadrzaj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izvorni_sadrzaj>
    <derivirana_varijabla naziv="DomainObject.Predmet.OstaliListNazivFormatedOIB_1">
      <item>Mario Zeman, OIB 65269905044</item>
      <item>ŽDO U BJELOVARU, OIB 86821435474</item>
      <item>ZOU Karlo Tamaš i Ivana Stojić, OIB 18975391541</item>
      <item>POREZNA UPRAVA U SLATINI</item>
      <item>Općinski sud u Virovitici, Stalna služba u Slatini, Zemljišnoknjižni odjel</item>
      <item>sudski registar</item>
      <item>Hypo Alpe adria bank (sada Addiko Bank dioničko društvo), OIB 14036333877</item>
      <item>Branko Valentić stečajni upravitelj, OIB 85378232573</item>
      <item>Danijela Zeman, OIB 62807931133</item>
      <item>Ivan Kožul, OIB 19454131441</item>
      <item>Davorin Tamaš</item>
      <item>Zajednički odvjetnički ured Glavaš &amp; Šutalo</item>
      <item>računovodstvo,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>St-27/2017-34</izvorni_sadrzaj>
    <derivirana_varijabla naziv="DomainObject.PoslovniBrojDokumenta_1">St-27/2017-34</derivirana_varijabla>
  </DomainObject.PoslovniBrojDokumenta>
  <DomainObject.Predmet.StrankaIDrugi>
    <izvorni_sadrzaj>FINA, Regionalni centar: Zagreb, Nagodbeno vijeće: ZG01</izvorni_sadrzaj>
    <derivirana_varijabla naziv="DomainObject.Predmet.StrankaIDrugi_1">FINA, Regionalni centar: Zagreb, Nagodbeno vijeće: ZG01</derivirana_varijabla>
  </DomainObject.Predmet.StrankaIDrugi>
  <DomainObject.Predmet.ProtustrankaIDrugi>
    <izvorni_sadrzaj>VETERINARSKA AMBULANTA ZEMAN d.o.o. za veterinarsku djelatnost, trgovinu i usluge, Slatina</izvorni_sadrzaj>
    <derivirana_varijabla naziv="DomainObject.Predmet.ProtustrankaIDrugi_1">VETERINARSKA AMBULANTA ZEMAN d.o.o. za veterinarsku djelatnost, trgovinu i usluge, Slatina</derivirana_varijabla>
  </DomainObject.Predmet.ProtustrankaIDrugi>
  <DomainObject.Predmet.StrankaIDrugiAdressOIB>
    <izvorni_sadrzaj>FINA, Regionalni centar: Zagreb, Nagodbeno vijeće: ZG01, OIB 85821130368, Ulica grada Vukovara 70, 10000 Zagreb</izvorni_sadrzaj>
    <derivirana_varijabla naziv="DomainObject.Predmet.StrankaIDrugiAdressOIB_1">FINA, Regionalni centar: Zagreb, Nagodbeno vijeće: ZG01, OIB 85821130368, Ulica grada Vukovara 70, 10000 Zagreb</derivirana_varijabla>
  </DomainObject.Predmet.StrankaIDrugiAdressOIB>
  <DomainObject.Predmet.ProtustrankaIDrugiAdressOIB>
    <izvorni_sadrzaj>VETERINARSKA AMBULANTA ZEMAN d.o.o. za veterinarsku djelatnost, trgovinu i usluge, Slatina, OIB 35988531275, Kralja Tomislava 1, 33520 Slatina</izvorni_sadrzaj>
    <derivirana_varijabla naziv="DomainObject.Predmet.ProtustrankaIDrugiAdressOIB_1">VETERINARSKA AMBULANTA ZEMAN d.o.o. za veterinarsku djelatnost, trgovinu i usluge, Slatina, OIB 35988531275, Kralja Tomislava 1,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izvorni_sadrzaj>
    <derivirana_varijabla naziv="DomainObject.Predmet.SudioniciListNaziv_1">
      <item>VETERINARSKA AMBULANTA ZEMAN d.o.o. za veterinarsku djelatnost, trgovinu i usluge, Slatina</item>
      <item>FINA, Regionalni centar: Zagreb, Nagodbeno vijeće: ZG01</item>
      <item>Mario Zeman</item>
      <item>ŽDO U BJELOVARU</item>
      <item>ZOU Karlo Tamaš i Ivana Stojić</item>
      <item>POREZNA UPRAVA U SLATINI</item>
      <item>Općinski sud u Virovitici, Stalna služba u Slatini, Zemljišnoknjižni odjel</item>
      <item>sudski registar</item>
      <item>Hypo Alpe adria bank (sada Addiko Bank dioničko društvo)</item>
      <item>Branko Valentić stečajni upravitelj</item>
      <item>Danijela Zeman</item>
      <item>Ivan Kožul</item>
      <item>Davorin Tamaš</item>
      <item>Zajednički odvjetnički ured Glavaš &amp; Šutalo</item>
      <item>računovodstvo, ovdje</item>
    </derivirana_varijabla>
  </DomainObject.Predmet.SudioniciListNaziv>
  <DomainObject.Predmet.SudioniciListAdressOIB>
    <izvorni_sadrzaj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  <item>računovodstvo, ovdje</item>
    </izvorni_sadrzaj>
    <derivirana_varijabla naziv="DomainObject.Predmet.SudioniciListAdressOIB_1">
      <item>VETERINARSKA AMBULANTA ZEMAN d.o.o. za veterinarsku djelatnost, trgovinu i usluge, Slatina, OIB 35988531275, Kralja Tomislava 1,33520 Slatina</item>
      <item>FINA, Regionalni centar: Zagreb, Nagodbeno vijeće: ZG01, OIB 85821130368, Ulica grada Vukovara 70,10000 Zagreb</item>
      <item>Mario Zeman, OIB 65269905044, V. Bukovca 24.,33520 Slatina</item>
      <item>ŽDO U BJELOVARU, OIB 86821435474</item>
      <item>ZOU Karlo Tamaš i Ivana Stojić, OIB 18975391541, Trg Sv. Josipa 9,33520 Slatina</item>
      <item>POREZNA UPRAVA U SLATINI</item>
      <item>Općinski sud u Virovitici, Stalna služba u Slatini, Zemljišnoknjižni odjel, .,33520 Slatina</item>
      <item>sudski registar</item>
      <item>Hypo Alpe adria bank (sada Addiko Bank dioničko društvo), OIB 14036333877, Slavonska avenija 6,10000 Zagreb</item>
      <item>Branko Valentić stečajni upravitelj, OIB 85378232573</item>
      <item>Danijela Zeman, OIB 62807931133, A.K.Zrinski 49.,33520 Slatina</item>
      <item>Ivan Kožul, OIB 19454131441, Kornatska 42.,31000 Osijek</item>
      <item>Davorin Tamaš, Trg Sv. Josipa 9.,33520 Slatina</item>
      <item>Zajednički odvjetnički ured Glavaš &amp; Šutalo, Duga ulica 10.,32100 Vinkovci</item>
      <item>računovodstvo,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FC948A-524D-451B-83A2-7CD876C71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175</properties:Words>
  <properties:Characters>979</properties:Characters>
  <properties:Lines>41</properties:Lines>
  <properties:Paragraphs>16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2018-03-14T09:10:00Z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St-27/2017-34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