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ad9f" w14:paraId="625ad9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97070E">
        <w:t>2650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837572">
        <w:t>08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DB5086" w:rsidR="00837572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7070E" w:rsidRPr="0097070E">
        <w:t>POSLOVNA GRUPA SIGMA PLUS d.o.o.</w:t>
      </w:r>
      <w:r w:rsidR="00DB5086">
        <w:t>,</w:t>
      </w:r>
      <w:r w:rsidR="007F4340">
        <w:t xml:space="preserve"> </w:t>
      </w:r>
      <w:r w:rsidR="0097070E" w:rsidRPr="0097070E">
        <w:t xml:space="preserve">Zagreb </w:t>
      </w:r>
      <w:r w:rsidR="0097070E">
        <w:t>,</w:t>
      </w:r>
      <w:r w:rsidR="0097070E" w:rsidRPr="0097070E">
        <w:t xml:space="preserve"> </w:t>
      </w:r>
      <w:proofErr w:type="spellStart"/>
      <w:r w:rsidR="0097070E" w:rsidRPr="0097070E">
        <w:t>Draškovićeva</w:t>
      </w:r>
      <w:proofErr w:type="spellEnd"/>
      <w:r w:rsidR="0097070E" w:rsidRPr="0097070E">
        <w:t xml:space="preserve"> 48</w:t>
      </w:r>
      <w:r w:rsidR="00C44A93">
        <w:t xml:space="preserve">, </w:t>
      </w:r>
      <w:r w:rsidR="004A0CFF">
        <w:t xml:space="preserve"> </w:t>
      </w:r>
      <w:r w:rsidR="000566AD" w:rsidRPr="00D80305">
        <w:t xml:space="preserve">OIB: </w:t>
      </w:r>
      <w:r w:rsidR="0097070E" w:rsidRPr="0097070E">
        <w:t>51040117599</w:t>
      </w:r>
    </w:p>
    <w:p w:rsidRDefault="009C6F6E" w:rsidP="00DB5086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97070E">
        <w:t>200.959,71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37572">
        <w:t>08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764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A7251"/>
    <w:rsid w:val="000B6B62"/>
    <w:rsid w:val="000C5AEF"/>
    <w:rsid w:val="000C610B"/>
    <w:rsid w:val="000F05FB"/>
    <w:rsid w:val="000F3060"/>
    <w:rsid w:val="00114EAD"/>
    <w:rsid w:val="0012191B"/>
    <w:rsid w:val="001322E4"/>
    <w:rsid w:val="00133A3B"/>
    <w:rsid w:val="001365A8"/>
    <w:rsid w:val="00145498"/>
    <w:rsid w:val="00160E6C"/>
    <w:rsid w:val="00185571"/>
    <w:rsid w:val="001A5736"/>
    <w:rsid w:val="001D0848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52209"/>
    <w:rsid w:val="00262CA3"/>
    <w:rsid w:val="00263D6D"/>
    <w:rsid w:val="00264D19"/>
    <w:rsid w:val="002711EF"/>
    <w:rsid w:val="00274C3E"/>
    <w:rsid w:val="00284369"/>
    <w:rsid w:val="00297E94"/>
    <w:rsid w:val="002A321B"/>
    <w:rsid w:val="002B758E"/>
    <w:rsid w:val="002C59A7"/>
    <w:rsid w:val="002D1CF5"/>
    <w:rsid w:val="002E0DC1"/>
    <w:rsid w:val="003220A9"/>
    <w:rsid w:val="00325398"/>
    <w:rsid w:val="00350BE1"/>
    <w:rsid w:val="003624D4"/>
    <w:rsid w:val="0036569F"/>
    <w:rsid w:val="003721F7"/>
    <w:rsid w:val="00372570"/>
    <w:rsid w:val="0038246E"/>
    <w:rsid w:val="00384CCE"/>
    <w:rsid w:val="003B0958"/>
    <w:rsid w:val="003D35F9"/>
    <w:rsid w:val="003E0E37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A0CFF"/>
    <w:rsid w:val="004B337A"/>
    <w:rsid w:val="004D473C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B6F5F"/>
    <w:rsid w:val="005D0137"/>
    <w:rsid w:val="005D476D"/>
    <w:rsid w:val="005E33C2"/>
    <w:rsid w:val="005E4AB8"/>
    <w:rsid w:val="005E61F7"/>
    <w:rsid w:val="005F0073"/>
    <w:rsid w:val="005F4627"/>
    <w:rsid w:val="006169BD"/>
    <w:rsid w:val="00627F6A"/>
    <w:rsid w:val="00631643"/>
    <w:rsid w:val="006421FC"/>
    <w:rsid w:val="00646F69"/>
    <w:rsid w:val="00654CDF"/>
    <w:rsid w:val="00657B8E"/>
    <w:rsid w:val="006626A5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41278"/>
    <w:rsid w:val="0077002E"/>
    <w:rsid w:val="007715C3"/>
    <w:rsid w:val="007778B2"/>
    <w:rsid w:val="00787C5E"/>
    <w:rsid w:val="0079394F"/>
    <w:rsid w:val="007A78D5"/>
    <w:rsid w:val="007B5AFD"/>
    <w:rsid w:val="007C0AA9"/>
    <w:rsid w:val="007C43B5"/>
    <w:rsid w:val="007D109C"/>
    <w:rsid w:val="007D5A5D"/>
    <w:rsid w:val="007E042F"/>
    <w:rsid w:val="007F4340"/>
    <w:rsid w:val="007F563A"/>
    <w:rsid w:val="008053B1"/>
    <w:rsid w:val="008155EE"/>
    <w:rsid w:val="00822950"/>
    <w:rsid w:val="00837572"/>
    <w:rsid w:val="008613BD"/>
    <w:rsid w:val="00863025"/>
    <w:rsid w:val="00867B9E"/>
    <w:rsid w:val="00871F01"/>
    <w:rsid w:val="00873CE4"/>
    <w:rsid w:val="00884710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7070E"/>
    <w:rsid w:val="009B1696"/>
    <w:rsid w:val="009C5689"/>
    <w:rsid w:val="009C6F6E"/>
    <w:rsid w:val="00A00595"/>
    <w:rsid w:val="00A60F5D"/>
    <w:rsid w:val="00A6383E"/>
    <w:rsid w:val="00A639C4"/>
    <w:rsid w:val="00A70194"/>
    <w:rsid w:val="00A71431"/>
    <w:rsid w:val="00A72573"/>
    <w:rsid w:val="00AA3EF6"/>
    <w:rsid w:val="00AB23BC"/>
    <w:rsid w:val="00AC2E3E"/>
    <w:rsid w:val="00AC4528"/>
    <w:rsid w:val="00AC6D81"/>
    <w:rsid w:val="00AD027A"/>
    <w:rsid w:val="00AE73EC"/>
    <w:rsid w:val="00B04C1E"/>
    <w:rsid w:val="00B31481"/>
    <w:rsid w:val="00B449F3"/>
    <w:rsid w:val="00B452FD"/>
    <w:rsid w:val="00B54F08"/>
    <w:rsid w:val="00B61E87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4A93"/>
    <w:rsid w:val="00C4621B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036AE"/>
    <w:rsid w:val="00D10F39"/>
    <w:rsid w:val="00D270CF"/>
    <w:rsid w:val="00D62FF6"/>
    <w:rsid w:val="00D633AD"/>
    <w:rsid w:val="00D66226"/>
    <w:rsid w:val="00D723C8"/>
    <w:rsid w:val="00D771D7"/>
    <w:rsid w:val="00D80305"/>
    <w:rsid w:val="00DA7A05"/>
    <w:rsid w:val="00DB5086"/>
    <w:rsid w:val="00DD4158"/>
    <w:rsid w:val="00DE6A4F"/>
    <w:rsid w:val="00E42095"/>
    <w:rsid w:val="00E463F2"/>
    <w:rsid w:val="00E466B4"/>
    <w:rsid w:val="00E65AD9"/>
    <w:rsid w:val="00E92C69"/>
    <w:rsid w:val="00EA2365"/>
    <w:rsid w:val="00EA616B"/>
    <w:rsid w:val="00EC3302"/>
    <w:rsid w:val="00ED6AA8"/>
    <w:rsid w:val="00F034D3"/>
    <w:rsid w:val="00F17852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5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A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A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A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A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5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A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A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A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A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2650</izvorni_sadrzaj>
    <derivirana_varijabla naziv="DomainObject.Predmet.Broj_1">2650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St-2650/2015</izvorni_sadrzaj>
    <derivirana_varijabla naziv="DomainObject.Predmet.OznakaBroj_1">St-2650/2015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POSLOVNA GRUPA SIGMA PLUS d.o.o.</izvorni_sadrzaj>
    <derivirana_varijabla naziv="DomainObject.Predmet.ProtustrankaFormated_1">  POSLOVNA GRUPA SIGMA PLUS d.o.o.</derivirana_varijabla>
  </DomainObject.Predmet.ProtustrankaFormated>
  <DomainObject.Predmet.ProtustrankaFormatedOIB>
    <izvorni_sadrzaj>  POSLOVNA GRUPA SIGMA PLUS d.o.o., OIB 51040117599</izvorni_sadrzaj>
    <derivirana_varijabla naziv="DomainObject.Predmet.ProtustrankaFormatedOIB_1">  POSLOVNA GRUPA SIGMA PLUS d.o.o., OIB 51040117599</derivirana_varijabla>
  </DomainObject.Predmet.ProtustrankaFormatedOIB>
  <DomainObject.Predmet.ProtustrankaFormatedWithAdress>
    <izvorni_sadrzaj> POSLOVNA GRUPA SIGMA PLUS d.o.o., Draškovićeva 48, 10000 Zagreb</izvorni_sadrzaj>
    <derivirana_varijabla naziv="DomainObject.Predmet.ProtustrankaFormatedWithAdress_1"> POSLOVNA GRUPA SIGMA PLUS d.o.o., Draškovićeva 48, 10000 Zagreb</derivirana_varijabla>
  </DomainObject.Predmet.ProtustrankaFormatedWithAdress>
  <DomainObject.Predmet.ProtustrankaFormatedWithAdressOIB>
    <izvorni_sadrzaj> POSLOVNA GRUPA SIGMA PLUS d.o.o., OIB 51040117599, Draškovićeva 48, 10000 Zagreb</izvorni_sadrzaj>
    <derivirana_varijabla naziv="DomainObject.Predmet.ProtustrankaFormatedWithAdressOIB_1"> POSLOVNA GRUPA SIGMA PLUS d.o.o., OIB 51040117599, Draškovićeva 48, 10000 Zagreb</derivirana_varijabla>
  </DomainObject.Predmet.ProtustrankaFormatedWithAdressOIB>
  <DomainObject.Predmet.ProtustrankaWithAdress>
    <izvorni_sadrzaj>POSLOVNA GRUPA SIGMA PLUS d.o.o. Draškovićeva 48, 10000 Zagreb</izvorni_sadrzaj>
    <derivirana_varijabla naziv="DomainObject.Predmet.ProtustrankaWithAdress_1">POSLOVNA GRUPA SIGMA PLUS d.o.o. Draškovićeva 48, 10000 Zagreb</derivirana_varijabla>
  </DomainObject.Predmet.ProtustrankaWithAdress>
  <DomainObject.Predmet.ProtustrankaWithAdressOIB>
    <izvorni_sadrzaj>POSLOVNA GRUPA SIGMA PLUS d.o.o., OIB 51040117599, Draškovićeva 48, 10000 Zagreb</izvorni_sadrzaj>
    <derivirana_varijabla naziv="DomainObject.Predmet.ProtustrankaWithAdressOIB_1">POSLOVNA GRUPA SIGMA PLUS d.o.o., OIB 51040117599, Draškovićeva 48, 10000 Zagreb</derivirana_varijabla>
  </DomainObject.Predmet.ProtustrankaWithAdressOIB>
  <DomainObject.Predmet.ProtustrankaNazivFormated>
    <izvorni_sadrzaj>POSLOVNA GRUPA SIGMA PLUS d.o.o.</izvorni_sadrzaj>
    <derivirana_varijabla naziv="DomainObject.Predmet.ProtustrankaNazivFormated_1">POSLOVNA GRUPA SIGMA PLUS d.o.o.</derivirana_varijabla>
  </DomainObject.Predmet.ProtustrankaNazivFormated>
  <DomainObject.Predmet.ProtustrankaNazivFormatedOIB>
    <izvorni_sadrzaj>POSLOVNA GRUPA SIGMA PLUS d.o.o., OIB 51040117599</izvorni_sadrzaj>
    <derivirana_varijabla naziv="DomainObject.Predmet.ProtustrankaNazivFormatedOIB_1">POSLOVNA GRUPA SIGMA PLUS d.o.o., OIB 51040117599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POSLOVNA GRUPA SIGMA PLUS d.o.o.</item>
    </izvorni_sadrzaj>
    <derivirana_varijabla naziv="DomainObject.Predmet.ProtuStrankaListFormated_1">
      <item>POSLOVNA GRUPA SIGMA PLUS d.o.o.</item>
    </derivirana_varijabla>
  </DomainObject.Predmet.ProtuStrankaListFormated>
  <DomainObject.Predmet.ProtuStrankaListFormatedOIB>
    <izvorni_sadrzaj>
      <item>POSLOVNA GRUPA SIGMA PLUS d.o.o., OIB 51040117599</item>
    </izvorni_sadrzaj>
    <derivirana_varijabla naziv="DomainObject.Predmet.ProtuStrankaListFormatedOIB_1">
      <item>POSLOVNA GRUPA SIGMA PLUS d.o.o., OIB 51040117599</item>
    </derivirana_varijabla>
  </DomainObject.Predmet.ProtuStrankaListFormatedOIB>
  <DomainObject.Predmet.ProtuStrankaListFormatedWithAdress>
    <izvorni_sadrzaj>
      <item>POSLOVNA GRUPA SIGMA PLUS d.o.o., Draškovićeva 48, 10000 Zagreb</item>
    </izvorni_sadrzaj>
    <derivirana_varijabla naziv="DomainObject.Predmet.ProtuStrankaListFormatedWithAdress_1">
      <item>POSLOVNA GRUPA SIGMA PLUS d.o.o., Draškovićeva 48, 10000 Zagreb</item>
    </derivirana_varijabla>
  </DomainObject.Predmet.ProtuStrankaListFormatedWithAdress>
  <DomainObject.Predmet.ProtuStrankaListFormatedWithAdressOIB>
    <izvorni_sadrzaj>
      <item>POSLOVNA GRUPA SIGMA PLUS d.o.o., OIB 51040117599, Draškovićeva 48, 10000 Zagreb</item>
    </izvorni_sadrzaj>
    <derivirana_varijabla naziv="DomainObject.Predmet.ProtuStrankaListFormatedWithAdressOIB_1">
      <item>POSLOVNA GRUPA SIGMA PLUS d.o.o., OIB 51040117599, Draškovićeva 48, 10000 Zagreb</item>
    </derivirana_varijabla>
  </DomainObject.Predmet.ProtuStrankaListFormatedWithAdressOIB>
  <DomainObject.Predmet.ProtuStrankaListNazivFormated>
    <izvorni_sadrzaj>
      <item>POSLOVNA GRUPA SIGMA PLUS d.o.o.</item>
    </izvorni_sadrzaj>
    <derivirana_varijabla naziv="DomainObject.Predmet.ProtuStrankaListNazivFormated_1">
      <item>POSLOVNA GRUPA SIGMA PLUS d.o.o.</item>
    </derivirana_varijabla>
  </DomainObject.Predmet.ProtuStrankaListNazivFormated>
  <DomainObject.Predmet.ProtuStrankaListNazivFormatedOIB>
    <izvorni_sadrzaj>
      <item>POSLOVNA GRUPA SIGMA PLUS d.o.o., OIB 51040117599</item>
    </izvorni_sadrzaj>
    <derivirana_varijabla naziv="DomainObject.Predmet.ProtuStrankaListNazivFormatedOIB_1">
      <item>POSLOVNA GRUPA SIGMA PLUS d.o.o., OIB 51040117599</item>
    </derivirana_varijabla>
  </DomainObject.Predmet.ProtuStrankaListNazivFormatedOIB>
  <DomainObject.Predmet.OstaliListFormated>
    <izvorni_sadrzaj>
      <item>Darko Alegić</item>
    </izvorni_sadrzaj>
    <derivirana_varijabla naziv="DomainObject.Predmet.OstaliListFormated_1">
      <item>Darko Alegić</item>
    </derivirana_varijabla>
  </DomainObject.Predmet.OstaliListFormated>
  <DomainObject.Predmet.OstaliListFormatedOIB>
    <izvorni_sadrzaj>
      <item>Darko Alegić</item>
    </izvorni_sadrzaj>
    <derivirana_varijabla naziv="DomainObject.Predmet.OstaliListFormatedOIB_1">
      <item>Darko Alegić</item>
    </derivirana_varijabla>
  </DomainObject.Predmet.OstaliListFormatedOIB>
  <DomainObject.Predmet.OstaliListFormatedWithAdress>
    <izvorni_sadrzaj>
      <item>Darko Alegić, Trakošćanska 23, 10360 Sesvete</item>
    </izvorni_sadrzaj>
    <derivirana_varijabla naziv="DomainObject.Predmet.OstaliListFormatedWithAdress_1">
      <item>Darko Alegić, Trakošćanska 23, 10360 Sesvete</item>
    </derivirana_varijabla>
  </DomainObject.Predmet.OstaliListFormatedWithAdress>
  <DomainObject.Predmet.OstaliListFormatedWithAdressOIB>
    <izvorni_sadrzaj>
      <item>Darko Alegić, Trakošćanska 23, 10360 Sesvete</item>
    </izvorni_sadrzaj>
    <derivirana_varijabla naziv="DomainObject.Predmet.OstaliListFormatedWithAdressOIB_1">
      <item>Darko Alegić, Trakošćanska 23, 10360 Sesvete</item>
    </derivirana_varijabla>
  </DomainObject.Predmet.OstaliListFormatedWithAdressOIB>
  <DomainObject.Predmet.OstaliListNazivFormated>
    <izvorni_sadrzaj>
      <item>Darko Alegić</item>
    </izvorni_sadrzaj>
    <derivirana_varijabla naziv="DomainObject.Predmet.OstaliListNazivFormated_1">
      <item>Darko Alegić</item>
    </derivirana_varijabla>
  </DomainObject.Predmet.OstaliListNazivFormated>
  <DomainObject.Predmet.OstaliListNazivFormatedOIB>
    <izvorni_sadrzaj>
      <item>Darko Alegić</item>
    </izvorni_sadrzaj>
    <derivirana_varijabla naziv="DomainObject.Predmet.OstaliListNazivFormatedOIB_1">
      <item>Darko Alegić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POSLOVNA GRUPA SIGMA PLUS d.o.o.</izvorni_sadrzaj>
    <derivirana_varijabla naziv="DomainObject.Predmet.ProtustrankaIDrugi_1">POSLOVNA GRUPA SIGMA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POSLOVNA GRUPA SIGMA PLUS d.o.o., OIB 51040117599, Draškovićeva 48, 10000 Zagreb</izvorni_sadrzaj>
    <derivirana_varijabla naziv="DomainObject.Predmet.ProtustrankaIDrugiAdressOIB_1">POSLOVNA GRUPA SIGMA PLUS d.o.o., OIB 51040117599, Draškovićeva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POSLOVNA GRUPA SIGMA PLUS d.o.o.</item>
      <item>Darko Alegić</item>
    </izvorni_sadrzaj>
    <derivirana_varijabla naziv="DomainObject.Predmet.SudioniciListNaziv_1">
      <item>FINA Regionalni centar Zagreb</item>
      <item>POSLOVNA GRUPA SIGMA PLUS d.o.o.</item>
      <item>Darko Alegić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POSLOVNA GRUPA SIGMA PLUS d.o.o., OIB 51040117599, Draškovićeva 48,10000 Zagreb</item>
      <item>Darko Alegić, Trakošćanska 23,10360 Sesvete</item>
    </izvorni_sadrzaj>
    <derivirana_varijabla naziv="DomainObject.Predmet.SudioniciListAdressOIB_1">
      <item>FINA Regionalni centar Zagreb, OIB 85821130368, Trg svibanjskih žrtava 1995. 1,10000 Zagreb</item>
      <item>POSLOVNA GRUPA SIGMA PLUS d.o.o., OIB 51040117599, Draškovićeva 48,10000 Zagreb</item>
      <item>Darko Alegić, Trakošćanska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51040117599</item>
      <item>, OIB null</item>
    </izvorni_sadrzaj>
    <derivirana_varijabla naziv="DomainObject.Predmet.SudioniciListNazivOIB_1">
      <item>, OIB 85821130368</item>
      <item>, OIB 51040117599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BB371-D196-4714-AB08-1027C2135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1351</properties:Characters>
  <properties:Lines>44</properties:Lines>
  <properties:Paragraphs>19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2015-12-08T08:06:00Z</dcterms:created>
  <dc:creator>ilukac</dc:creator>
  <cp:lastModifiedBy>Katica Franjić</cp:lastModifiedBy>
  <cp:lastPrinted>2015-12-08T08:12:00Z</cp:lastPrinted>
  <dcterms:modified xmlns:xsi="http://www.w3.org/2001/XMLSchema-instance" xsi:type="dcterms:W3CDTF">2015-12-08T08:24:00Z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