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e56e" w14:paraId="442e56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51E78">
        <w:t>17</w:t>
      </w:r>
      <w:r w:rsidR="001D13DF">
        <w:t>/16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51E78">
        <w:t>CVJETNO DRUŠTVO j.d.o.o. za trgovinu i usluge, Odranski Obrež, Šimiri 2, OIB: 99411793662</w:t>
      </w:r>
      <w:r w:rsidR="001D13DF">
        <w:t>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C24D97">
        <w:t>1</w:t>
      </w:r>
      <w:r w:rsidR="009F620A">
        <w:t>. travnja</w:t>
      </w:r>
      <w:r w:rsidR="00476A28">
        <w:t xml:space="preserve"> 2016. </w:t>
      </w:r>
    </w:p>
    <w:p w:rsidRDefault="00C24D97" w:rsidP="009F620A" w:rsidR="00C24D97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A51E78">
        <w:t>CVJETNO DRUŠTVO j.d.o.o. za trgovinu i usluge, Odranski Obrež, Šimiri 2, OIB: 99411793662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C24D97">
        <w:t>21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C24D97">
        <w:t>1</w:t>
      </w:r>
      <w:r w:rsidR="00A51E78">
        <w:t>3,</w:t>
      </w:r>
      <w:r w:rsidR="00657EF3">
        <w:t>2</w:t>
      </w:r>
      <w:r w:rsidR="00A51E78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51E78">
        <w:t>Marijan Drljanovčan, Miholjanec, Antuna Mihanovića 131, OIB: 49708160625</w:t>
      </w:r>
      <w:r w:rsidR="00B73488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A51E78">
        <w:t>CVJETNO DRUŠTVO j.d.o.o. za trgovinu i usluge, Odranski Obrež, Šimiri 2, OIB: 99411793662</w:t>
      </w:r>
      <w:r w:rsidR="007E6DBE">
        <w:t xml:space="preserve">, </w:t>
      </w:r>
      <w:r w:rsidR="008B73DD">
        <w:t xml:space="preserve">s danom </w:t>
      </w:r>
      <w:r w:rsidR="00C24D97">
        <w:t>21. travnja</w:t>
      </w:r>
      <w:r w:rsidR="00195338">
        <w:t xml:space="preserve"> 2016</w:t>
      </w:r>
      <w:r w:rsidR="008B73D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51E78">
        <w:t>CVJETNO DRUŠTVO j.d.o.o. za trgovinu i usluge, Odranski Obrež, Šimiri 2, OIB: 99411793662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A51E78">
        <w:t>CVJETNO DRUŠTVO j.d.o.o. za trgovinu i usluge, Odranski Obrež, Šimiri 2, OIB: 99411793662</w:t>
      </w:r>
      <w:r w:rsidR="00993E72">
        <w:t>,</w:t>
      </w:r>
      <w:r w:rsidR="00195338">
        <w:t xml:space="preserve"> dana </w:t>
      </w:r>
      <w:r w:rsidR="00A51E78">
        <w:t>4</w:t>
      </w:r>
      <w:r w:rsidR="001D13DF">
        <w:t>. siječnja 2016</w:t>
      </w:r>
      <w:r w:rsidR="00195338">
        <w:t xml:space="preserve">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A51E78">
        <w:t>13</w:t>
      </w:r>
      <w:r w:rsidR="00C24D97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24D97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7A4" w:rsidR="008417A4">
      <w:r>
        <w:separator/>
      </w:r>
    </w:p>
  </w:endnote>
  <w:endnote w:id="0" w:type="continuationSeparator">
    <w:p w:rsidRDefault="008417A4" w:rsidR="00841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7A4" w:rsidR="008417A4">
      <w:r>
        <w:separator/>
      </w:r>
    </w:p>
  </w:footnote>
  <w:footnote w:id="0" w:type="continuationSeparator">
    <w:p w:rsidRDefault="008417A4" w:rsidR="00841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27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51E78">
      <w:t>17</w:t>
    </w:r>
    <w:r w:rsidR="001D13D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13DF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A57BE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57EF3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7A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427BA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505C4"/>
    <w:rsid w:val="00A51E78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73488"/>
    <w:rsid w:val="00B918B5"/>
    <w:rsid w:val="00B97F98"/>
    <w:rsid w:val="00BB7E5E"/>
    <w:rsid w:val="00C111C1"/>
    <w:rsid w:val="00C1129F"/>
    <w:rsid w:val="00C12A9F"/>
    <w:rsid w:val="00C15BC1"/>
    <w:rsid w:val="00C24D97"/>
    <w:rsid w:val="00C40640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5CBD"/>
    <w:rsid w:val="00E57778"/>
    <w:rsid w:val="00E84019"/>
    <w:rsid w:val="00EB248A"/>
    <w:rsid w:val="00EE61A0"/>
    <w:rsid w:val="00F10CB7"/>
    <w:rsid w:val="00F22E0A"/>
    <w:rsid w:val="00F27DD5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CVJETNO DRUŠTVO j.d.o.o. zastupanog po punomoćniku Damir Šikac</izvorni_sadrzaj>
    <derivirana_varijabla naziv="DomainObject.Predmet.ProtustrankaFormated_1">  CVJETNO DRUŠTVO j.d.o.o. zastupanog po punomoćniku Damir Šikac</derivirana_varijabla>
  </DomainObject.Predmet.ProtustrankaFormated>
  <DomainObject.Predmet.ProtustrankaFormatedOIB>
    <izvorni_sadrzaj>  CVJETNO DRUŠTVO j.d.o.o., OIB 99411793662 zastupanog po punomoćniku Damir Šikac</izvorni_sadrzaj>
    <derivirana_varijabla naziv="DomainObject.Predmet.ProtustrankaFormatedOIB_1">  CVJETNO DRUŠTVO j.d.o.o., OIB 99411793662 zastupanog po punomoćniku Damir Šikac</derivirana_varijabla>
  </DomainObject.Predmet.ProtustrankaFormatedOIB>
  <DomainObject.Predmet.ProtustrankaFormatedWithAdress>
    <izvorni_sadrzaj> CVJETNO DRUŠTVO j.d.o.o., Šimiri 2, 10020 Odranski Obrež zastupanog po punomoćniku Damir Šikac</izvorni_sadrzaj>
    <derivirana_varijabla naziv="DomainObject.Predmet.ProtustrankaFormatedWithAdress_1"> CVJETNO DRUŠTVO j.d.o.o., Šimiri 2, 10020 Odranski Obrež zastupanog po punomoćniku Damir Šikac</derivirana_varijabla>
  </DomainObject.Predmet.ProtustrankaFormatedWithAdress>
  <DomainObject.Predmet.ProtustrankaFormatedWithAdressOIB>
    <izvorni_sadrzaj> CVJETNO DRUŠTVO j.d.o.o., OIB 99411793662, Šimiri 2, 10020 Odranski Obrež zastupanog po punomoćniku Damir Šikac</izvorni_sadrzaj>
    <derivirana_varijabla naziv="DomainObject.Predmet.ProtustrankaFormatedWithAdressOIB_1"> CVJETNO DRUŠTVO j.d.o.o., OIB 99411793662, Šimiri 2, 10020 Odranski Obrež zastupanog po punomoćniku Damir Šikac</derivirana_varijabla>
  </DomainObject.Predmet.ProtustrankaFormatedWithAdressOIB>
  <DomainObject.Predmet.ProtustrankaWithAdress>
    <izvorni_sadrzaj>CVJETNO DRUŠTVO j.d.o.o. Šimiri 2, 10020 Odranski Obrež</izvorni_sadrzaj>
    <derivirana_varijabla naziv="DomainObject.Predmet.ProtustrankaWithAdress_1">CVJETNO DRUŠTVO j.d.o.o. Šimiri 2, 10020 Odranski Obrež</derivirana_varijabla>
  </DomainObject.Predmet.ProtustrankaWithAdress>
  <DomainObject.Predmet.ProtustrankaWithAdressOIB>
    <izvorni_sadrzaj>CVJETNO DRUŠTVO j.d.o.o., OIB 99411793662, Šimiri 2, 10020 Odranski Obrež</izvorni_sadrzaj>
    <derivirana_varijabla naziv="DomainObject.Predmet.ProtustrankaWithAdressOIB_1">CVJETNO DRUŠTVO j.d.o.o., OIB 99411793662, Šimiri 2, 10020 Odranski Obrež</derivirana_varijabla>
  </DomainObject.Predmet.ProtustrankaWithAdressOIB>
  <DomainObject.Predmet.ProtustrankaNazivFormated>
    <izvorni_sadrzaj>CVJETNO DRUŠTVO j.d.o.o.</izvorni_sadrzaj>
    <derivirana_varijabla naziv="DomainObject.Predmet.ProtustrankaNazivFormated_1">CVJETNO DRUŠTVO j.d.o.o.</derivirana_varijabla>
  </DomainObject.Predmet.ProtustrankaNazivFormated>
  <DomainObject.Predmet.ProtustrankaNazivFormatedOIB>
    <izvorni_sadrzaj>CVJETNO DRUŠTVO j.d.o.o., OIB 99411793662</izvorni_sadrzaj>
    <derivirana_varijabla naziv="DomainObject.Predmet.ProtustrankaNazivFormatedOIB_1">CVJETNO DRUŠTVO j.d.o.o., OIB 99411793662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CVJETNO DRUŠTVO j.d.o.o. zastupanog po punomoćniku Damir Šikac</item>
    </izvorni_sadrzaj>
    <derivirana_varijabla naziv="DomainObject.Predmet.ProtuStrankaListFormated_1">
      <item>CVJETNO DRUŠTVO j.d.o.o. zastupanog po punomoćniku Damir Šikac</item>
    </derivirana_varijabla>
  </DomainObject.Predmet.ProtuStrankaListFormated>
  <DomainObject.Predmet.ProtuStrankaListFormatedOIB>
    <izvorni_sadrzaj>
      <item>CVJETNO DRUŠTVO j.d.o.o., OIB 99411793662 zastupanog po punomoćniku Damir Šikac</item>
    </izvorni_sadrzaj>
    <derivirana_varijabla naziv="DomainObject.Predmet.ProtuStrankaListFormatedOIB_1">
      <item>CVJETNO DRUŠTVO j.d.o.o., OIB 99411793662 zastupanog po punomoćniku Damir Šikac</item>
    </derivirana_varijabla>
  </DomainObject.Predmet.ProtuStrankaListFormatedOIB>
  <DomainObject.Predmet.ProtuStrankaListFormatedWithAdress>
    <izvorni_sadrzaj>
      <item>CVJETNO DRUŠTVO j.d.o.o., Šimiri 2, 10020 Odranski Obrež zastupanog po punomoćniku Damir Šikac</item>
    </izvorni_sadrzaj>
    <derivirana_varijabla naziv="DomainObject.Predmet.ProtuStrankaListFormatedWithAdress_1">
      <item>CVJETNO DRUŠTVO j.d.o.o., Šimiri 2, 10020 Odranski Obrež zastupanog po punomoćniku Damir Šikac</item>
    </derivirana_varijabla>
  </DomainObject.Predmet.ProtuStrankaListFormatedWithAdress>
  <DomainObject.Predmet.ProtuStrankaListFormatedWithAdressOIB>
    <izvorni_sadrzaj>
      <item>CVJETNO DRUŠTVO j.d.o.o., OIB 99411793662, Šimiri 2, 10020 Odranski Obrež zastupanog po punomoćniku Damir Šikac</item>
    </izvorni_sadrzaj>
    <derivirana_varijabla naziv="DomainObject.Predmet.ProtuStrankaListFormatedWithAdressOIB_1">
      <item>CVJETNO DRUŠTVO j.d.o.o., OIB 99411793662, Šimiri 2, 10020 Odranski Obrež zastupanog po punomoćniku Damir Šikac</item>
    </derivirana_varijabla>
  </DomainObject.Predmet.ProtuStrankaListFormatedWithAdressOIB>
  <DomainObject.Predmet.ProtuStrankaListNazivFormated>
    <izvorni_sadrzaj>
      <item>CVJETNO DRUŠTVO j.d.o.o.</item>
    </izvorni_sadrzaj>
    <derivirana_varijabla naziv="DomainObject.Predmet.ProtuStrankaListNazivFormated_1">
      <item>CVJETNO DRUŠTVO j.d.o.o.</item>
    </derivirana_varijabla>
  </DomainObject.Predmet.ProtuStrankaListNazivFormated>
  <DomainObject.Predmet.ProtuStrankaListNazivFormatedOIB>
    <izvorni_sadrzaj>
      <item>CVJETNO DRUŠTVO j.d.o.o., OIB 99411793662</item>
    </izvorni_sadrzaj>
    <derivirana_varijabla naziv="DomainObject.Predmet.ProtuStrankaListNazivFormatedOIB_1">
      <item>CVJETNO DRUŠTVO j.d.o.o., OIB 99411793662</item>
    </derivirana_varijabla>
  </DomainObject.Predmet.ProtuStrankaListNazivFormatedOIB>
  <DomainObject.Predmet.OstaliListFormated>
    <izvorni_sadrzaj>
      <item>Damir Šikac punomoćnik sudionika u postupku CVJETNO DRUŠTVO j.d.o.o.</item>
    </izvorni_sadrzaj>
    <derivirana_varijabla naziv="DomainObject.Predmet.OstaliListFormated_1">
      <item>Damir Šikac punomoćnik sudionika u postupku CVJETNO DRUŠTVO j.d.o.o.</item>
    </derivirana_varijabla>
  </DomainObject.Predmet.OstaliListFormated>
  <DomainObject.Predmet.OstaliListFormatedOIB>
    <izvorni_sadrzaj>
      <item>Damir Šikac, OIB 16574609923 punomoćnik sudionika u postupku CVJETNO DRUŠTVO j.d.o.o.</item>
    </izvorni_sadrzaj>
    <derivirana_varijabla naziv="DomainObject.Predmet.OstaliListFormatedOIB_1">
      <item>Damir Šikac, OIB 16574609923 punomoćnik sudionika u postupku CVJETNO DRUŠTVO j.d.o.o.</item>
    </derivirana_varijabla>
  </DomainObject.Predmet.OstaliListFormatedOIB>
  <DomainObject.Predmet.OstaliListFormatedWithAdress>
    <izvorni_sadrzaj>
      <item>Damir Šikac, Šimiri 2, 10020 Odranski Obrež punomoćnik sudionika u postupku CVJETNO DRUŠTVO j.d.o.o.</item>
    </izvorni_sadrzaj>
    <derivirana_varijabla naziv="DomainObject.Predmet.OstaliListFormatedWithAdress_1">
      <item>Damir Šikac, Šimiri 2, 10020 Odranski Obrež punomoćnik sudionika u postupku CVJETNO DRUŠTVO j.d.o.o.</item>
    </derivirana_varijabla>
  </DomainObject.Predmet.OstaliListFormatedWithAdress>
  <DomainObject.Predmet.OstaliListFormatedWithAdressOIB>
    <izvorni_sadrzaj>
      <item>Damir Šikac, OIB 16574609923, Šimiri 2, 10020 Odranski Obrež punomoćnik sudionika u postupku CVJETNO DRUŠTVO j.d.o.o.</item>
    </izvorni_sadrzaj>
    <derivirana_varijabla naziv="DomainObject.Predmet.OstaliListFormatedWithAdressOIB_1">
      <item>Damir Šikac, OIB 16574609923, Šimiri 2, 10020 Odranski Obrež punomoćnik sudionika u postupku CVJETNO DRUŠTVO j.d.o.o.</item>
    </derivirana_varijabla>
  </DomainObject.Predmet.OstaliListFormatedWithAdressOIB>
  <DomainObject.Predmet.OstaliListNazivFormated>
    <izvorni_sadrzaj>
      <item>Damir Šikac</item>
    </izvorni_sadrzaj>
    <derivirana_varijabla naziv="DomainObject.Predmet.OstaliListNazivFormated_1">
      <item>Damir Šikac</item>
    </derivirana_varijabla>
  </DomainObject.Predmet.OstaliListNazivFormated>
  <DomainObject.Predmet.OstaliListNazivFormatedOIB>
    <izvorni_sadrzaj>
      <item>Damir Šikac, OIB 16574609923</item>
    </izvorni_sadrzaj>
    <derivirana_varijabla naziv="DomainObject.Predmet.OstaliListNazivFormatedOIB_1">
      <item>Damir Šikac, OIB 16574609923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CVJETNO DRUŠTVO j.d.o.o.</izvorni_sadrzaj>
    <derivirana_varijabla naziv="DomainObject.Predmet.ProtustrankaIDrugi_1">CVJETNO DRUŠTVO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CVJETNO DRUŠTVO j.d.o.o., OIB 99411793662, Šimiri 2, 10020 Odranski Obrež</izvorni_sadrzaj>
    <derivirana_varijabla naziv="DomainObject.Predmet.ProtustrankaIDrugiAdressOIB_1">CVJETNO DRUŠTVO j.d.o.o., OIB 99411793662, Šimiri 2,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CVJETNO DRUŠTVO j.d.o.o.</item>
      <item>Damir Šikac</item>
    </izvorni_sadrzaj>
    <derivirana_varijabla naziv="DomainObject.Predmet.SudioniciListNaziv_1">
      <item>FINA Regionalni centar Zagreb</item>
      <item>CVJETNO DRUŠTVO j.d.o.o.</item>
      <item>Damir Šikac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CVJETNO DRUŠTVO j.d.o.o., OIB 99411793662, Šimiri 2,10020 Odranski Obrež</item>
      <item>Damir Šikac, OIB 16574609923, Šimiri 2,10020 Odranski Obrež</item>
    </izvorni_sadrzaj>
    <derivirana_varijabla naziv="DomainObject.Predmet.SudioniciListAdressOIB_1">
      <item>FINA Regionalni centar Zagreb, OIB 85821130368, Trg svibanjskih žrtava 1995. 1,10000 Zagreb</item>
      <item>CVJETNO DRUŠTVO j.d.o.o., OIB 99411793662, Šimiri 2,10020 Odranski Obrež</item>
      <item>Damir Šikac, OIB 16574609923, Šimiri 2,10020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99411793662</item>
      <item>, OIB 16574609923</item>
    </izvorni_sadrzaj>
    <derivirana_varijabla naziv="DomainObject.Predmet.SudioniciListNazivOIB_1">
      <item>, OIB 85821130368</item>
      <item>, OIB 99411793662</item>
      <item>, OIB 16574609923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483</properties:Words>
  <properties:Characters>2644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2016-04-21T11:09:00Z</dcterms:created>
  <dc:creator>Korisnik</dc:creator>
  <cp:lastModifiedBy>Draženka Prpić</cp:lastModifiedBy>
  <cp:lastPrinted>2016-04-21T11:10:00Z</cp:lastPrinted>
  <dcterms:modified xmlns:xsi="http://www.w3.org/2001/XMLSchema-instance" xsi:type="dcterms:W3CDTF">2016-04-21T11:10:00Z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