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63179" w14:paraId="ed63179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8A7FD7">
        <w:t>707/16-5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FE0B24" w:rsidRPr="00FE0B24">
        <w:t xml:space="preserve">Financijska agencija Regionalni centar Osijek, za otvaranje stečajnog  postupka nad dužnikom </w:t>
      </w:r>
      <w:r w:rsidR="008A7FD7">
        <w:t>AUTO SERVIS JOLE j.d.o.o., Feričanci, Dore Pejačević 105, OIB: 58038782632, MBS: 030153632</w:t>
      </w:r>
      <w:r w:rsidR="00686ACA">
        <w:t xml:space="preserve">, </w:t>
      </w:r>
      <w:r w:rsidR="003B4C28">
        <w:t xml:space="preserve">dana </w:t>
      </w:r>
      <w:r w:rsidR="008A7FD7">
        <w:t>9</w:t>
      </w:r>
      <w:r w:rsidR="008F2EFA">
        <w:t>. siječnja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8A7FD7">
        <w:t>Josip Knezović, OIB: 83584631635, Feričanci, D. Pejačević 105</w:t>
      </w:r>
      <w:r w:rsidR="00BA0594">
        <w:t>,</w:t>
      </w:r>
      <w:r w:rsidR="00707DBB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8F2EFA" w:rsidRPr="008F2EFA">
        <w:t>3.500,00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8A7FD7">
        <w:t>707</w:t>
      </w:r>
      <w:r w:rsidR="008F2EFA" w:rsidRPr="008F2EFA"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8A7FD7">
        <w:t>AUTO SERVIS JOLE j.d.o.o., Feričanci, Dore Pejačević 105, OIB: 58038782632, MBS: 030153632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8A7FD7">
        <w:t>Josip Knezović, OIB: 83584631635, Feričanci, D. Pejačević 105</w:t>
      </w:r>
      <w:r w:rsidR="00BA0594">
        <w:t>,</w:t>
      </w:r>
      <w:r w:rsidR="00707DBB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A7FD7">
        <w:t>9</w:t>
      </w:r>
      <w:r w:rsidR="00BA0594">
        <w:t>.</w:t>
      </w:r>
      <w:r w:rsidR="008F2EFA">
        <w:t xml:space="preserve"> siječnja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8F2EFA">
        <w:t>Žana Bem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r w:rsidRPr="00FE0B24">
        <w:t>z</w:t>
      </w:r>
      <w:r>
        <w:t>.</w:t>
      </w:r>
      <w:r w:rsidRPr="00FE0B24">
        <w:t>z</w:t>
      </w:r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A7FD7" w:rsidP="008F2EFA" w:rsidR="00CE4C97">
      <w:pPr>
        <w:numPr>
          <w:ilvl w:val="0"/>
          <w:numId w:val="6"/>
        </w:numPr>
        <w:jc w:val="both"/>
      </w:pPr>
      <w:r>
        <w:t>k. 9</w:t>
      </w:r>
      <w:r w:rsidR="008F2EFA">
        <w:t>/2</w:t>
      </w: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FE2" w:rsidR="00A56FE2">
      <w:r>
        <w:separator/>
      </w:r>
    </w:p>
  </w:endnote>
  <w:endnote w:id="0" w:type="continuationSeparator">
    <w:p w:rsidRDefault="00A56FE2" w:rsidR="00A56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FE2" w:rsidR="00A56FE2">
      <w:r>
        <w:separator/>
      </w:r>
    </w:p>
  </w:footnote>
  <w:footnote w:id="0" w:type="continuationSeparator">
    <w:p w:rsidRDefault="00A56FE2" w:rsidR="00A56F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058F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6058F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A7FD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A0594"/>
    <w:rsid w:val="00BC33DE"/>
    <w:rsid w:val="00BF7940"/>
    <w:rsid w:val="00C15361"/>
    <w:rsid w:val="00C26291"/>
    <w:rsid w:val="00C3548B"/>
    <w:rsid w:val="00C762A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81C"/>
    <w:rsid w:val="00E71EDB"/>
    <w:rsid w:val="00E73CF8"/>
    <w:rsid w:val="00E91BC9"/>
    <w:rsid w:val="00E93759"/>
    <w:rsid w:val="00E9392A"/>
    <w:rsid w:val="00EB3D75"/>
    <w:rsid w:val="00ED0232"/>
    <w:rsid w:val="00ED3737"/>
    <w:rsid w:val="00F17B15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60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60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JOLE jednostavno društvo s ograničenom odgovornošću za usluge</izvorni_sadrzaj>
    <derivirana_varijabla naziv="DomainObject.Predmet.ProtustrankaFormated_1">  AUTO SERVIS JOLE jednostavno društvo s ograničenom odgovornošću za usluge</derivirana_varijabla>
  </DomainObject.Predmet.ProtustrankaFormated>
  <DomainObject.Predmet.ProtustrankaFormatedOIB>
    <izvorni_sadrzaj>  AUTO SERVIS JOLE jednostavno društvo s ograničenom odgovornošću za usluge, OIB 58038782632</izvorni_sadrzaj>
    <derivirana_varijabla naziv="DomainObject.Predmet.ProtustrankaFormatedOIB_1">  AUTO SERVIS JOLE jednostavno društvo s ograničenom odgovornošću za usluge, OIB 58038782632</derivirana_varijabla>
  </DomainObject.Predmet.ProtustrankaFormatedOIB>
  <DomainObject.Predmet.ProtustrankaFormatedWithAdress>
    <izvorni_sadrzaj> AUTO SERVIS JOLE jednostavno društvo s ograničenom odgovornošću za usluge, Dore Pejačević 105, 31512 Feričanci</izvorni_sadrzaj>
    <derivirana_varijabla naziv="DomainObject.Predmet.ProtustrankaFormatedWithAdress_1"> AUTO SERVIS JOLE jednostavno društvo s ograničenom odgovornošću za usluge, Dore Pejačević 105, 31512 Feričanci</derivirana_varijabla>
  </DomainObject.Predmet.ProtustrankaFormatedWithAdress>
  <DomainObject.Predmet.ProtustrankaFormatedWithAdressOIB>
    <izvorni_sadrzaj> AUTO SERVIS JOLE jednostavno društvo s ograničenom odgovornošću za usluge, OIB 58038782632, Dore Pejačević 105, 31512 Feričanci</izvorni_sadrzaj>
    <derivirana_varijabla naziv="DomainObject.Predmet.ProtustrankaFormatedWithAdressOIB_1"> AUTO SERVIS JOLE jednostavno društvo s ograničenom odgovornošću za usluge, OIB 58038782632, Dore Pejačević 105, 31512 Feričanci</derivirana_varijabla>
  </DomainObject.Predmet.ProtustrankaFormatedWithAdressOIB>
  <DomainObject.Predmet.ProtustrankaWithAdress>
    <izvorni_sadrzaj>AUTO SERVIS JOLE jednostavno društvo s ograničenom odgovornošću za usluge Dore Pejačević 105, 31512 Feričanci</izvorni_sadrzaj>
    <derivirana_varijabla naziv="DomainObject.Predmet.ProtustrankaWithAdress_1">AUTO SERVIS JOLE jednostavno društvo s ograničenom odgovornošću za usluge Dore Pejačević 105, 31512 Feričanci</derivirana_varijabla>
  </DomainObject.Predmet.ProtustrankaWithAdress>
  <DomainObject.Predmet.ProtustrankaWithAdressOIB>
    <izvorni_sadrzaj>AUTO SERVIS JOLE jednostavno društvo s ograničenom odgovornošću za usluge, OIB 58038782632, Dore Pejačević 105, 31512 Feričanci</izvorni_sadrzaj>
    <derivirana_varijabla naziv="DomainObject.Predmet.ProtustrankaWithAdressOIB_1">AUTO SERVIS JOLE jednostavno društvo s ograničenom odgovornošću za usluge, OIB 58038782632, Dore Pejačević 105, 31512 Feričanci</derivirana_varijabla>
  </DomainObject.Predmet.ProtustrankaWithAdressOIB>
  <DomainObject.Predmet.ProtustrankaNazivFormated>
    <izvorni_sadrzaj>AUTO SERVIS JOLE jednostavno društvo s ograničenom odgovornošću za usluge</izvorni_sadrzaj>
    <derivirana_varijabla naziv="DomainObject.Predmet.ProtustrankaNazivFormated_1">AUTO SERVIS JOLE jednostavno društvo s ograničenom odgovornošću za usluge</derivirana_varijabla>
  </DomainObject.Predmet.ProtustrankaNazivFormated>
  <DomainObject.Predmet.ProtustrankaNazivFormatedOIB>
    <izvorni_sadrzaj>AUTO SERVIS JOLE jednostavno društvo s ograničenom odgovornošću za usluge, OIB 58038782632</izvorni_sadrzaj>
    <derivirana_varijabla naziv="DomainObject.Predmet.ProtustrankaNazivFormatedOIB_1">AUTO SERVIS JOLE jednostavno društvo s ograničenom odgovornošću za usluge, OIB 58038782632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58038782632</izvorni_sadrzaj>
    <derivirana_varijabla naziv="DomainObject.Predmet.StrankaFormatedOIB_1">  FINA RC OSIJEK, OIB 58038782632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58038782632</izvorni_sadrzaj>
    <derivirana_varijabla naziv="DomainObject.Predmet.StrankaFormatedWithAdressOIB_1"> FINA RC OSIJEK, OIB 58038782632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58038782632</izvorni_sadrzaj>
    <derivirana_varijabla naziv="DomainObject.Predmet.StrankaWithAdressOIB_1">FINA RC OSIJEK, OIB 58038782632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58038782632</izvorni_sadrzaj>
    <derivirana_varijabla naziv="DomainObject.Predmet.StrankaNazivFormatedOIB_1">FINA RC OSIJEK, OIB 58038782632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58038782632</item>
    </izvorni_sadrzaj>
    <derivirana_varijabla naziv="DomainObject.Predmet.StrankaListFormatedOIB_1">
      <item>FINA RC OSIJEK, OIB 58038782632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58038782632</item>
    </izvorni_sadrzaj>
    <derivirana_varijabla naziv="DomainObject.Predmet.StrankaListFormatedWithAdressOIB_1">
      <item>FINA RC OSIJEK, OIB 58038782632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58038782632</item>
    </izvorni_sadrzaj>
    <derivirana_varijabla naziv="DomainObject.Predmet.StrankaListNazivFormatedOIB_1">
      <item>FINA RC OSIJEK, OIB 58038782632</item>
    </derivirana_varijabla>
  </DomainObject.Predmet.StrankaListNazivFormatedOIB>
  <DomainObject.Predmet.ProtuStrankaListFormated>
    <izvorni_sadrzaj>
      <item>AUTO SERVIS JOLE jednostavno društvo s ograničenom odgovornošću za usluge</item>
    </izvorni_sadrzaj>
    <derivirana_varijabla naziv="DomainObject.Predmet.ProtuStrankaListFormated_1">
      <item>AUTO SERVIS JOLE jednostavno društvo s ograničenom odgovornošću za usluge</item>
    </derivirana_varijabla>
  </DomainObject.Predmet.ProtuStrankaListFormated>
  <DomainObject.Predmet.ProtuStrankaListFormatedOIB>
    <izvorni_sadrzaj>
      <item>AUTO SERVIS JOLE jednostavno društvo s ograničenom odgovornošću za usluge, OIB 58038782632</item>
    </izvorni_sadrzaj>
    <derivirana_varijabla naziv="DomainObject.Predmet.ProtuStrankaListFormatedOIB_1">
      <item>AUTO SERVIS JOLE jednostavno društvo s ograničenom odgovornošću za usluge, OIB 58038782632</item>
    </derivirana_varijabla>
  </DomainObject.Predmet.ProtuStrankaListFormatedOIB>
  <DomainObject.Predmet.ProtuStrankaListFormatedWithAdress>
    <izvorni_sadrzaj>
      <item>AUTO SERVIS JOLE jednostavno društvo s ograničenom odgovornošću za usluge, Dore Pejačević 105, 31512 Feričanci</item>
    </izvorni_sadrzaj>
    <derivirana_varijabla naziv="DomainObject.Predmet.ProtuStrankaListFormatedWithAdress_1">
      <item>AUTO SERVIS JOLE jednostavno društvo s ograničenom odgovornošću za usluge, Dore Pejačević 105, 31512 Feričanci</item>
    </derivirana_varijabla>
  </DomainObject.Predmet.ProtuStrankaListFormatedWithAdress>
  <DomainObject.Predmet.ProtuStrankaListFormatedWithAdressOIB>
    <izvorni_sadrzaj>
      <item>AUTO SERVIS JOLE jednostavno društvo s ograničenom odgovornošću za usluge, OIB 58038782632, Dore Pejačević 105, 31512 Feričanci</item>
    </izvorni_sadrzaj>
    <derivirana_varijabla naziv="DomainObject.Predmet.ProtuStrankaListFormatedWithAdressOIB_1">
      <item>AUTO SERVIS JOLE jednostavno društvo s ograničenom odgovornošću za usluge, OIB 58038782632, Dore Pejačević 105, 31512 Feričanci</item>
    </derivirana_varijabla>
  </DomainObject.Predmet.ProtuStrankaListFormatedWithAdressOIB>
  <DomainObject.Predmet.ProtuStrankaListNazivFormated>
    <izvorni_sadrzaj>
      <item>AUTO SERVIS JOLE jednostavno društvo s ograničenom odgovornošću za usluge</item>
    </izvorni_sadrzaj>
    <derivirana_varijabla naziv="DomainObject.Predmet.ProtuStrankaListNazivFormated_1">
      <item>AUTO SERVIS JOLE jednostavno društvo s ograničenom odgovornošću za usluge</item>
    </derivirana_varijabla>
  </DomainObject.Predmet.ProtuStrankaListNazivFormated>
  <DomainObject.Predmet.ProtuStrankaListNazivFormatedOIB>
    <izvorni_sadrzaj>
      <item>AUTO SERVIS JOLE jednostavno društvo s ograničenom odgovornošću za usluge, OIB 58038782632</item>
    </izvorni_sadrzaj>
    <derivirana_varijabla naziv="DomainObject.Predmet.ProtuStrankaListNazivFormatedOIB_1">
      <item>AUTO SERVIS JOLE jednostavno društvo s ograničenom odgovornošću za usluge, OIB 58038782632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SERVIS JOLE jednostavno društvo s ograničenom odgovornošću za usluge</izvorni_sadrzaj>
    <derivirana_varijabla naziv="DomainObject.Predmet.ProtustrankaIDrugi_1">AUTO SERVIS JOLE jednostavno društvo s ograničenom odgovornošću za usluge</derivirana_varijabla>
  </DomainObject.Predmet.ProtustrankaIDrugi>
  <DomainObject.Predmet.StrankaIDrugiAdressOIB>
    <izvorni_sadrzaj>FINA RC OSIJEK, OIB 58038782632</izvorni_sadrzaj>
    <derivirana_varijabla naziv="DomainObject.Predmet.StrankaIDrugiAdressOIB_1">FINA RC OSIJEK, OIB 58038782632</derivirana_varijabla>
  </DomainObject.Predmet.StrankaIDrugiAdressOIB>
  <DomainObject.Predmet.ProtustrankaIDrugiAdressOIB>
    <izvorni_sadrzaj>AUTO SERVIS JOLE jednostavno društvo s ograničenom odgovornošću za usluge, OIB 58038782632, Dore Pejačević 105, 31512 Feričanci</izvorni_sadrzaj>
    <derivirana_varijabla naziv="DomainObject.Predmet.ProtustrankaIDrugiAdressOIB_1">AUTO SERVIS JOLE jednostavno društvo s ograničenom odgovornošću za usluge, OIB 58038782632, Dore Pejačević 105, 31512 Feričanci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SERVIS JOLE jednostavno društvo s ograničenom odgovornošću za usluge</item>
    </izvorni_sadrzaj>
    <derivirana_varijabla naziv="DomainObject.Predmet.SudioniciListNaziv_1">
      <item>FINA RC OSIJEK</item>
      <item>AUTO SERVIS JOLE jednostavno društvo s ograničenom odgovornošću za usluge</item>
    </derivirana_varijabla>
  </DomainObject.Predmet.SudioniciListNaziv>
  <DomainObject.Predmet.SudioniciListAdressOIB>
    <izvorni_sadrzaj>
      <item>FINA RC OSIJEK, OIB 58038782632</item>
      <item>AUTO SERVIS JOLE jednostavno društvo s ograničenom odgovornošću za usluge, OIB 58038782632, Dore Pejačević 105,31512 Feričanci</item>
    </izvorni_sadrzaj>
    <derivirana_varijabla naziv="DomainObject.Predmet.SudioniciListAdressOIB_1">
      <item>FINA RC OSIJEK, OIB 58038782632</item>
      <item>AUTO SERVIS JOLE jednostavno društvo s ograničenom odgovornošću za usluge, OIB 58038782632, Dore Pejačević 105,31512 Feričanci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58038782632</item>
      <item>, OIB 58038782632</item>
    </izvorni_sadrzaj>
    <derivirana_varijabla naziv="DomainObject.Predmet.SudioniciListNazivOIB_1">
      <item>, OIB 58038782632</item>
      <item>, OIB 58038782632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34AB40-2B9A-428D-AD84-030284319E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1209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2017-01-09T10:24:00Z</dcterms:created>
  <dc:creator>hermanj</dc:creator>
  <cp:lastModifiedBy>Žana Bem</cp:lastModifiedBy>
  <cp:lastPrinted>2017-01-09T10:23:00Z</cp:lastPrinted>
  <dcterms:modified xmlns:xsi="http://www.w3.org/2001/XMLSchema-instance" xsi:type="dcterms:W3CDTF">2017-01-09T10:28:00Z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