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7853" w14:paraId="8567853" w:rsidRDefault="00531ACF" w:rsidP="00531ACF" w:rsidR="00531ACF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ACF" w:rsidP="00531ACF" w:rsidR="00531AC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531ACF" w:rsidP="00531ACF" w:rsidR="00531AC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531ACF" w:rsidP="00531ACF" w:rsidR="00531AC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531ACF" w:rsidP="00531ACF" w:rsidR="00531ACF">
      <w:pPr>
        <w:rPr>
          <w:rFonts w:eastAsia="Calibri"/>
          <w:szCs w:val="24"/>
          <w:lang w:eastAsia="en-US"/>
        </w:rPr>
      </w:pP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G.O.C. d.o.o., Koprivnica, Braće Radić 3, OIB: 26696837520, dana 23. ožujka 2016. </w:t>
      </w:r>
    </w:p>
    <w:p w:rsidRDefault="00531ACF" w:rsidP="00531ACF" w:rsidR="00531ACF">
      <w:pPr>
        <w:jc w:val="both"/>
      </w:pPr>
    </w:p>
    <w:p w:rsidRDefault="00531ACF" w:rsidP="00531ACF" w:rsidR="00531AC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G.O.C. d.o.o., Koprivnica, Braće Radić 3, OIB: 26696837520,</w:t>
      </w:r>
      <w:r>
        <w:rPr>
          <w:szCs w:val="24"/>
        </w:rPr>
        <w:t xml:space="preserve"> s danom 23. ožujka 2016. u 15,00 sati.</w:t>
      </w:r>
    </w:p>
    <w:p w:rsidRDefault="00531ACF" w:rsidP="00531ACF" w:rsidR="00531ACF">
      <w:pPr>
        <w:jc w:val="both"/>
        <w:rPr>
          <w:szCs w:val="24"/>
        </w:rPr>
      </w:pPr>
    </w:p>
    <w:p w:rsidRDefault="00531ACF" w:rsidP="00531ACF" w:rsidR="00531ACF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G.O.C. d.o.o., Koprivnica, Braće Radić 3, OIB: 26696837520.</w:t>
      </w:r>
    </w:p>
    <w:p w:rsidRDefault="00531ACF" w:rsidP="00531ACF" w:rsidR="00531ACF">
      <w:pPr>
        <w:jc w:val="both"/>
      </w:pPr>
    </w:p>
    <w:p w:rsidRDefault="00531ACF" w:rsidP="00531ACF" w:rsidR="00531ACF">
      <w:pPr>
        <w:ind w:firstLine="708"/>
        <w:jc w:val="both"/>
      </w:pPr>
      <w:r>
        <w:t>III/ Za stečajnog upravitelja imenuje se Berislav Maksimović, Hrašćica, Braće Radić 1, Varaždin, OIB: 573000759557.</w:t>
      </w:r>
    </w:p>
    <w:p w:rsidRDefault="00531ACF" w:rsidP="00531ACF" w:rsidR="00531ACF">
      <w:pPr>
        <w:jc w:val="both"/>
        <w:rPr>
          <w:color w:val="FF0000"/>
        </w:rPr>
      </w:pPr>
    </w:p>
    <w:p w:rsidRDefault="00531ACF" w:rsidP="00531ACF" w:rsidR="00531ACF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531ACF" w:rsidP="00531ACF" w:rsidR="00531ACF">
      <w:pPr>
        <w:jc w:val="both"/>
        <w:rPr>
          <w:szCs w:val="24"/>
        </w:rPr>
      </w:pPr>
    </w:p>
    <w:p w:rsidRDefault="00531ACF" w:rsidP="00531ACF" w:rsidR="00531ACF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G.O.C. d.o.o., Koprivnica, Braće Radić 3, OIB: 26696837520,</w:t>
      </w:r>
      <w:r>
        <w:rPr>
          <w:szCs w:val="24"/>
        </w:rPr>
        <w:t xml:space="preserve"> biti će brisan iz sudskog registra.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both"/>
        <w:rPr>
          <w:szCs w:val="24"/>
        </w:rPr>
      </w:pPr>
      <w:r>
        <w:rPr>
          <w:szCs w:val="24"/>
        </w:rPr>
        <w:tab/>
        <w:t>Predlagatelj je dana 16.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popis imovine i obveza dužnika te kako u roku od četrdeset pet dana od dana objave oglasa na </w:t>
      </w:r>
      <w:r>
        <w:rPr>
          <w:szCs w:val="24"/>
        </w:rPr>
        <w:lastRenderedPageBreak/>
        <w:t>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531ACF" w:rsidP="00531ACF" w:rsidR="00531ACF">
      <w:pPr>
        <w:jc w:val="center"/>
        <w:rPr>
          <w:szCs w:val="24"/>
        </w:rPr>
      </w:pPr>
    </w:p>
    <w:p w:rsidRDefault="00531ACF" w:rsidP="00531ACF" w:rsidR="00531ACF">
      <w:pPr>
        <w:jc w:val="center"/>
        <w:rPr>
          <w:szCs w:val="24"/>
        </w:rPr>
      </w:pPr>
    </w:p>
    <w:p w:rsidRDefault="00531ACF" w:rsidP="00531ACF" w:rsidR="00531ACF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531ACF" w:rsidP="00531ACF" w:rsidR="00531ACF">
      <w:pPr>
        <w:ind w:left="4956"/>
        <w:jc w:val="center"/>
        <w:rPr>
          <w:szCs w:val="24"/>
        </w:rPr>
      </w:pPr>
    </w:p>
    <w:p w:rsidRDefault="00531ACF" w:rsidP="00531ACF" w:rsidR="00531ACF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531ACF" w:rsidP="00531ACF" w:rsidR="00531AC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31ACF" w:rsidP="00531ACF" w:rsidR="00531ACF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531ACF" w:rsidP="00531ACF" w:rsidR="00531ACF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531ACF" w:rsidP="00531ACF" w:rsidR="00531AC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31ACF" w:rsidP="00531ACF" w:rsidR="00531AC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rPr>
          <w:szCs w:val="24"/>
        </w:rPr>
      </w:pPr>
    </w:p>
    <w:p w:rsidRDefault="00531ACF" w:rsidP="00531ACF" w:rsidR="00531ACF">
      <w:pPr>
        <w:rPr>
          <w:szCs w:val="24"/>
        </w:rPr>
      </w:pPr>
      <w:r>
        <w:rPr>
          <w:szCs w:val="24"/>
        </w:rPr>
        <w:t>DNA:</w:t>
      </w:r>
    </w:p>
    <w:p w:rsidRDefault="00531ACF" w:rsidP="00531ACF" w:rsidR="00531AC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531ACF" w:rsidP="00531ACF" w:rsidR="00531AC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31ACF" w:rsidP="00531ACF" w:rsidR="00531ACF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G.O.C. d.o.o., Koprivnica, Braće Radić 3</w:t>
      </w:r>
    </w:p>
    <w:p w:rsidRDefault="00531ACF" w:rsidP="00531ACF" w:rsidR="00531AC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531ACF" w:rsidP="00531ACF" w:rsidR="00531AC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Koprivnica, Hrvatske državnosti 7         </w:t>
      </w:r>
    </w:p>
    <w:p w:rsidRDefault="00531ACF" w:rsidP="00531ACF" w:rsidR="00531ACF" w:rsidRPr="00531ACF">
      <w:pPr>
        <w:numPr>
          <w:ilvl w:val="0"/>
          <w:numId w:val="1"/>
        </w:numPr>
        <w:rPr>
          <w:szCs w:val="24"/>
        </w:rPr>
      </w:pPr>
      <w:r w:rsidRPr="00531ACF">
        <w:rPr>
          <w:szCs w:val="24"/>
        </w:rPr>
        <w:t xml:space="preserve">Stečajni upravitelj </w:t>
      </w:r>
      <w:r>
        <w:t>Berislav Maksimović, Hrašćica, Braće Radić 1, Varaždin</w:t>
      </w:r>
    </w:p>
    <w:p w:rsidRDefault="00531ACF" w:rsidP="00531ACF" w:rsidR="00531ACF" w:rsidRPr="00531ACF">
      <w:pPr>
        <w:numPr>
          <w:ilvl w:val="0"/>
          <w:numId w:val="1"/>
        </w:numPr>
        <w:rPr>
          <w:szCs w:val="24"/>
        </w:rPr>
      </w:pPr>
      <w:r w:rsidRPr="00531ACF">
        <w:rPr>
          <w:szCs w:val="24"/>
        </w:rPr>
        <w:t>E-oglasna ploča suda</w:t>
      </w:r>
    </w:p>
    <w:p w:rsidRDefault="00531ACF" w:rsidP="00531ACF" w:rsidR="00531ACF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531ACF" w:rsidP="00531ACF" w:rsidR="00531ACF"/>
    <w:p w:rsidRDefault="001E3643" w:rsidR="001E3643"/>
    <w:sectPr w:rsidSect="00531ACF" w:rsidR="001E364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5B2" w:rsidP="00531ACF" w:rsidR="005665B2">
      <w:r>
        <w:separator/>
      </w:r>
    </w:p>
  </w:endnote>
  <w:endnote w:id="0" w:type="continuationSeparator">
    <w:p w:rsidRDefault="005665B2" w:rsidP="00531ACF" w:rsidR="0056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5B2" w:rsidP="00531ACF" w:rsidR="005665B2">
      <w:r>
        <w:separator/>
      </w:r>
    </w:p>
  </w:footnote>
  <w:footnote w:id="0" w:type="continuationSeparator">
    <w:p w:rsidRDefault="005665B2" w:rsidP="00531ACF" w:rsidR="00566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CF" w:rsidP="00531ACF" w:rsidR="00531ACF">
    <w:pPr>
      <w:pStyle w:val="Zaglavlje"/>
    </w:pPr>
    <w:r>
      <w:tab/>
      <w:t>2</w:t>
    </w:r>
    <w:r>
      <w:tab/>
      <w:t>Poslovni broj: 6 St-821/15-5</w:t>
    </w:r>
  </w:p>
  <w:p w:rsidRDefault="00531ACF" w:rsidR="00531A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CF" w:rsidP="00531ACF" w:rsidR="00531ACF">
    <w:pPr>
      <w:pStyle w:val="Zaglavlje"/>
      <w:jc w:val="right"/>
    </w:pPr>
    <w:r>
      <w:t>Poslovni broj: 6 St-821/15-5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660"/>
    <w:rsid w:val="00193660"/>
    <w:rsid w:val="001E3643"/>
    <w:rsid w:val="00480699"/>
    <w:rsid w:val="00531ACF"/>
    <w:rsid w:val="005665B2"/>
    <w:rsid w:val="0091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AC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1A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A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AC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1A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1ACF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A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1ACF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D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6D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D4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D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D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AC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1A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A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AC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1A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1ACF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A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1ACF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D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6D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D4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D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D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G.O.C. društvo s ograničenom odgovornošću za proizvodnju, trgovinu i usluge</izvorni_sadrzaj>
    <derivirana_varijabla naziv="DomainObject.Predmet.ProtustrankaFormated_1">  G.O.C. društvo s ograničenom odgovornošću za proizvodnju, trgovinu i usluge</derivirana_varijabla>
  </DomainObject.Predmet.ProtustrankaFormated>
  <DomainObject.Predmet.ProtustrankaFormatedOIB>
    <izvorni_sadrzaj>  G.O.C. društvo s ograničenom odgovornošću za proizvodnju, trgovinu i usluge, OIB 26696837520</izvorni_sadrzaj>
    <derivirana_varijabla naziv="DomainObject.Predmet.ProtustrankaFormatedOIB_1">  G.O.C. društvo s ograničenom odgovornošću za proizvodnju, trgovinu i usluge, OIB 26696837520</derivirana_varijabla>
  </DomainObject.Predmet.ProtustrankaFormatedOIB>
  <DomainObject.Predmet.ProtustrankaFormatedWithAdress>
    <izvorni_sadrzaj> G.O.C. društvo s ograničenom odgovornošću za proizvodnju, trgovinu i usluge, Braće Radić 3, 48000 Koprivnica</izvorni_sadrzaj>
    <derivirana_varijabla naziv="DomainObject.Predmet.ProtustrankaFormatedWithAdress_1"> G.O.C. društvo s ograničenom odgovornošću za proizvodnju, trgovinu i usluge, Braće Radić 3, 48000 Koprivnica</derivirana_varijabla>
  </DomainObject.Predmet.ProtustrankaFormatedWithAdress>
  <DomainObject.Predmet.ProtustrankaFormatedWithAdressOIB>
    <izvorni_sadrzaj> G.O.C. društvo s ograničenom odgovornošću za proizvodnju, trgovinu i usluge, OIB 26696837520, Braće Radić 3, 48000 Koprivnica</izvorni_sadrzaj>
    <derivirana_varijabla naziv="DomainObject.Predmet.ProtustrankaFormatedWithAdressOIB_1"> G.O.C. društvo s ograničenom odgovornošću za proizvodnju, trgovinu i usluge, OIB 26696837520, Braće Radić 3, 48000 Koprivnica</derivirana_varijabla>
  </DomainObject.Predmet.ProtustrankaFormatedWithAdressOIB>
  <DomainObject.Predmet.ProtustrankaWithAdress>
    <izvorni_sadrzaj>G.O.C. društvo s ograničenom odgovornošću za proizvodnju, trgovinu i usluge Braće Radić 3, 48000 Koprivnica</izvorni_sadrzaj>
    <derivirana_varijabla naziv="DomainObject.Predmet.ProtustrankaWithAdress_1">G.O.C. društvo s ograničenom odgovornošću za proizvodnju, trgovinu i usluge Braće Radić 3, 48000 Koprivnica</derivirana_varijabla>
  </DomainObject.Predmet.ProtustrankaWithAdress>
  <DomainObject.Predmet.ProtustrankaWithAdressOIB>
    <izvorni_sadrzaj>G.O.C. društvo s ograničenom odgovornošću za proizvodnju, trgovinu i usluge, OIB 26696837520, Braće Radić 3, 48000 Koprivnica</izvorni_sadrzaj>
    <derivirana_varijabla naziv="DomainObject.Predmet.ProtustrankaWithAdressOIB_1">G.O.C. društvo s ograničenom odgovornošću za proizvodnju, trgovinu i usluge, OIB 26696837520, Braće Radić 3, 48000 Koprivnica</derivirana_varijabla>
  </DomainObject.Predmet.ProtustrankaWithAdressOIB>
  <DomainObject.Predmet.ProtustrankaNazivFormated>
    <izvorni_sadrzaj>G.O.C. društvo s ograničenom odgovornošću za proizvodnju, trgovinu i usluge</izvorni_sadrzaj>
    <derivirana_varijabla naziv="DomainObject.Predmet.ProtustrankaNazivFormated_1">G.O.C. društvo s ograničenom odgovornošću za proizvodnju, trgovinu i usluge</derivirana_varijabla>
  </DomainObject.Predmet.ProtustrankaNazivFormated>
  <DomainObject.Predmet.ProtustrankaNazivFormatedOIB>
    <izvorni_sadrzaj>G.O.C. društvo s ograničenom odgovornošću za proizvodnju, trgovinu i usluge, OIB 26696837520</izvorni_sadrzaj>
    <derivirana_varijabla naziv="DomainObject.Predmet.ProtustrankaNazivFormatedOIB_1">G.O.C. društvo s ograničenom odgovornošću za proizvodnju, trgovinu i usluge, OIB 26696837520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109114.10</izvorni_sadrzaj>
    <derivirana_varijabla naziv="DomainObject.Predmet.TrenutnaVrijednost_1">109114.10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G.O.C. društvo s ograničenom odgovornošću za proizvodnju, trgovinu i usluge</item>
    </izvorni_sadrzaj>
    <derivirana_varijabla naziv="DomainObject.Predmet.ProtuStrankaListFormated_1">
      <item>G.O.C. društvo s ograničenom odgovornošću za proizvodnju, trgovinu i usluge</item>
    </derivirana_varijabla>
  </DomainObject.Predmet.ProtuStrankaListFormated>
  <DomainObject.Predmet.ProtuStrankaListFormatedOIB>
    <izvorni_sadrzaj>
      <item>G.O.C. društvo s ograničenom odgovornošću za proizvodnju, trgovinu i usluge, OIB 26696837520</item>
    </izvorni_sadrzaj>
    <derivirana_varijabla naziv="DomainObject.Predmet.ProtuStrankaListFormatedOIB_1">
      <item>G.O.C. društvo s ograničenom odgovornošću za proizvodnju, trgovinu i usluge, OIB 26696837520</item>
    </derivirana_varijabla>
  </DomainObject.Predmet.ProtuStrankaListFormatedOIB>
  <DomainObject.Predmet.ProtuStrankaListFormatedWithAdress>
    <izvorni_sadrzaj>
      <item>G.O.C. društvo s ograničenom odgovornošću za proizvodnju, trgovinu i usluge, Braće Radić 3, 48000 Koprivnica</item>
    </izvorni_sadrzaj>
    <derivirana_varijabla naziv="DomainObject.Predmet.ProtuStrankaListFormatedWithAdress_1">
      <item>G.O.C. društvo s ograničenom odgovornošću za proizvodnju, trgovinu i usluge, Braće Radić 3, 48000 Koprivnica</item>
    </derivirana_varijabla>
  </DomainObject.Predmet.ProtuStrankaListFormatedWithAdress>
  <DomainObject.Predmet.ProtuStrankaListFormatedWithAdressOIB>
    <izvorni_sadrzaj>
      <item>G.O.C. društvo s ograničenom odgovornošću za proizvodnju, trgovinu i usluge, OIB 26696837520, Braće Radić 3, 48000 Koprivnica</item>
    </izvorni_sadrzaj>
    <derivirana_varijabla naziv="DomainObject.Predmet.ProtuStrankaListFormatedWithAdressOIB_1">
      <item>G.O.C. društvo s ograničenom odgovornošću za proizvodnju, trgovinu i usluge, OIB 26696837520, Braće Radić 3, 48000 Koprivnica</item>
    </derivirana_varijabla>
  </DomainObject.Predmet.ProtuStrankaListFormatedWithAdressOIB>
  <DomainObject.Predmet.ProtuStrankaListNazivFormated>
    <izvorni_sadrzaj>
      <item>G.O.C. društvo s ograničenom odgovornošću za proizvodnju, trgovinu i usluge</item>
    </izvorni_sadrzaj>
    <derivirana_varijabla naziv="DomainObject.Predmet.ProtuStrankaListNazivFormated_1">
      <item>G.O.C. društvo s ograničenom odgovornošću za proizvodnju, trgovinu i usluge</item>
    </derivirana_varijabla>
  </DomainObject.Predmet.ProtuStrankaListNazivFormated>
  <DomainObject.Predmet.ProtuStrankaListNazivFormatedOIB>
    <izvorni_sadrzaj>
      <item>G.O.C. društvo s ograničenom odgovornošću za proizvodnju, trgovinu i usluge, OIB 26696837520</item>
    </izvorni_sadrzaj>
    <derivirana_varijabla naziv="DomainObject.Predmet.ProtuStrankaListNazivFormatedOIB_1">
      <item>G.O.C. društvo s ograničenom odgovornošću za proizvodnju, trgovinu i usluge, OIB 26696837520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G.O.C. društvo s ograničenom odgovornošću za proizvodnju, trgovinu i usluge</izvorni_sadrzaj>
    <derivirana_varijabla naziv="DomainObject.Predmet.ProtustrankaIDrugi_1">G.O.C.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G.O.C. društvo s ograničenom odgovornošću za proizvodnju, trgovinu i usluge, OIB 26696837520, Braće Radić 3, 48000 Koprivnica</izvorni_sadrzaj>
    <derivirana_varijabla naziv="DomainObject.Predmet.ProtustrankaIDrugiAdressOIB_1">G.O.C. društvo s ograničenom odgovornošću za proizvodnju, trgovinu i usluge, OIB 26696837520, Braće Radić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G.O.C.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G.O.C.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G.O.C. društvo s ograničenom odgovornošću za proizvodnju, trgovinu i usluge, OIB 26696837520, Braće Radić 3,48000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G.O.C. društvo s ograničenom odgovornošću za proizvodnju, trgovinu i usluge, OIB 26696837520, Braće Radić 3,48000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26696837520</item>
      <item>, OIB null</item>
      <item>, OIB null</item>
    </izvorni_sadrzaj>
    <derivirana_varijabla naziv="DomainObject.Predmet.SudioniciListNazivOIB_1">
      <item>, OIB 85821130368</item>
      <item>, OIB 26696837520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2749</properties:Characters>
  <properties:Lines>81</properties:Lines>
  <properties:Paragraphs>30</properties:Paragraphs>
  <properties:TotalTime>1</properties:TotalTime>
  <properties:ScaleCrop>false</properties:ScaleCrop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2016-03-22T11:34:00Z</dcterms:created>
  <dc:creator>Maja Kovačić</dc:creator>
  <dc:description/>
  <cp:keywords/>
  <cp:lastModifiedBy>Maja Kovačić</cp:lastModifiedBy>
  <cp:lastPrinted>2016-03-22T11:43:00Z</cp:lastPrinted>
  <dcterms:modified xmlns:xsi="http://www.w3.org/2001/XMLSchema-instance" xsi:type="dcterms:W3CDTF">2016-03-23T07:40:00Z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