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c314" w14:paraId="ba3c314" w:rsidRDefault="00D32A1E" w:rsidP="008C04AA" w:rsidR="008C04AA" w:rsidRPr="0077003A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</w:t>
      </w:r>
      <w:r w:rsidR="008C04AA" w:rsidRPr="0077003A">
        <w:rPr>
          <w:b/>
        </w:rPr>
        <w:t xml:space="preserve">    </w:t>
      </w:r>
      <w:r w:rsidR="008C04AA" w:rsidRPr="0077003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77003A">
        <w:rPr>
          <w:b/>
        </w:rPr>
        <w:t xml:space="preserve">                                                            </w:t>
      </w:r>
    </w:p>
    <w:p w:rsidRDefault="008C04AA" w:rsidP="006C4AE6" w:rsidR="008C04AA" w:rsidRPr="0077003A">
      <w:r w:rsidRPr="0077003A">
        <w:t xml:space="preserve"> REPUBLIKA HRVATSKA </w:t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</w:p>
    <w:p w:rsidRDefault="008C04AA" w:rsidP="006C4AE6" w:rsidR="008C04AA" w:rsidRPr="0077003A">
      <w:r w:rsidRPr="0077003A">
        <w:t xml:space="preserve"> TRGOVAČKI SUD U PAZINU</w:t>
      </w:r>
    </w:p>
    <w:p w:rsidRDefault="008C04AA" w:rsidP="006C4AE6" w:rsidR="008C04AA" w:rsidRPr="0077003A">
      <w:r w:rsidRPr="0077003A">
        <w:t xml:space="preserve"> 52000 PAZIN, </w:t>
      </w:r>
      <w:proofErr w:type="spellStart"/>
      <w:r w:rsidRPr="0077003A">
        <w:t>Dršćevka</w:t>
      </w:r>
      <w:proofErr w:type="spellEnd"/>
      <w:r w:rsidRPr="0077003A">
        <w:t xml:space="preserve"> 1</w:t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</w:p>
    <w:p w:rsidRDefault="008C04AA" w:rsidP="006C4AE6" w:rsidR="008C04AA" w:rsidRPr="0077003A"/>
    <w:p w:rsidRDefault="008C04AA" w:rsidP="008C04AA" w:rsidR="008C04AA">
      <w:pPr>
        <w:jc w:val="center"/>
      </w:pPr>
      <w:r w:rsidRPr="0077003A">
        <w:t>R E P U B L I K A   H R V A T S K A</w:t>
      </w:r>
    </w:p>
    <w:p w:rsidRDefault="0077003A" w:rsidP="008C04AA" w:rsidR="0077003A" w:rsidRPr="0077003A">
      <w:pPr>
        <w:jc w:val="center"/>
      </w:pPr>
    </w:p>
    <w:p w:rsidRDefault="008C04AA" w:rsidP="008C04AA" w:rsidR="008C04AA" w:rsidRPr="0077003A">
      <w:pPr>
        <w:jc w:val="center"/>
      </w:pPr>
      <w:r w:rsidRPr="0077003A">
        <w:t>R J E Š E N J E</w:t>
      </w:r>
    </w:p>
    <w:p w:rsidRDefault="008C04AA" w:rsidP="008C04AA" w:rsidR="008C04AA" w:rsidRPr="0077003A">
      <w:pPr>
        <w:jc w:val="both"/>
      </w:pPr>
    </w:p>
    <w:p w:rsidRDefault="008C04AA" w:rsidP="008C04AA" w:rsidR="008C04AA" w:rsidRPr="0077003A">
      <w:pPr>
        <w:jc w:val="both"/>
      </w:pPr>
      <w:r w:rsidRPr="0077003A">
        <w:tab/>
      </w:r>
      <w:r w:rsidR="008D67D3" w:rsidRPr="0077003A">
        <w:t xml:space="preserve">Trgovački sud u Pazinu, po sucu Ivanu Dujiću, </w:t>
      </w:r>
      <w:r w:rsidR="006108F9">
        <w:t>u</w:t>
      </w:r>
      <w:r w:rsidR="008D67D3" w:rsidRPr="0077003A">
        <w:t xml:space="preserve"> stečajno</w:t>
      </w:r>
      <w:r w:rsidR="006108F9">
        <w:t>m</w:t>
      </w:r>
      <w:r w:rsidR="008D67D3" w:rsidRPr="0077003A">
        <w:t xml:space="preserve"> postupk</w:t>
      </w:r>
      <w:r w:rsidR="006108F9">
        <w:t>u</w:t>
      </w:r>
      <w:r w:rsidR="008D67D3" w:rsidRPr="0077003A">
        <w:t xml:space="preserve"> nad dužnikom </w:t>
      </w:r>
      <w:r w:rsidR="00EB787F" w:rsidRPr="0077003A">
        <w:t xml:space="preserve">FOLAN d.o.o. </w:t>
      </w:r>
      <w:r w:rsidR="006211D3">
        <w:t xml:space="preserve">u stečaju </w:t>
      </w:r>
      <w:r w:rsidR="00EB787F" w:rsidRPr="0077003A">
        <w:t xml:space="preserve">Pula, Prilaz </w:t>
      </w:r>
      <w:proofErr w:type="spellStart"/>
      <w:r w:rsidR="00EB787F" w:rsidRPr="0077003A">
        <w:t>Puljskih</w:t>
      </w:r>
      <w:proofErr w:type="spellEnd"/>
      <w:r w:rsidR="00EB787F" w:rsidRPr="0077003A">
        <w:t xml:space="preserve"> Španjolskih boraca 4, OIB: 866197345</w:t>
      </w:r>
      <w:r w:rsidR="006211D3">
        <w:t>73, 11</w:t>
      </w:r>
      <w:r w:rsidR="008D67D3" w:rsidRPr="0077003A">
        <w:t xml:space="preserve">. </w:t>
      </w:r>
      <w:r w:rsidR="006211D3">
        <w:t>listopada</w:t>
      </w:r>
      <w:r w:rsidR="008D67D3" w:rsidRPr="0077003A">
        <w:t xml:space="preserve"> 2016.</w:t>
      </w:r>
    </w:p>
    <w:p w:rsidRDefault="008C04AA" w:rsidP="008C04AA" w:rsidR="008C04AA" w:rsidRPr="0077003A">
      <w:pPr>
        <w:jc w:val="center"/>
      </w:pPr>
      <w:r w:rsidRPr="0077003A">
        <w:t>r i j e š i o  j e</w:t>
      </w:r>
    </w:p>
    <w:p w:rsidRDefault="008C04AA" w:rsidP="008C04AA" w:rsidR="008C04AA" w:rsidRPr="0077003A">
      <w:pPr>
        <w:jc w:val="center"/>
      </w:pPr>
    </w:p>
    <w:p w:rsidRDefault="008C04AA" w:rsidP="008C04AA" w:rsidR="006211D3">
      <w:pPr>
        <w:jc w:val="both"/>
      </w:pPr>
      <w:r w:rsidRPr="0077003A">
        <w:tab/>
      </w:r>
      <w:r w:rsidR="006211D3" w:rsidRPr="006211D3">
        <w:t xml:space="preserve">Nalaže se zemljišnoknjižnom odjelu Općinskog suda u Puli-Pola, </w:t>
      </w:r>
      <w:r w:rsidR="00AE777B">
        <w:t xml:space="preserve">Stalne službe u Labinu, </w:t>
      </w:r>
      <w:r w:rsidR="006211D3" w:rsidRPr="006211D3">
        <w:t xml:space="preserve">da izvrši upis otvaranja stečajnog postupka nad društvom FOLAN d.o.o. Pula, Prilaz </w:t>
      </w:r>
      <w:proofErr w:type="spellStart"/>
      <w:r w:rsidR="006211D3" w:rsidRPr="006211D3">
        <w:t>Puljskih</w:t>
      </w:r>
      <w:proofErr w:type="spellEnd"/>
      <w:r w:rsidR="006211D3" w:rsidRPr="006211D3">
        <w:t xml:space="preserve"> Španjolskih boraca 4, OIB: 86619734573, na sljedećim nekretninama:</w:t>
      </w:r>
    </w:p>
    <w:p w:rsidRDefault="006211D3" w:rsidP="00AE777B" w:rsidR="006211D3">
      <w:r>
        <w:tab/>
        <w:t xml:space="preserve">- </w:t>
      </w:r>
      <w:proofErr w:type="spellStart"/>
      <w:r>
        <w:t>k.č</w:t>
      </w:r>
      <w:proofErr w:type="spellEnd"/>
      <w:r>
        <w:t xml:space="preserve">. br. 104/ZGR, štala </w:t>
      </w:r>
      <w:r w:rsidR="00AE777B">
        <w:t xml:space="preserve">površine </w:t>
      </w:r>
      <w:r>
        <w:t>38</w:t>
      </w:r>
      <w:r w:rsidR="00AE777B">
        <w:t xml:space="preserve">m2 i k.č.br. 105/ZGR kuća površine 19m2, obje upisane u </w:t>
      </w:r>
      <w:proofErr w:type="spellStart"/>
      <w:r w:rsidR="00AE777B">
        <w:t>z.k</w:t>
      </w:r>
      <w:proofErr w:type="spellEnd"/>
      <w:r w:rsidR="00AE777B">
        <w:t xml:space="preserve">. ul. </w:t>
      </w:r>
      <w:r>
        <w:t>2643</w:t>
      </w:r>
      <w:r w:rsidR="00AE777B">
        <w:t xml:space="preserve"> </w:t>
      </w:r>
      <w:r>
        <w:t>K</w:t>
      </w:r>
      <w:r w:rsidR="00AE777B">
        <w:t xml:space="preserve">.O. </w:t>
      </w:r>
      <w:proofErr w:type="spellStart"/>
      <w:r w:rsidR="00AE777B">
        <w:t>Pićan</w:t>
      </w:r>
      <w:proofErr w:type="spellEnd"/>
      <w:r w:rsidR="00AE777B">
        <w:t xml:space="preserve">. </w:t>
      </w:r>
    </w:p>
    <w:p w:rsidRDefault="0073321E" w:rsidP="006211D3" w:rsidR="0073321E" w:rsidRPr="0077003A"/>
    <w:p w:rsidRDefault="008C04AA" w:rsidP="008C04AA" w:rsidR="008C04AA" w:rsidRPr="0077003A">
      <w:pPr>
        <w:jc w:val="center"/>
      </w:pPr>
      <w:r w:rsidRPr="0077003A">
        <w:t>Obrazloženje</w:t>
      </w:r>
    </w:p>
    <w:p w:rsidRDefault="00664682" w:rsidP="008C04AA" w:rsidR="00664682" w:rsidRPr="0077003A">
      <w:pPr>
        <w:jc w:val="both"/>
      </w:pPr>
    </w:p>
    <w:p w:rsidRDefault="00664682" w:rsidP="006211D3" w:rsidR="006211D3">
      <w:pPr>
        <w:jc w:val="both"/>
      </w:pPr>
      <w:r w:rsidRPr="0077003A">
        <w:tab/>
      </w:r>
      <w:r w:rsidR="006211D3">
        <w:t>Rješenjem ovog suda p</w:t>
      </w:r>
      <w:r w:rsidR="006211D3" w:rsidRPr="002E0070">
        <w:t>osl.br.</w:t>
      </w:r>
      <w:r w:rsidR="006211D3">
        <w:t xml:space="preserve"> </w:t>
      </w:r>
      <w:r w:rsidR="006211D3" w:rsidRPr="002E0070">
        <w:t>St-</w:t>
      </w:r>
      <w:r w:rsidR="00AE777B">
        <w:t>66</w:t>
      </w:r>
      <w:r w:rsidR="006211D3" w:rsidRPr="002E0070">
        <w:t>5</w:t>
      </w:r>
      <w:r w:rsidR="00AE777B">
        <w:t>/16-18</w:t>
      </w:r>
      <w:r w:rsidR="006211D3">
        <w:t xml:space="preserve"> od </w:t>
      </w:r>
      <w:r w:rsidR="00AE777B">
        <w:t>14</w:t>
      </w:r>
      <w:r w:rsidR="006211D3">
        <w:t xml:space="preserve">. </w:t>
      </w:r>
      <w:r w:rsidR="00AE777B">
        <w:t>srpnja</w:t>
      </w:r>
      <w:r w:rsidR="006211D3">
        <w:t xml:space="preserve"> 2016. otvoren je stečajni postupak nad dužnikom </w:t>
      </w:r>
      <w:r w:rsidR="00AE777B" w:rsidRPr="00AE777B">
        <w:t xml:space="preserve">FOLAN d.o.o. Pula, Prilaz </w:t>
      </w:r>
      <w:proofErr w:type="spellStart"/>
      <w:r w:rsidR="00AE777B" w:rsidRPr="00AE777B">
        <w:t>Puljskih</w:t>
      </w:r>
      <w:proofErr w:type="spellEnd"/>
      <w:r w:rsidR="00AE777B" w:rsidRPr="00AE777B">
        <w:t xml:space="preserve"> Španjolskih boraca 4, OIB: 86619734573</w:t>
      </w:r>
      <w:r w:rsidR="006211D3">
        <w:t xml:space="preserve">. </w:t>
      </w:r>
      <w:r w:rsidR="006211D3" w:rsidRPr="00CD0EDC">
        <w:t>U izvješću stečajni upravitelj je naveo da je dužnik vlasnik nekretnin</w:t>
      </w:r>
      <w:r w:rsidR="006211D3">
        <w:t>e</w:t>
      </w:r>
      <w:r w:rsidR="006211D3" w:rsidRPr="00CD0EDC">
        <w:t xml:space="preserve"> naveden</w:t>
      </w:r>
      <w:r w:rsidR="006211D3">
        <w:t>e</w:t>
      </w:r>
      <w:r w:rsidR="006211D3" w:rsidRPr="00CD0EDC">
        <w:t xml:space="preserve"> u izreci ovog rješenja.</w:t>
      </w:r>
      <w:r w:rsidR="006211D3">
        <w:t xml:space="preserve"> </w:t>
      </w:r>
      <w:r w:rsidR="006211D3" w:rsidRPr="00CD0EDC">
        <w:t xml:space="preserve">Stoga je, temeljem čl. 131. st.1. i 2. Stečajnog zakona (Narodne novine br. 71/2015) odlučeno kao u izreci. </w:t>
      </w:r>
    </w:p>
    <w:p w:rsidRDefault="00AE777B" w:rsidP="006211D3" w:rsidR="00AE777B" w:rsidRPr="00CD0EDC">
      <w:pPr>
        <w:jc w:val="both"/>
      </w:pPr>
    </w:p>
    <w:p w:rsidRDefault="006211D3" w:rsidP="006211D3" w:rsidR="006211D3" w:rsidRPr="00694576">
      <w:pPr>
        <w:jc w:val="center"/>
      </w:pPr>
      <w:r w:rsidRPr="00694576">
        <w:t xml:space="preserve">U Pazinu, </w:t>
      </w:r>
      <w:r w:rsidR="00AE777B">
        <w:t>11</w:t>
      </w:r>
      <w:r w:rsidRPr="00694576">
        <w:t xml:space="preserve">. </w:t>
      </w:r>
      <w:r>
        <w:t>listopada</w:t>
      </w:r>
      <w:r w:rsidRPr="00694576">
        <w:t xml:space="preserve"> 2016.</w:t>
      </w:r>
    </w:p>
    <w:p w:rsidRDefault="006211D3" w:rsidP="006211D3" w:rsidR="006211D3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Stečajni sudac</w:t>
      </w:r>
    </w:p>
    <w:p w:rsidRDefault="006211D3" w:rsidP="006211D3" w:rsidR="006211D3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 </w:t>
      </w:r>
    </w:p>
    <w:p w:rsidRDefault="006211D3" w:rsidP="006211D3" w:rsidR="006211D3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   Ivan Dujić </w:t>
      </w:r>
    </w:p>
    <w:p w:rsidRDefault="006211D3" w:rsidP="006211D3" w:rsidR="006211D3">
      <w:pPr>
        <w:jc w:val="both"/>
      </w:pPr>
    </w:p>
    <w:p w:rsidRDefault="006211D3" w:rsidP="006211D3" w:rsidR="006211D3">
      <w:pPr>
        <w:jc w:val="both"/>
      </w:pPr>
    </w:p>
    <w:p w:rsidRDefault="006211D3" w:rsidP="006211D3" w:rsidR="006211D3">
      <w:pPr>
        <w:jc w:val="both"/>
      </w:pPr>
    </w:p>
    <w:p w:rsidRDefault="006211D3" w:rsidP="006211D3" w:rsidR="006211D3" w:rsidRPr="00CD0EDC">
      <w:pPr>
        <w:jc w:val="both"/>
      </w:pPr>
      <w:r w:rsidRPr="00CD0EDC">
        <w:t xml:space="preserve">UPUTA O PRAVNOM LIJEKU: </w:t>
      </w:r>
    </w:p>
    <w:p w:rsidRDefault="006211D3" w:rsidP="006211D3" w:rsidR="006211D3" w:rsidRPr="00CD0EDC">
      <w:pPr>
        <w:jc w:val="both"/>
      </w:pPr>
      <w:r w:rsidRPr="00CD0EDC">
        <w:t xml:space="preserve">Protiv ovog rješenja može se podnijeti žalba u roku od 8 dana od dana dostave, a dostava se smatra obavljenom istekom osmoga dana od dana objave pismena na mrežnoj stranici e-oglasna ploča sudova (čl. 12. SZ-a). Žalba se podnosi ovome sudu u tri istovjetna primjerka, a o žalbi odlučuje Visoki trgovački sud Republike Hrvatske. </w:t>
      </w:r>
    </w:p>
    <w:p w:rsidRDefault="006211D3" w:rsidP="006211D3" w:rsidR="006211D3" w:rsidRPr="00CD0EDC">
      <w:pPr>
        <w:jc w:val="both"/>
      </w:pPr>
    </w:p>
    <w:p w:rsidRDefault="006211D3" w:rsidP="006211D3" w:rsidR="006211D3" w:rsidRPr="00CD0EDC">
      <w:pPr>
        <w:jc w:val="both"/>
      </w:pPr>
      <w:r w:rsidRPr="00CD0EDC">
        <w:t>DNA:</w:t>
      </w:r>
    </w:p>
    <w:p w:rsidRDefault="006211D3" w:rsidP="006211D3" w:rsidR="006211D3" w:rsidRPr="00CD0EDC">
      <w:pPr>
        <w:jc w:val="both"/>
      </w:pPr>
      <w:r w:rsidRPr="00CD0EDC">
        <w:t>- e-oglasna ploča (8 dana)</w:t>
      </w:r>
    </w:p>
    <w:p w:rsidRDefault="006211D3" w:rsidP="006211D3" w:rsidR="006211D3" w:rsidRPr="00CD0EDC">
      <w:pPr>
        <w:jc w:val="both"/>
      </w:pPr>
      <w:r w:rsidRPr="00CD0EDC">
        <w:t xml:space="preserve">- </w:t>
      </w:r>
      <w:r w:rsidRPr="003531AA">
        <w:t>Općinsko</w:t>
      </w:r>
      <w:r>
        <w:t>m</w:t>
      </w:r>
      <w:r w:rsidRPr="003531AA">
        <w:t xml:space="preserve"> sud</w:t>
      </w:r>
      <w:r>
        <w:t>u</w:t>
      </w:r>
      <w:r w:rsidRPr="003531AA">
        <w:t xml:space="preserve"> u Puli, </w:t>
      </w:r>
      <w:r>
        <w:t xml:space="preserve">Stalnoj službi u Labinu, </w:t>
      </w:r>
      <w:r w:rsidRPr="00CD0EDC">
        <w:t>zemljišnoknjižnom odjelu</w:t>
      </w:r>
    </w:p>
    <w:p w:rsidRDefault="006211D3" w:rsidR="00945BC8" w:rsidRPr="0077003A">
      <w:pPr>
        <w:jc w:val="both"/>
      </w:pPr>
      <w:r w:rsidRPr="00CD0EDC">
        <w:t>- stečajnom upravitelju</w:t>
      </w:r>
      <w:r>
        <w:t xml:space="preserve"> </w:t>
      </w:r>
      <w:r w:rsidR="0077003A" w:rsidRPr="0077003A">
        <w:t>Dražen</w:t>
      </w:r>
      <w:r>
        <w:t>u</w:t>
      </w:r>
      <w:r w:rsidR="0077003A" w:rsidRPr="0077003A">
        <w:t xml:space="preserve"> </w:t>
      </w:r>
      <w:proofErr w:type="spellStart"/>
      <w:r w:rsidR="0077003A" w:rsidRPr="0077003A">
        <w:t>Vidman</w:t>
      </w:r>
      <w:r>
        <w:t>u</w:t>
      </w:r>
      <w:proofErr w:type="spellEnd"/>
      <w:r w:rsidR="0077003A" w:rsidRPr="0077003A">
        <w:t xml:space="preserve"> iz Ivanca,V. Nazora 77</w:t>
      </w:r>
      <w:r>
        <w:t>, na znanje</w:t>
      </w:r>
    </w:p>
    <w:sectPr w:rsidSect="0077003A" w:rsidR="00945BC8" w:rsidRPr="0077003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F20" w:rsidP="008C04AA" w:rsidR="00AE0F20">
      <w:r>
        <w:separator/>
      </w:r>
    </w:p>
  </w:endnote>
  <w:endnote w:id="0" w:type="continuationSeparator">
    <w:p w:rsidRDefault="00AE0F20" w:rsidP="008C04AA" w:rsidR="00AE0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F20" w:rsidP="008C04AA" w:rsidR="00AE0F20">
      <w:r>
        <w:separator/>
      </w:r>
    </w:p>
  </w:footnote>
  <w:footnote w:id="0" w:type="continuationSeparator">
    <w:p w:rsidRDefault="00AE0F20" w:rsidP="008C04AA" w:rsidR="00AE0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6FE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7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211D3" w:rsidRPr="006211D3">
      <w:t>Posl.br.: 10 St-665/16-32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EB787F">
      <w:t>665</w:t>
    </w:r>
    <w:r w:rsidR="008D67D3" w:rsidRPr="008D67D3">
      <w:t>/1</w:t>
    </w:r>
    <w:r w:rsidR="00EB787F">
      <w:t>6</w:t>
    </w:r>
    <w:r w:rsidR="006211D3">
      <w:t>-32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60550"/>
    <w:rsid w:val="000D7CB0"/>
    <w:rsid w:val="00153A82"/>
    <w:rsid w:val="001A1476"/>
    <w:rsid w:val="001E75F6"/>
    <w:rsid w:val="00220C40"/>
    <w:rsid w:val="002668F5"/>
    <w:rsid w:val="002B1A3F"/>
    <w:rsid w:val="002C6DB4"/>
    <w:rsid w:val="002D0ACD"/>
    <w:rsid w:val="00321E37"/>
    <w:rsid w:val="0035048B"/>
    <w:rsid w:val="00397776"/>
    <w:rsid w:val="003A214E"/>
    <w:rsid w:val="003E1935"/>
    <w:rsid w:val="004336B9"/>
    <w:rsid w:val="00440884"/>
    <w:rsid w:val="00443C91"/>
    <w:rsid w:val="00486F3D"/>
    <w:rsid w:val="004A2979"/>
    <w:rsid w:val="004F2194"/>
    <w:rsid w:val="00546FEA"/>
    <w:rsid w:val="00554328"/>
    <w:rsid w:val="005B6B0F"/>
    <w:rsid w:val="005C7566"/>
    <w:rsid w:val="005E4638"/>
    <w:rsid w:val="005F33ED"/>
    <w:rsid w:val="005F57AE"/>
    <w:rsid w:val="006108F9"/>
    <w:rsid w:val="006211D3"/>
    <w:rsid w:val="00664682"/>
    <w:rsid w:val="00692004"/>
    <w:rsid w:val="006C4AE6"/>
    <w:rsid w:val="006E061C"/>
    <w:rsid w:val="0073321E"/>
    <w:rsid w:val="0077003A"/>
    <w:rsid w:val="00774CCA"/>
    <w:rsid w:val="00887DAA"/>
    <w:rsid w:val="00896573"/>
    <w:rsid w:val="008C04AA"/>
    <w:rsid w:val="008D67D3"/>
    <w:rsid w:val="00945BC8"/>
    <w:rsid w:val="00985388"/>
    <w:rsid w:val="009900B8"/>
    <w:rsid w:val="00A347DB"/>
    <w:rsid w:val="00A36529"/>
    <w:rsid w:val="00A85502"/>
    <w:rsid w:val="00AE0F20"/>
    <w:rsid w:val="00AE777B"/>
    <w:rsid w:val="00AF2FA5"/>
    <w:rsid w:val="00B33E68"/>
    <w:rsid w:val="00B4030D"/>
    <w:rsid w:val="00B90BC5"/>
    <w:rsid w:val="00BC1152"/>
    <w:rsid w:val="00BC6E78"/>
    <w:rsid w:val="00C145B7"/>
    <w:rsid w:val="00C764D7"/>
    <w:rsid w:val="00CA16DB"/>
    <w:rsid w:val="00CB6E60"/>
    <w:rsid w:val="00CD29E7"/>
    <w:rsid w:val="00CE38D4"/>
    <w:rsid w:val="00D25E6F"/>
    <w:rsid w:val="00D25F40"/>
    <w:rsid w:val="00D32A1E"/>
    <w:rsid w:val="00D72E95"/>
    <w:rsid w:val="00DE0F0E"/>
    <w:rsid w:val="00E60ABE"/>
    <w:rsid w:val="00EB0698"/>
    <w:rsid w:val="00EB787F"/>
    <w:rsid w:val="00EE7DC4"/>
    <w:rsid w:val="00F07B51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F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F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F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F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F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F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F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F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</izvorni_sadrzaj>
    <derivirana_varijabla naziv="DomainObject.Predmet.Opis_1">prileži ZELENI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</izvorni_sadrzaj>
    <derivirana_varijabla naziv="DomainObject.Predmet.SudioniciListNaziv_1">
      <item>FINANCIJSKA AGENCIJA, RC RIJEKA, PODRUŽNICA PULA, PULA</item>
      <item>FOLAN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</izvorni_sadrzaj>
    <derivirana_varijabla naziv="DomainObject.Predmet.SudioniciListNazivOIB_1">
      <item>, OIB 85821130368</item>
      <item>, OIB 86619734573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1397</properties:Characters>
  <properties:Lines>45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2016-10-11T12:10:00Z</dcterms:created>
  <dc:creator>Jasmina Matika</dc:creator>
  <cp:lastModifiedBy>Sanja Lakošeljac</cp:lastModifiedBy>
  <cp:lastPrinted>2015-12-22T09:50:00Z</cp:lastPrinted>
  <dcterms:modified xmlns:xsi="http://www.w3.org/2001/XMLSchema-instance" xsi:type="dcterms:W3CDTF">2016-10-11T12:44:00Z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