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2499" w14:paraId="dae2499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6A6BFD">
        <w:rPr>
          <w:rFonts w:cs="Arial" w:hAnsi="Arial" w:ascii="Arial"/>
          <w:szCs w:val="24"/>
          <w:lang w:val="hr-HR"/>
        </w:rPr>
        <w:t>638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FD5062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6733D4">
        <w:rPr>
          <w:rFonts w:cs="Arial" w:hAnsi="Arial" w:ascii="Arial"/>
        </w:rPr>
        <w:t xml:space="preserve">RELEGO d.o.o. </w:t>
      </w:r>
      <w:r w:rsidR="00FD5062" w:rsidRPr="00FD5062">
        <w:rPr>
          <w:rFonts w:cs="Arial" w:hAnsi="Arial" w:ascii="Arial"/>
        </w:rPr>
        <w:t>iz Zagreba, Ljudevita Gaja 7, MBS:080146361, OIB:60472324032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565DA0" w:rsidRPr="00FD5062">
        <w:rPr>
          <w:rFonts w:cs="Arial" w:hAnsi="Arial" w:ascii="Arial"/>
        </w:rPr>
        <w:t>RELEGO d.o.o. iz Zagreba, Ljudevita Gaja 7, MBS:080146361, OIB:60472324032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940484" w:rsidRPr="00940484">
        <w:rPr>
          <w:rFonts w:cs="Arial" w:hAnsi="Arial" w:ascii="Arial"/>
          <w:szCs w:val="24"/>
          <w:lang w:val="hr-HR"/>
        </w:rPr>
        <w:t>DAVID JAKOVLJEVIĆ, Sesvete, Kašinska 7, OIB: 63014812654</w:t>
      </w:r>
      <w:r w:rsidR="002F7877" w:rsidRPr="00940484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565DA0" w:rsidRPr="00FD5062">
        <w:rPr>
          <w:rFonts w:cs="Arial" w:hAnsi="Arial" w:ascii="Arial"/>
        </w:rPr>
        <w:t>RELEGO d.o.o. iz Zagreba, Ljudevita Gaja 7, MBS:080146361, OIB:60472324032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565DA0">
        <w:rPr>
          <w:rFonts w:cs="Arial" w:hAnsi="Arial" w:ascii="Arial"/>
          <w:szCs w:val="24"/>
          <w:lang w:val="hr-HR"/>
        </w:rPr>
        <w:t>638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733D4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4F0B"/>
    <w:rsid w:val="008A06E2"/>
    <w:rsid w:val="008A6C49"/>
    <w:rsid w:val="008C5284"/>
    <w:rsid w:val="008C66DC"/>
    <w:rsid w:val="008D58E9"/>
    <w:rsid w:val="0090010E"/>
    <w:rsid w:val="00940484"/>
    <w:rsid w:val="00946A51"/>
    <w:rsid w:val="00947428"/>
    <w:rsid w:val="00971FF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E03A85"/>
    <w:rsid w:val="00E0557C"/>
    <w:rsid w:val="00E100D4"/>
    <w:rsid w:val="00E129BA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8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8E9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8E9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8E9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8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8E9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8E9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8E9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RELEGO d.o.o. zastupanog po punomoćniku Roman Kalil</izvorni_sadrzaj>
    <derivirana_varijabla naziv="DomainObject.Predmet.ProtustrankaFormated_1">  RELEGO d.o.o. zastupanog po punomoćniku Roman Kalil</derivirana_varijabla>
  </DomainObject.Predmet.ProtustrankaFormated>
  <DomainObject.Predmet.ProtustrankaFormatedOIB>
    <izvorni_sadrzaj>  RELEGO d.o.o., OIB 60472324032 zastupanog po punomoćniku Roman Kalil</izvorni_sadrzaj>
    <derivirana_varijabla naziv="DomainObject.Predmet.ProtustrankaFormatedOIB_1">  RELEGO d.o.o., OIB 60472324032 zastupanog po punomoćniku Roman Kalil</derivirana_varijabla>
  </DomainObject.Predmet.ProtustrankaFormatedOIB>
  <DomainObject.Predmet.ProtustrankaFormatedWithAdress>
    <izvorni_sadrzaj> RELEGO d.o.o., Ljudevita Gaja 7, 10000 Zagreb zastupanog po punomoćniku Roman Kalil</izvorni_sadrzaj>
    <derivirana_varijabla naziv="DomainObject.Predmet.ProtustrankaFormatedWithAdress_1"> RELEGO d.o.o., Ljudevita Gaja 7, 10000 Zagreb zastupanog po punomoćniku Roman Kalil</derivirana_varijabla>
  </DomainObject.Predmet.ProtustrankaFormatedWithAdress>
  <DomainObject.Predmet.ProtustrankaFormatedWithAdressOIB>
    <izvorni_sadrzaj> RELEGO d.o.o., OIB 60472324032, Ljudevita Gaja 7, 10000 Zagreb zastupanog po punomoćniku Roman Kalil</izvorni_sadrzaj>
    <derivirana_varijabla naziv="DomainObject.Predmet.ProtustrankaFormatedWithAdressOIB_1"> RELEGO d.o.o., OIB 60472324032, Ljudevita Gaja 7, 10000 Zagreb zastupanog po punomoćniku Roman Kalil</derivirana_varijabla>
  </DomainObject.Predmet.ProtustrankaFormatedWithAdressOIB>
  <DomainObject.Predmet.ProtustrankaWithAdress>
    <izvorni_sadrzaj>RELEGO d.o.o. Ljudevita Gaja 7, 10000 Zagreb</izvorni_sadrzaj>
    <derivirana_varijabla naziv="DomainObject.Predmet.ProtustrankaWithAdress_1">RELEGO d.o.o. Ljudevita Gaja 7, 10000 Zagreb</derivirana_varijabla>
  </DomainObject.Predmet.ProtustrankaWithAdress>
  <DomainObject.Predmet.ProtustrankaWithAdressOIB>
    <izvorni_sadrzaj>RELEGO d.o.o., OIB 60472324032, Ljudevita Gaja 7, 10000 Zagreb</izvorni_sadrzaj>
    <derivirana_varijabla naziv="DomainObject.Predmet.ProtustrankaWithAdressOIB_1">RELEGO d.o.o., OIB 60472324032, Ljudevita Gaja 7, 10000 Zagreb</derivirana_varijabla>
  </DomainObject.Predmet.ProtustrankaWithAdressOIB>
  <DomainObject.Predmet.ProtustrankaNazivFormated>
    <izvorni_sadrzaj>RELEGO d.o.o.</izvorni_sadrzaj>
    <derivirana_varijabla naziv="DomainObject.Predmet.ProtustrankaNazivFormated_1">RELEGO d.o.o.</derivirana_varijabla>
  </DomainObject.Predmet.ProtustrankaNazivFormated>
  <DomainObject.Predmet.ProtustrankaNazivFormatedOIB>
    <izvorni_sadrzaj>RELEGO d.o.o., OIB 60472324032</izvorni_sadrzaj>
    <derivirana_varijabla naziv="DomainObject.Predmet.ProtustrankaNazivFormatedOIB_1">RELEGO d.o.o., OIB 60472324032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RELEGO d.o.o. zastupanog po punomoćniku Roman Kalil</item>
    </izvorni_sadrzaj>
    <derivirana_varijabla naziv="DomainObject.Predmet.ProtuStrankaListFormated_1">
      <item>RELEGO d.o.o. zastupanog po punomoćniku Roman Kalil</item>
    </derivirana_varijabla>
  </DomainObject.Predmet.ProtuStrankaListFormated>
  <DomainObject.Predmet.ProtuStrankaListFormatedOIB>
    <izvorni_sadrzaj>
      <item>RELEGO d.o.o., OIB 60472324032 zastupanog po punomoćniku Roman Kalil</item>
    </izvorni_sadrzaj>
    <derivirana_varijabla naziv="DomainObject.Predmet.ProtuStrankaListFormatedOIB_1">
      <item>RELEGO d.o.o., OIB 60472324032 zastupanog po punomoćniku Roman Kalil</item>
    </derivirana_varijabla>
  </DomainObject.Predmet.ProtuStrankaListFormatedOIB>
  <DomainObject.Predmet.ProtuStrankaListFormatedWithAdress>
    <izvorni_sadrzaj>
      <item>RELEGO d.o.o., Ljudevita Gaja 7, 10000 Zagreb zastupanog po punomoćniku Roman Kalil</item>
    </izvorni_sadrzaj>
    <derivirana_varijabla naziv="DomainObject.Predmet.ProtuStrankaListFormatedWithAdress_1">
      <item>RELEGO d.o.o., Ljudevita Gaja 7, 10000 Zagreb zastupanog po punomoćniku Roman Kalil</item>
    </derivirana_varijabla>
  </DomainObject.Predmet.ProtuStrankaListFormatedWithAdress>
  <DomainObject.Predmet.ProtuStrankaListFormatedWithAdressOIB>
    <izvorni_sadrzaj>
      <item>RELEGO d.o.o., OIB 60472324032, Ljudevita Gaja 7, 10000 Zagreb zastupanog po punomoćniku Roman Kalil</item>
    </izvorni_sadrzaj>
    <derivirana_varijabla naziv="DomainObject.Predmet.ProtuStrankaListFormatedWithAdressOIB_1">
      <item>RELEGO d.o.o., OIB 60472324032, Ljudevita Gaja 7, 10000 Zagreb zastupanog po punomoćniku Roman Kalil</item>
    </derivirana_varijabla>
  </DomainObject.Predmet.ProtuStrankaListFormatedWithAdressOIB>
  <DomainObject.Predmet.ProtuStrankaListNazivFormated>
    <izvorni_sadrzaj>
      <item>RELEGO d.o.o.</item>
    </izvorni_sadrzaj>
    <derivirana_varijabla naziv="DomainObject.Predmet.ProtuStrankaListNazivFormated_1">
      <item>RELEGO d.o.o.</item>
    </derivirana_varijabla>
  </DomainObject.Predmet.ProtuStrankaListNazivFormated>
  <DomainObject.Predmet.ProtuStrankaListNazivFormatedOIB>
    <izvorni_sadrzaj>
      <item>RELEGO d.o.o., OIB 60472324032</item>
    </izvorni_sadrzaj>
    <derivirana_varijabla naziv="DomainObject.Predmet.ProtuStrankaListNazivFormatedOIB_1">
      <item>RELEGO d.o.o., OIB 60472324032</item>
    </derivirana_varijabla>
  </DomainObject.Predmet.ProtuStrankaListNazivFormatedOIB>
  <DomainObject.Predmet.OstaliListFormated>
    <izvorni_sadrzaj>
      <item>Roman Kalil punomoćnik sudionika u postupku RELEGO d.o.o.</item>
    </izvorni_sadrzaj>
    <derivirana_varijabla naziv="DomainObject.Predmet.OstaliListFormated_1">
      <item>Roman Kalil punomoćnik sudionika u postupku RELEGO d.o.o.</item>
    </derivirana_varijabla>
  </DomainObject.Predmet.OstaliListFormated>
  <DomainObject.Predmet.OstaliListFormatedOIB>
    <izvorni_sadrzaj>
      <item>Roman Kalil, OIB 74484910144 punomoćnik sudionika u postupku RELEGO d.o.o.</item>
    </izvorni_sadrzaj>
    <derivirana_varijabla naziv="DomainObject.Predmet.OstaliListFormatedOIB_1">
      <item>Roman Kalil, OIB 74484910144 punomoćnik sudionika u postupku RELEGO d.o.o.</item>
    </derivirana_varijabla>
  </DomainObject.Predmet.OstaliListFormatedOIB>
  <DomainObject.Predmet.OstaliListFormatedWithAdress>
    <izvorni_sadrzaj>
      <item>Roman Kalil, Vlaška 125, 10000 Zagreb punomoćnik sudionika u postupku RELEGO d.o.o.</item>
    </izvorni_sadrzaj>
    <derivirana_varijabla naziv="DomainObject.Predmet.OstaliListFormatedWithAdress_1">
      <item>Roman Kalil, Vlaška 125, 10000 Zagreb punomoćnik sudionika u postupku RELEGO d.o.o.</item>
    </derivirana_varijabla>
  </DomainObject.Predmet.OstaliListFormatedWithAdress>
  <DomainObject.Predmet.OstaliListFormatedWithAdressOIB>
    <izvorni_sadrzaj>
      <item>Roman Kalil, OIB 74484910144, Vlaška 125, 10000 Zagreb punomoćnik sudionika u postupku RELEGO d.o.o.</item>
    </izvorni_sadrzaj>
    <derivirana_varijabla naziv="DomainObject.Predmet.OstaliListFormatedWithAdressOIB_1">
      <item>Roman Kalil, OIB 74484910144, Vlaška 125, 10000 Zagreb punomoćnik sudionika u postupku RELEGO d.o.o.</item>
    </derivirana_varijabla>
  </DomainObject.Predmet.OstaliListFormatedWithAdressOIB>
  <DomainObject.Predmet.OstaliListNazivFormated>
    <izvorni_sadrzaj>
      <item>Roman Kalil</item>
    </izvorni_sadrzaj>
    <derivirana_varijabla naziv="DomainObject.Predmet.OstaliListNazivFormated_1">
      <item>Roman Kalil</item>
    </derivirana_varijabla>
  </DomainObject.Predmet.OstaliListNazivFormated>
  <DomainObject.Predmet.OstaliListNazivFormatedOIB>
    <izvorni_sadrzaj>
      <item>Roman Kalil, OIB 74484910144</item>
    </izvorni_sadrzaj>
    <derivirana_varijabla naziv="DomainObject.Predmet.OstaliListNazivFormatedOIB_1">
      <item>Roman Kalil, OIB 74484910144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RELEGO d.o.o.</izvorni_sadrzaj>
    <derivirana_varijabla naziv="DomainObject.Predmet.ProtustrankaIDrugi_1">RELEGO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RELEGO d.o.o., OIB 60472324032, Ljudevita Gaja 7, 10000 Zagreb</izvorni_sadrzaj>
    <derivirana_varijabla naziv="DomainObject.Predmet.ProtustrankaIDrugiAdressOIB_1">RELEGO d.o.o., OIB 60472324032, Ljudevita Gaja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RELEGO d.o.o.</item>
      <item>FINA Regionalni centar Zagreb</item>
      <item>Roman Kalil</item>
    </izvorni_sadrzaj>
    <derivirana_varijabla naziv="DomainObject.Predmet.SudioniciListNaziv_1">
      <item>RELEGO d.o.o.</item>
      <item>FINA Regionalni centar Zagreb</item>
      <item>Roman Kalil</item>
    </derivirana_varijabla>
  </DomainObject.Predmet.SudioniciListNaziv>
  <DomainObject.Predmet.SudioniciListAdressOIB>
    <izvorni_sadrzaj>
      <item>RELEGO d.o.o., OIB 60472324032, Ljudevita Gaja 7,10000 Zagreb</item>
      <item>FINA Regionalni centar Zagreb, OIB 85821130368, Trg svibanjskih žrtava 1995. 1,10000 Zagreb</item>
      <item>Roman Kalil, OIB 74484910144, Vlaška 125,10000 Zagreb</item>
    </izvorni_sadrzaj>
    <derivirana_varijabla naziv="DomainObject.Predmet.SudioniciListAdressOIB_1">
      <item>RELEGO d.o.o., OIB 60472324032, Ljudevita Gaja 7,10000 Zagreb</item>
      <item>FINA Regionalni centar Zagreb, OIB 85821130368, Trg svibanjskih žrtava 1995. 1,10000 Zagreb</item>
      <item>Roman Kalil, OIB 74484910144, Vlaška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60472324032</item>
      <item>, OIB 85821130368</item>
      <item>, OIB 74484910144</item>
    </izvorni_sadrzaj>
    <derivirana_varijabla naziv="DomainObject.Predmet.SudioniciListNazivOIB_1">
      <item>, OIB 60472324032</item>
      <item>, OIB 85821130368</item>
      <item>, OIB 74484910144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715</properties:Words>
  <properties:Characters>3859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2016-10-24T10:57:00Z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2016-10-24T12:24:00Z</dcterms:modified>
  <cp:revision>8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