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f1d2" w14:paraId="dc3f1d2" w:rsidRDefault="00AD534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5343" w:rsidP="00AD5343" w:rsidR="00AD5343">
      <w:pPr>
        <w:pStyle w:val="Bezproreda"/>
      </w:pPr>
      <w:r>
        <w:t xml:space="preserve">    </w:t>
      </w:r>
    </w:p>
    <w:p w:rsidRDefault="00AD5343" w:rsidP="00AD5343" w:rsidR="00AD5343">
      <w:pPr>
        <w:pStyle w:val="Bezproreda"/>
      </w:pPr>
    </w:p>
    <w:p w:rsidRDefault="00AD5343" w:rsidP="00AD5343" w:rsidR="00AE649C">
      <w:pPr>
        <w:pStyle w:val="Bezproreda"/>
      </w:pPr>
      <w:r>
        <w:t xml:space="preserve">     Republika Hrvatska</w:t>
      </w:r>
    </w:p>
    <w:p w:rsidRDefault="00AD5343" w:rsidP="00AD5343" w:rsidR="00AD5343">
      <w:pPr>
        <w:pStyle w:val="Bezproreda"/>
      </w:pPr>
      <w:r>
        <w:t>Trgovački sud u Bjelovaru</w:t>
      </w:r>
    </w:p>
    <w:p w:rsidRDefault="00AD5343" w:rsidP="00AD5343" w:rsidR="00AD5343" w:rsidRPr="00B76F3C">
      <w:pPr>
        <w:pStyle w:val="Bezproreda"/>
      </w:pPr>
      <w:r>
        <w:t>Bjelovar, Dr. I. Lebovića 42.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St-548/2017-9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TRANS-PROMET d.o.o. za usluge Odranski Obrež, Dr. Luje Naletilića 67 G, OIB: 98092635093, 22. studenog 2017.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Marinu Jukić iz Knina, Josipa Hatzea 11, OIB: 98179643584,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50-548-17 </w:t>
      </w:r>
      <w:r>
        <w:rPr>
          <w:rFonts w:cs="Times New Roman" w:eastAsia="Times New Roman"/>
          <w:lang w:eastAsia="hr-HR"/>
        </w:rPr>
        <w:t xml:space="preserve">i dodatni iznos predujma od 3.000,00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HR05 540-548-17.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Marino Jukić iz Knina ne uplati predujam u roku određenom u toč. 1. izreke ovog rješenja za daljnje postupanje u provedbi naplate bit će nadležna Financijska agencija.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5343" w:rsidP="00AD5343" w:rsidR="00AD5343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TRANS-PROMET d.o.o. za usluge Odranski Obrež, Dr. Luje Naletilića 67 G, OIB: 98092635093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50-548-17, a novčana sredstva u iznosu od </w:t>
      </w:r>
      <w:r>
        <w:rPr>
          <w:rFonts w:cs="Times New Roman" w:eastAsia="Times New Roman"/>
          <w:lang w:eastAsia="hr-HR"/>
        </w:rPr>
        <w:t xml:space="preserve">3.000,00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HR05 540-548-17.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TRANS-PROMET d.o.o. za usluge Odranski Obrež, Dr. Luje Naletilića 67 G, OIB: 98092635093. U prijedlogu navodi da na dan 11. rujna  2016. godine dužnik u očevidniku redoslijeda osnova za plaćanje ima evidentirane neizvršene osnove za plaćanje u neprekidnom razdoblju od 120 dana u ukupnom iznosu od 1.262.372,73 kuna.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Marino Jukić iz Knina, J. Hatza 11, OIB: 98179643584.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Marino Jukić postojala istekom razdoblja od 60 dana i on je najkasnije u daljnjem roku od 21 dan bio dužan podnijeti prijedlog za pokretanje stečajnog postupka, što nije učinio.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  <w:r>
        <w:rPr>
          <w:rFonts w:cs="Times New Roman" w:eastAsia="Times New Roman"/>
          <w:lang w:eastAsia="hr-HR"/>
        </w:rPr>
        <w:lastRenderedPageBreak/>
        <w:t xml:space="preserve">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studenog 2017.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Vesna Dragišić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D5343" w:rsidP="00AD5343" w:rsidR="00AD53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AD534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8415578"/>
      <w:docPartObj>
        <w:docPartGallery w:val="Page Numbers (Top of Page)"/>
        <w:docPartUnique/>
      </w:docPartObj>
    </w:sdtPr>
    <w:sdtEndPr/>
    <w:sdtContent>
      <w:p w:rsidRDefault="00AD5343" w:rsidR="00AD53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0F6">
          <w:t>3</w:t>
        </w:r>
        <w:r>
          <w:fldChar w:fldCharType="end"/>
        </w:r>
      </w:p>
    </w:sdtContent>
  </w:sdt>
  <w:p w:rsidRDefault="00AD5343" w:rsidR="008333A9">
    <w:pPr>
      <w:pStyle w:val="Zaglavlje"/>
    </w:pPr>
    <w:r>
      <w:t>Poslovni broj: 1 St-548/2017-9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343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0F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519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St-548/2017-9</izvorni_sadrzaj>
    <derivirana_varijabla naziv="DomainObject.Oznaka_1">St-548/2017-9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TRANS-PROMET d.o.o. za usluge (prije JUKIĆ ŽITO d.o.o.)</izvorni_sadrzaj>
    <derivirana_varijabla naziv="DomainObject.Predmet.ProtustrankaFormated_1">  TRANS-PROMET d.o.o. za usluge (prije JUKIĆ ŽITO d.o.o.)</derivirana_varijabla>
  </DomainObject.Predmet.ProtustrankaFormated>
  <DomainObject.Predmet.ProtustrankaFormatedOIB>
    <izvorni_sadrzaj>  TRANS-PROMET d.o.o. za usluge (prije JUKIĆ ŽITO d.o.o.), OIB 98092635093</izvorni_sadrzaj>
    <derivirana_varijabla naziv="DomainObject.Predmet.ProtustrankaFormatedOIB_1">  TRANS-PROMET d.o.o. za usluge (prije JUKIĆ ŽITO d.o.o.), OIB 98092635093</derivirana_varijabla>
  </DomainObject.Predmet.ProtustrankaFormatedOIB>
  <DomainObject.Predmet.ProtustrankaFormatedWithAdress>
    <izvorni_sadrzaj> TRANS-PROMET d.o.o. za usluge (prije JUKIĆ ŽITO d.o.o.), Dr. Luje Naletilića 67 G, 10020 Odranski Obrež</izvorni_sadrzaj>
    <derivirana_varijabla naziv="DomainObject.Predmet.ProtustrankaFormatedWithAdress_1"> TRANS-PROMET d.o.o. za usluge (prije JUKIĆ ŽITO d.o.o.), Dr. Luje Naletilića 67 G, 10020 Odranski Obrež</derivirana_varijabla>
  </DomainObject.Predmet.ProtustrankaFormatedWithAdress>
  <DomainObject.Predmet.ProtustrankaFormatedWithAdressOIB>
    <izvorni_sadrzaj> TRANS-PROMET d.o.o. za usluge (prije JUKIĆ ŽITO d.o.o.), OIB 98092635093, Dr. Luje Naletilića 67 G, 10020 Odranski Obrež</izvorni_sadrzaj>
    <derivirana_varijabla naziv="DomainObject.Predmet.ProtustrankaFormatedWithAdressOIB_1"> TRANS-PROMET d.o.o. za usluge (prije JUKIĆ ŽITO d.o.o.), OIB 98092635093, Dr. Luje Naletilića 67 G, 10020 Odranski Obrež</derivirana_varijabla>
  </DomainObject.Predmet.ProtustrankaFormatedWithAdressOIB>
  <DomainObject.Predmet.ProtustrankaWithAdress>
    <izvorni_sadrzaj>TRANS-PROMET d.o.o. za usluge (prije JUKIĆ ŽITO d.o.o.) Dr. Luje Naletilića 67 G, 10020 Odranski Obrež</izvorni_sadrzaj>
    <derivirana_varijabla naziv="DomainObject.Predmet.ProtustrankaWithAdress_1">TRANS-PROMET d.o.o. za usluge (prije JUKIĆ ŽITO d.o.o.) Dr. Luje Naletilića 67 G, 10020 Odranski Obrež</derivirana_varijabla>
  </DomainObject.Predmet.ProtustrankaWithAdress>
  <DomainObject.Predmet.ProtustrankaWithAdressOIB>
    <izvorni_sadrzaj>TRANS-PROMET d.o.o. za usluge (prije JUKIĆ ŽITO d.o.o.), OIB 98092635093, Dr. Luje Naletilića 67 G, 10020 Odranski Obrež</izvorni_sadrzaj>
    <derivirana_varijabla naziv="DomainObject.Predmet.ProtustrankaWithAdressOIB_1">TRANS-PROMET d.o.o. za usluge (prije JUKIĆ ŽITO d.o.o.), OIB 98092635093, Dr. Luje Naletilića 67 G, 10020 Odranski Obrež</derivirana_varijabla>
  </DomainObject.Predmet.ProtustrankaWithAdressOIB>
  <DomainObject.Predmet.ProtustrankaNazivFormated>
    <izvorni_sadrzaj>TRANS-PROMET d.o.o. za usluge (prije JUKIĆ ŽITO d.o.o.)</izvorni_sadrzaj>
    <derivirana_varijabla naziv="DomainObject.Predmet.ProtustrankaNazivFormated_1">TRANS-PROMET d.o.o. za usluge (prije JUKIĆ ŽITO d.o.o.)</derivirana_varijabla>
  </DomainObject.Predmet.ProtustrankaNazivFormated>
  <DomainObject.Predmet.ProtustrankaNazivFormatedOIB>
    <izvorni_sadrzaj>TRANS-PROMET d.o.o. za usluge (prije JUKIĆ ŽITO d.o.o.), OIB 98092635093</izvorni_sadrzaj>
    <derivirana_varijabla naziv="DomainObject.Predmet.ProtustrankaNazivFormatedOIB_1">TRANS-PROMET d.o.o. za usluge (prije JUKIĆ ŽITO d.o.o.), OIB 98092635093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TRANS-PROMET d.o.o. za usluge (prije JUKIĆ ŽITO d.o.o.)</item>
    </izvorni_sadrzaj>
    <derivirana_varijabla naziv="DomainObject.Predmet.ProtuStrankaListFormated_1">
      <item>TRANS-PROMET d.o.o. za usluge (prije JUKIĆ ŽITO d.o.o.)</item>
    </derivirana_varijabla>
  </DomainObject.Predmet.ProtuStrankaListFormated>
  <DomainObject.Predmet.ProtuStrankaListFormatedOIB>
    <izvorni_sadrzaj>
      <item>TRANS-PROMET d.o.o. za usluge (prije JUKIĆ ŽITO d.o.o.), OIB 98092635093</item>
    </izvorni_sadrzaj>
    <derivirana_varijabla naziv="DomainObject.Predmet.ProtuStrankaListFormatedOIB_1">
      <item>TRANS-PROMET d.o.o. za usluge (prije JUKIĆ ŽITO d.o.o.), OIB 98092635093</item>
    </derivirana_varijabla>
  </DomainObject.Predmet.ProtuStrankaListFormatedOIB>
  <DomainObject.Predmet.ProtuStrankaListFormatedWithAdress>
    <izvorni_sadrzaj>
      <item>TRANS-PROMET d.o.o. za usluge (prije JUKIĆ ŽITO d.o.o.), Dr. Luje Naletilića 67 G, 10020 Odranski Obrež</item>
    </izvorni_sadrzaj>
    <derivirana_varijabla naziv="DomainObject.Predmet.ProtuStrankaListFormatedWithAdress_1">
      <item>TRANS-PROMET d.o.o. za usluge (prije JUKIĆ ŽITO d.o.o.), Dr. Luje Naletilića 67 G, 10020 Odranski Obrež</item>
    </derivirana_varijabla>
  </DomainObject.Predmet.ProtuStrankaListFormatedWithAdress>
  <DomainObject.Predmet.ProtuStrankaListFormatedWithAdressOIB>
    <izvorni_sadrzaj>
      <item>TRANS-PROMET d.o.o. za usluge (prije JUKIĆ ŽITO d.o.o.), OIB 98092635093, Dr. Luje Naletilića 67 G, 10020 Odranski Obrež</item>
    </izvorni_sadrzaj>
    <derivirana_varijabla naziv="DomainObject.Predmet.ProtuStrankaListFormatedWithAdressOIB_1">
      <item>TRANS-PROMET d.o.o. za usluge (prije JUKIĆ ŽITO d.o.o.), OIB 98092635093, Dr. Luje Naletilića 67 G, 10020 Odranski Obrež</item>
    </derivirana_varijabla>
  </DomainObject.Predmet.ProtuStrankaListFormatedWithAdressOIB>
  <DomainObject.Predmet.ProtuStrankaListNazivFormated>
    <izvorni_sadrzaj>
      <item>TRANS-PROMET d.o.o. za usluge (prije JUKIĆ ŽITO d.o.o.)</item>
    </izvorni_sadrzaj>
    <derivirana_varijabla naziv="DomainObject.Predmet.ProtuStrankaListNazivFormated_1">
      <item>TRANS-PROMET d.o.o. za usluge (prije JUKIĆ ŽITO d.o.o.)</item>
    </derivirana_varijabla>
  </DomainObject.Predmet.ProtuStrankaListNazivFormated>
  <DomainObject.Predmet.ProtuStrankaListNazivFormatedOIB>
    <izvorni_sadrzaj>
      <item>TRANS-PROMET d.o.o. za usluge (prije JUKIĆ ŽITO d.o.o.), OIB 98092635093</item>
    </izvorni_sadrzaj>
    <derivirana_varijabla naziv="DomainObject.Predmet.ProtuStrankaListNazivFormatedOIB_1">
      <item>TRANS-PROMET d.o.o. za usluge (prije JUKIĆ ŽITO d.o.o.), OIB 98092635093</item>
    </derivirana_varijabla>
  </DomainObject.Predmet.ProtuStrankaListNazivFormatedOIB>
  <DomainObject.Predmet.OstaliListFormated>
    <izvorni_sadrzaj>
      <item>Marino Jukić</item>
    </izvorni_sadrzaj>
    <derivirana_varijabla naziv="DomainObject.Predmet.OstaliListFormated_1">
      <item>Marino Jukić</item>
    </derivirana_varijabla>
  </DomainObject.Predmet.OstaliListFormated>
  <DomainObject.Predmet.OstaliListFormatedOIB>
    <izvorni_sadrzaj>
      <item>Marino Jukić, OIB 98179643584</item>
    </izvorni_sadrzaj>
    <derivirana_varijabla naziv="DomainObject.Predmet.OstaliListFormatedOIB_1">
      <item>Marino Jukić, OIB 98179643584</item>
    </derivirana_varijabla>
  </DomainObject.Predmet.OstaliListFormatedOIB>
  <DomainObject.Predmet.OstaliListFormatedWithAdress>
    <izvorni_sadrzaj>
      <item>Marino Jukić, J. Hatzea 11., 22300 Knin</item>
    </izvorni_sadrzaj>
    <derivirana_varijabla naziv="DomainObject.Predmet.OstaliListFormatedWithAdress_1">
      <item>Marino Jukić, J. Hatzea 11., 22300 Knin</item>
    </derivirana_varijabla>
  </DomainObject.Predmet.OstaliListFormatedWithAdress>
  <DomainObject.Predmet.OstaliListFormatedWithAdressOIB>
    <izvorni_sadrzaj>
      <item>Marino Jukić, OIB 98179643584, J. Hatzea 11., 22300 Knin</item>
    </izvorni_sadrzaj>
    <derivirana_varijabla naziv="DomainObject.Predmet.OstaliListFormatedWithAdressOIB_1">
      <item>Marino Jukić, OIB 98179643584, J. Hatzea 11., 22300 Knin</item>
    </derivirana_varijabla>
  </DomainObject.Predmet.OstaliListFormatedWithAdressOIB>
  <DomainObject.Predmet.OstaliListNazivFormated>
    <izvorni_sadrzaj>
      <item>Marino Jukić</item>
    </izvorni_sadrzaj>
    <derivirana_varijabla naziv="DomainObject.Predmet.OstaliListNazivFormated_1">
      <item>Marino Jukić</item>
    </derivirana_varijabla>
  </DomainObject.Predmet.OstaliListNazivFormated>
  <DomainObject.Predmet.OstaliListNazivFormatedOIB>
    <izvorni_sadrzaj>
      <item>Marino Jukić, OIB 98179643584</item>
    </izvorni_sadrzaj>
    <derivirana_varijabla naziv="DomainObject.Predmet.OstaliListNazivFormatedOIB_1">
      <item>Marino Jukić, OIB 98179643584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St-548/2017-9</izvorni_sadrzaj>
    <derivirana_varijabla naziv="DomainObject.PoslovniBrojDokumenta_1">St-548/2017-9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TRANS-PROMET d.o.o. za usluge (prije JUKIĆ ŽITO d.o.o.)</izvorni_sadrzaj>
    <derivirana_varijabla naziv="DomainObject.Predmet.ProtustrankaIDrugi_1">TRANS-PROMET d.o.o. za usluge (prije JUKIĆ ŽITO d.o.o.)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TRANS-PROMET d.o.o. za usluge (prije JUKIĆ ŽITO d.o.o.), OIB 98092635093, Dr. Luje Naletilića 67 G, 10020 Odranski Obrež</izvorni_sadrzaj>
    <derivirana_varijabla naziv="DomainObject.Predmet.ProtustrankaIDrugiAdressOIB_1">TRANS-PROMET d.o.o. za usluge (prije JUKIĆ ŽITO d.o.o.), OIB 98092635093, Dr. Luje Naletilića 67 G,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TRANS-PROMET d.o.o. za usluge (prije JUKIĆ ŽITO d.o.o.)</item>
      <item>Marino Jukić</item>
    </izvorni_sadrzaj>
    <derivirana_varijabla naziv="DomainObject.Predmet.SudioniciListNaziv_1">
      <item>FINA Regionalni centar Zagreb</item>
      <item>TRANS-PROMET d.o.o. za usluge (prije JUKIĆ ŽITO d.o.o.)</item>
      <item>Marino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izvorni_sadrzaj>
    <derivirana_varijabla naziv="DomainObject.Predmet.SudioniciListAdressOIB_1"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D0CF5-DC25-4894-96B0-9BDF75CC1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5054</properties:Characters>
  <properties:Lines>111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2017-11-22T09:56:00Z</cp:lastPrinted>
  <dcterms:modified xmlns:xsi="http://www.w3.org/2001/XMLSchema-instance" xsi:type="dcterms:W3CDTF">2017-11-22T09:57:00Z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St-548/2017-9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