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50b9a" w14:paraId="7950b9a"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4St-</w:t>
      </w:r>
      <w:r w:rsidR="007548C8">
        <w:t>5300</w:t>
      </w:r>
      <w:r w:rsidR="00B4244D">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6E5A8F" w:rsidRPr="00250807">
        <w:t xml:space="preserve">u stečajnom postupku nad </w:t>
      </w:r>
      <w:r w:rsidR="006E5A8F">
        <w:t xml:space="preserve">stečajnim </w:t>
      </w:r>
      <w:r w:rsidR="006E5A8F" w:rsidRPr="00250807">
        <w:t xml:space="preserve">dužnikom </w:t>
      </w:r>
      <w:r w:rsidR="007548C8">
        <w:t>MARIJANOVIĆ PROIZVOD d.o.o. u stečaju, Zagreb, Lovre Matačića 2, OIB 23007842853</w:t>
      </w:r>
      <w:r w:rsidR="00B4244D">
        <w:t xml:space="preserve">, dana </w:t>
      </w:r>
      <w:r w:rsidR="004B58DE">
        <w:t>1</w:t>
      </w:r>
      <w:r w:rsidR="00A222C0">
        <w:t>9</w:t>
      </w:r>
      <w:r w:rsidR="00B4244D">
        <w:t xml:space="preserve">. listopada 2016. </w:t>
      </w:r>
      <w:r w:rsidR="000A2CA0" w:rsidRPr="00C254D4">
        <w:t xml:space="preserve">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2233E9" w:rsidP="000A2CA0" w:rsidR="00E21746">
      <w:pPr>
        <w:ind w:firstLine="708"/>
        <w:jc w:val="both"/>
      </w:pPr>
      <w:r>
        <w:t>I. Nalaže se Hrvoju Marijanoviću, iz Zagreba, Lovre Matačića 2</w:t>
      </w:r>
      <w:r w:rsidR="0087409E">
        <w:t xml:space="preserve">, OIB </w:t>
      </w:r>
      <w:r>
        <w:t>47639703196</w:t>
      </w:r>
      <w:r w:rsidR="0087409E">
        <w:t xml:space="preserve">, </w:t>
      </w:r>
      <w:r w:rsidR="00B54C75">
        <w:t xml:space="preserve">kao </w:t>
      </w:r>
      <w:r w:rsidR="0002743A" w:rsidRPr="00B54C75">
        <w:t>osobi</w:t>
      </w:r>
      <w:r w:rsidR="0002743A">
        <w:t xml:space="preserve"> ovlaštenoj za zastupanje dužnika</w:t>
      </w:r>
      <w:r w:rsidR="0002743A" w:rsidRPr="0002743A">
        <w:t xml:space="preserve"> </w:t>
      </w:r>
      <w:r w:rsidR="0002743A">
        <w:t>po zakonu</w:t>
      </w:r>
      <w:r w:rsidR="00E21746" w:rsidRPr="00D04603">
        <w:t xml:space="preserve">, da u roku od 8 dana plati </w:t>
      </w:r>
      <w:r w:rsidR="00B4244D">
        <w:t xml:space="preserve">predujam u iznosu od </w:t>
      </w:r>
      <w:r w:rsidR="00B4244D">
        <w:rPr>
          <w:color w:val="000000"/>
        </w:rPr>
        <w:t xml:space="preserve">1.000,00 kn </w:t>
      </w:r>
      <w:r w:rsidR="0002743A">
        <w:rPr>
          <w:color w:val="000000"/>
        </w:rPr>
        <w:t>u Fond</w:t>
      </w:r>
      <w:r w:rsidR="00B4244D">
        <w:rPr>
          <w:color w:val="000000"/>
        </w:rPr>
        <w:t xml:space="preserve"> za namirenje troškova stečajnog postupka, na račun Trgovačkog suda u Zagrebu </w:t>
      </w:r>
      <w:r w:rsidR="0002743A">
        <w:rPr>
          <w:color w:val="000000"/>
        </w:rPr>
        <w:t xml:space="preserve">otvoren kod Hrvatske poštanske banke d.d., Zagreb, </w:t>
      </w:r>
      <w:r w:rsidR="00B4244D">
        <w:rPr>
          <w:color w:val="000000"/>
        </w:rPr>
        <w:t>broj IBAN HR9223900011300000460, pozivom na broj 2001-</w:t>
      </w:r>
      <w:r>
        <w:rPr>
          <w:color w:val="000000"/>
        </w:rPr>
        <w:t>5300</w:t>
      </w:r>
      <w:r w:rsidR="00B4244D">
        <w:rPr>
          <w:color w:val="000000"/>
        </w:rPr>
        <w:t>16</w:t>
      </w:r>
      <w:r w:rsidR="00010876">
        <w:t xml:space="preserve">, te dodatni iznos predujma od </w:t>
      </w:r>
      <w:r w:rsidR="0087409E">
        <w:t>10</w:t>
      </w:r>
      <w:r w:rsidR="00010876">
        <w:t xml:space="preserve">.000,00 kn </w:t>
      </w:r>
      <w:r w:rsidR="00010876">
        <w:rPr>
          <w:color w:val="000000"/>
        </w:rPr>
        <w:t>za namirenje troškova stečajnog postupka, na račun Trgovačkog suda u Zagrebu broj IBAN HR9223900011300000460, pozivom na broj 05-</w:t>
      </w:r>
      <w:r>
        <w:rPr>
          <w:color w:val="000000"/>
        </w:rPr>
        <w:t>5300</w:t>
      </w:r>
      <w:r w:rsidR="00010876">
        <w:rPr>
          <w:color w:val="000000"/>
        </w:rPr>
        <w:t>16</w:t>
      </w:r>
      <w:r w:rsidR="00010876">
        <w:t xml:space="preserve"> </w:t>
      </w:r>
      <w:r w:rsidR="00E21746">
        <w:t>(čl</w:t>
      </w:r>
      <w:r w:rsidR="00010876">
        <w:t xml:space="preserve">. 113. st. 1. Stečajnog zakona).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osoba iz točke I. izreke ovog rješenja ne uplati zatraženi predujam u roku od 8</w:t>
      </w:r>
    </w:p>
    <w:p w:rsidRDefault="0002743A" w:rsidP="0002743A" w:rsidR="0002743A" w:rsidRPr="00111060">
      <w:pPr>
        <w:jc w:val="both"/>
        <w:outlineLvl w:val="0"/>
      </w:pPr>
      <w:r w:rsidRPr="00111060">
        <w:t xml:space="preserve"> dana, nalaže se Financijskog agenciji provesti ovrhu na novčanim sredstvima obveznika sa svih njegovih računa i oročenih novčanih sredstava prema odredbama zakona koji uređuje provedbu ovrhe na novčanim sredstvima sukladno odredbama čl. 113. st. 3. Stečajnog zakona (</w:t>
      </w:r>
      <w:r w:rsidR="0066743E">
        <w:t>Narodne novine broj</w:t>
      </w:r>
      <w:r>
        <w:t xml:space="preserve"> </w:t>
      </w:r>
      <w:r w:rsidRPr="00111060">
        <w:t>71/15),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1.000,00 kn </w:t>
      </w:r>
      <w:r w:rsidR="0002743A" w:rsidRPr="0066743E">
        <w:rPr>
          <w:szCs w:val="20"/>
        </w:rPr>
        <w:t>iz točke I. izreke ovog rješenja</w:t>
      </w:r>
      <w:r>
        <w:rPr>
          <w:szCs w:val="20"/>
        </w:rPr>
        <w:t xml:space="preserve"> </w:t>
      </w:r>
      <w:r w:rsidR="0002743A" w:rsidRPr="00111060">
        <w:rPr>
          <w:szCs w:val="20"/>
        </w:rPr>
        <w:t xml:space="preserve">prenese s računa obveznika i oročenih novčanih sredstava obveznika na račun </w:t>
      </w:r>
      <w:r w:rsidR="0002743A" w:rsidRPr="00111060">
        <w:t xml:space="preserve">Trgovačkog suda u Zagrebu otvorenog kod Hrvatske poštanske banke d.d. Zagreb, broj IBAN: </w:t>
      </w:r>
      <w:r w:rsidR="0002743A" w:rsidRPr="00111060">
        <w:rPr>
          <w:szCs w:val="20"/>
        </w:rPr>
        <w:t>HR9223900011300000460</w:t>
      </w:r>
      <w:r w:rsidR="0002743A" w:rsidRPr="00111060">
        <w:rPr>
          <w:i/>
          <w:szCs w:val="20"/>
        </w:rPr>
        <w:t xml:space="preserve"> </w:t>
      </w:r>
      <w:r w:rsidR="0002743A" w:rsidRPr="00111060">
        <w:rPr>
          <w:szCs w:val="20"/>
        </w:rPr>
        <w:t xml:space="preserve">s pozivom na broj </w:t>
      </w:r>
      <w:r>
        <w:rPr>
          <w:color w:val="000000"/>
        </w:rPr>
        <w:t>2001-</w:t>
      </w:r>
      <w:r w:rsidR="002233E9">
        <w:rPr>
          <w:color w:val="000000"/>
        </w:rPr>
        <w:t>5300</w:t>
      </w:r>
      <w:r>
        <w:rPr>
          <w:color w:val="000000"/>
        </w:rPr>
        <w:t>16</w:t>
      </w:r>
      <w:r w:rsidR="0087409E">
        <w:rPr>
          <w:szCs w:val="20"/>
        </w:rPr>
        <w:t>, a novčani iznos od 10</w:t>
      </w:r>
      <w:r w:rsidR="001D3215">
        <w:rPr>
          <w:szCs w:val="20"/>
        </w:rPr>
        <w:t xml:space="preserve">.000,00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4B58DE">
        <w:rPr>
          <w:color w:val="000000"/>
        </w:rPr>
        <w:t>05-</w:t>
      </w:r>
      <w:r w:rsidR="002233E9">
        <w:rPr>
          <w:color w:val="000000"/>
        </w:rPr>
        <w:t>5300</w:t>
      </w:r>
      <w:r w:rsidR="001D3215">
        <w:rPr>
          <w:color w:val="000000"/>
        </w:rPr>
        <w:t>16.</w:t>
      </w:r>
    </w:p>
    <w:p w:rsidRDefault="001D3215" w:rsidP="0066743E" w:rsidR="001D3215">
      <w:pPr>
        <w:tabs>
          <w:tab w:pos="993" w:val="left"/>
        </w:tabs>
        <w:jc w:val="both"/>
        <w:rPr>
          <w:color w:val="000000"/>
        </w:rPr>
      </w:pPr>
    </w:p>
    <w:p w:rsidRDefault="000A2CA0" w:rsidP="000A2CA0" w:rsidR="000A2CA0" w:rsidRPr="00C254D4">
      <w:pPr>
        <w:jc w:val="center"/>
      </w:pPr>
      <w:r w:rsidRPr="00C254D4">
        <w:t>Obrazloženje</w:t>
      </w:r>
    </w:p>
    <w:p w:rsidRDefault="00047897" w:rsidP="000A2CA0" w:rsidR="00047897">
      <w:pPr>
        <w:ind w:firstLine="708"/>
        <w:jc w:val="both"/>
      </w:pPr>
    </w:p>
    <w:p w:rsidRDefault="00047897" w:rsidP="000A2CA0" w:rsidR="00047897">
      <w:pPr>
        <w:ind w:firstLine="708"/>
        <w:jc w:val="both"/>
      </w:pPr>
      <w:r>
        <w:t>Rješenjem ovog suda posl.br. 4 St-</w:t>
      </w:r>
      <w:r w:rsidR="002233E9">
        <w:t>5300</w:t>
      </w:r>
      <w:r w:rsidR="006E5A8F">
        <w:t>/16</w:t>
      </w:r>
      <w:r>
        <w:t xml:space="preserve"> od </w:t>
      </w:r>
      <w:r w:rsidR="006E5A8F">
        <w:t>29. kolovoza</w:t>
      </w:r>
      <w:r>
        <w:t xml:space="preserve"> 2016. godine pokrenut je </w:t>
      </w:r>
      <w:r w:rsidR="0066743E">
        <w:t xml:space="preserve">prethodni postupak radi utvrđivanja pretpostavki za otvaranje stečajnog postupka nad dužnikom, a nakon što je pravomoćnim rješenjem ovog suda posl.br. </w:t>
      </w:r>
      <w:r w:rsidR="006E5A8F">
        <w:t>4 St-</w:t>
      </w:r>
      <w:r w:rsidR="002233E9">
        <w:t>3703</w:t>
      </w:r>
      <w:r w:rsidR="006E5A8F">
        <w:t xml:space="preserve">/15 od </w:t>
      </w:r>
      <w:r w:rsidR="002233E9">
        <w:t>6. lipnja</w:t>
      </w:r>
      <w:r w:rsidR="006E5A8F">
        <w:t xml:space="preserve"> 2016. godine</w:t>
      </w:r>
      <w:r w:rsidR="0066743E">
        <w:t xml:space="preserve"> obustavljen skraćeni stečajni postupak nad istim dužnikom, a budući je </w:t>
      </w:r>
      <w:r w:rsidR="0066743E">
        <w:lastRenderedPageBreak/>
        <w:t xml:space="preserve">vjerovnik Republika Hrvatska, podnio prijedlog za otvaranje stečajnog postupka nad dužnikom dana </w:t>
      </w:r>
      <w:r w:rsidR="002233E9">
        <w:t>22. prosinca 2015</w:t>
      </w:r>
      <w:r w:rsidR="0066743E">
        <w:t>. godine.</w:t>
      </w:r>
    </w:p>
    <w:p w:rsidRDefault="006E5A8F" w:rsidP="000A2CA0" w:rsidR="006E5A8F">
      <w:pPr>
        <w:ind w:firstLine="708"/>
        <w:jc w:val="both"/>
      </w:pPr>
    </w:p>
    <w:p w:rsidRDefault="006E5A8F" w:rsidP="000A2CA0" w:rsidR="006E5A8F">
      <w:pPr>
        <w:ind w:firstLine="708"/>
        <w:jc w:val="both"/>
      </w:pPr>
      <w:r>
        <w:t>Rješenjem ovog suda posl.br. 4 St-</w:t>
      </w:r>
      <w:r w:rsidR="002233E9">
        <w:t>5300</w:t>
      </w:r>
      <w:r>
        <w:t xml:space="preserve">/16 od </w:t>
      </w:r>
      <w:r w:rsidR="004B58DE">
        <w:t>30. rujna</w:t>
      </w:r>
      <w:r>
        <w:t xml:space="preserve"> 2016. godine otvoren je stečajni postupak nad </w:t>
      </w:r>
      <w:r w:rsidR="004B58DE">
        <w:t xml:space="preserve">stečajnim </w:t>
      </w:r>
      <w:r>
        <w:t>dužnikom.</w:t>
      </w:r>
    </w:p>
    <w:p w:rsidRDefault="006E5A8F" w:rsidP="000A2CA0" w:rsidR="00047897">
      <w:pPr>
        <w:ind w:firstLine="708"/>
        <w:jc w:val="both"/>
      </w:pPr>
      <w:r>
        <w:t xml:space="preserve"> </w:t>
      </w:r>
    </w:p>
    <w:p w:rsidRDefault="003672E6" w:rsidP="003672E6" w:rsidR="003672E6">
      <w:pPr>
        <w:ind w:firstLine="720"/>
        <w:jc w:val="both"/>
      </w:pPr>
      <w:r>
        <w:t>Republika Hrvatska je sukladno čl. 114. st. 3. SZ-a oslobođena predujmljivanja iznosa od 1.000,00 kn u Fond za namirenje troškova stečajnog postupka, te dodatnog iznosa koji ne može biti više od 20.000,00 kn u smislu st. 1. navedenog članka.</w:t>
      </w:r>
    </w:p>
    <w:p w:rsidRDefault="003672E6" w:rsidP="000A2CA0" w:rsidR="0066743E">
      <w:pPr>
        <w:ind w:firstLine="708"/>
        <w:jc w:val="both"/>
      </w:pPr>
      <w:r>
        <w:t xml:space="preserve"> </w:t>
      </w:r>
    </w:p>
    <w:p w:rsidRDefault="00334EB6" w:rsidP="000A2CA0" w:rsidR="00334EB6">
      <w:pPr>
        <w:ind w:firstLine="708"/>
        <w:jc w:val="both"/>
      </w:pPr>
      <w:r>
        <w:t>Odredbom čl</w:t>
      </w:r>
      <w:r w:rsidR="00DA62AF">
        <w:t>anka</w:t>
      </w:r>
      <w:r>
        <w:t xml:space="preserve"> 114. st</w:t>
      </w:r>
      <w:r w:rsidR="00DA62AF">
        <w:t>avka</w:t>
      </w:r>
      <w:r>
        <w:t xml:space="preserve">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w:t>
      </w:r>
      <w:r w:rsidR="003672E6">
        <w:t>Republika Hrvatska</w:t>
      </w:r>
      <w:r>
        <w:t xml:space="preserve">. </w:t>
      </w:r>
    </w:p>
    <w:p w:rsidRDefault="00334EB6" w:rsidP="000A2CA0" w:rsidR="00334EB6">
      <w:pPr>
        <w:ind w:firstLine="708"/>
        <w:jc w:val="both"/>
      </w:pPr>
    </w:p>
    <w:p w:rsidRDefault="00DA62AF" w:rsidP="000A2CA0" w:rsidR="00334EB6">
      <w:pPr>
        <w:ind w:firstLine="708"/>
        <w:jc w:val="both"/>
      </w:pPr>
      <w:r>
        <w:t>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w:t>
      </w:r>
      <w:r w:rsidR="00875593">
        <w:t xml:space="preserve">je troškova stečajnoga postupka, stavkom 3. istog članka propisano je da ako osoba iz stavka 1. ne plati predujam u propisanom roku, na odgovarajući način primijenit će se pravila o prisilnoj naplati novčane kazne u parničnom postupku. </w:t>
      </w:r>
    </w:p>
    <w:p w:rsidRDefault="00DA62AF" w:rsidP="000A2CA0" w:rsidR="00DA62AF">
      <w:pPr>
        <w:ind w:firstLine="708"/>
        <w:jc w:val="both"/>
      </w:pPr>
    </w:p>
    <w:p w:rsidRDefault="0087409E" w:rsidP="000A2CA0" w:rsidR="0087409E">
      <w:pPr>
        <w:ind w:firstLine="708"/>
        <w:jc w:val="both"/>
      </w:pPr>
      <w:r>
        <w:t>Određeni dodatni iznos predujma odnosi se na troškove pristojbi na izdavanje potvrda potrebnih za utvrđivanje imovine stečajnog dužnika, troškove poduzimanja radnji radi unovčenja stečajne mase, izrade pečata, financijskih izvještaja, troškove otvaranja i vođenja žiro računa dužnika, troškove knjigovodstvenog servisa, troškove stečajnog upravitelja u vidu putnih troškova, i sl..</w:t>
      </w:r>
    </w:p>
    <w:p w:rsidRDefault="0087409E" w:rsidP="000A2CA0" w:rsidR="0087409E">
      <w:pPr>
        <w:ind w:firstLine="708"/>
        <w:jc w:val="both"/>
      </w:pPr>
    </w:p>
    <w:p w:rsidRDefault="00DA62AF" w:rsidP="000A2CA0" w:rsidR="00DA62AF" w:rsidRPr="00C254D4">
      <w:pPr>
        <w:ind w:firstLine="708"/>
        <w:jc w:val="both"/>
      </w:pPr>
      <w:r>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047897">
        <w:t>1</w:t>
      </w:r>
      <w:r w:rsidR="0087409E">
        <w:t>9</w:t>
      </w:r>
      <w:r w:rsidR="00047897">
        <w:t>. listopada</w:t>
      </w:r>
      <w:r w:rsidR="00A8529D">
        <w:t xml:space="preserve"> 2016</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4B58DE">
      <w:pPr>
        <w:tabs>
          <w:tab w:pos="6900" w:val="left"/>
        </w:tabs>
      </w:pPr>
      <w:r>
        <w:tab/>
      </w:r>
      <w:r>
        <w:tab/>
        <w:t>Renata Klokočki</w:t>
      </w:r>
    </w:p>
    <w:p w:rsidRDefault="004B58DE" w:rsidP="0025788E" w:rsidR="004B58DE">
      <w:pPr>
        <w:tabs>
          <w:tab w:pos="6900" w:val="left"/>
        </w:tabs>
      </w:pPr>
      <w:r>
        <w:t>Uputa o pravnom lijeku:</w:t>
      </w:r>
    </w:p>
    <w:p w:rsidRDefault="004B58DE" w:rsidP="0025788E" w:rsidR="004B58DE">
      <w:pPr>
        <w:tabs>
          <w:tab w:pos="6900" w:val="left"/>
        </w:tabs>
      </w:pPr>
      <w:r>
        <w:t xml:space="preserve">Protiv ovog rješenja dopuštena je žalba Visokom trgovačkom </w:t>
      </w:r>
    </w:p>
    <w:p w:rsidRDefault="004B58DE" w:rsidP="0025788E" w:rsidR="004B58DE">
      <w:pPr>
        <w:tabs>
          <w:tab w:pos="6900" w:val="left"/>
        </w:tabs>
      </w:pPr>
      <w:r>
        <w:t xml:space="preserve">sudu Republike Hrvatske, u roku od 8 dana, koja se podnosi </w:t>
      </w:r>
    </w:p>
    <w:p w:rsidRDefault="004B58DE" w:rsidP="0025788E" w:rsidR="004B58DE">
      <w:pPr>
        <w:tabs>
          <w:tab w:pos="6900" w:val="left"/>
        </w:tabs>
      </w:pPr>
      <w:r>
        <w:t>putem ovog suda u 3 primjerka.</w:t>
      </w:r>
    </w:p>
    <w:p w:rsidRDefault="004B58DE" w:rsidP="0025788E" w:rsidR="004B58DE">
      <w:pPr>
        <w:tabs>
          <w:tab w:pos="6900" w:val="left"/>
        </w:tabs>
      </w:pPr>
    </w:p>
    <w:p w:rsidRDefault="006E5A8F" w:rsidP="0025788E" w:rsidR="006E5A8F">
      <w:pPr>
        <w:tabs>
          <w:tab w:pos="6900" w:val="left"/>
        </w:tabs>
      </w:pPr>
      <w:r>
        <w:t>Dna:</w:t>
      </w:r>
      <w:r w:rsidR="0025788E">
        <w:tab/>
      </w:r>
    </w:p>
    <w:p w:rsidRDefault="002233E9" w:rsidP="002233E9" w:rsidR="002233E9" w:rsidRPr="006E5A8F">
      <w:pPr>
        <w:pStyle w:val="Odlomakpopisa"/>
        <w:numPr>
          <w:ilvl w:val="0"/>
          <w:numId w:val="5"/>
        </w:numPr>
      </w:pPr>
      <w:r>
        <w:t>Hrvoje Marijanović</w:t>
      </w:r>
    </w:p>
    <w:sectPr w:rsidSect="004B58DE" w:rsidR="002233E9" w:rsidRPr="006E5A8F">
      <w:headerReference w:type="even" r:id="rId10"/>
      <w:headerReference w:type="default" r:id="rId11"/>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B0787">
      <w:rPr>
        <w:rStyle w:val="Brojstranice"/>
        <w:noProof/>
      </w:rPr>
      <w:t>2</w:t>
    </w:r>
    <w:r>
      <w:rPr>
        <w:rStyle w:val="Brojstranice"/>
      </w:rPr>
      <w:fldChar w:fldCharType="end"/>
    </w:r>
  </w:p>
  <w:p w:rsidRDefault="00874E6C" w:rsidP="004D27C4" w:rsidR="00874E6C">
    <w:pPr>
      <w:pStyle w:val="Zaglavlje"/>
      <w:jc w:val="right"/>
    </w:pPr>
    <w:r>
      <w:t>4 St-</w:t>
    </w:r>
    <w:r w:rsidR="002233E9">
      <w:t>5300</w:t>
    </w:r>
    <w:r w:rsidR="0004789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7C58"/>
    <w:rsid w:val="000F0A0A"/>
    <w:rsid w:val="001D3215"/>
    <w:rsid w:val="001E2CB6"/>
    <w:rsid w:val="00217606"/>
    <w:rsid w:val="00217CDB"/>
    <w:rsid w:val="002233E9"/>
    <w:rsid w:val="0025788E"/>
    <w:rsid w:val="0027227B"/>
    <w:rsid w:val="00277F8E"/>
    <w:rsid w:val="0028644D"/>
    <w:rsid w:val="00295F32"/>
    <w:rsid w:val="002D16B2"/>
    <w:rsid w:val="002D49A0"/>
    <w:rsid w:val="003126C7"/>
    <w:rsid w:val="00334EB6"/>
    <w:rsid w:val="00343119"/>
    <w:rsid w:val="003659C4"/>
    <w:rsid w:val="003672E6"/>
    <w:rsid w:val="003746BE"/>
    <w:rsid w:val="0039056D"/>
    <w:rsid w:val="003A46FC"/>
    <w:rsid w:val="004B4514"/>
    <w:rsid w:val="004B58DE"/>
    <w:rsid w:val="004D27C4"/>
    <w:rsid w:val="0053264E"/>
    <w:rsid w:val="005C6BCD"/>
    <w:rsid w:val="00652A5F"/>
    <w:rsid w:val="0066743E"/>
    <w:rsid w:val="00683588"/>
    <w:rsid w:val="00692A6B"/>
    <w:rsid w:val="006E5A8F"/>
    <w:rsid w:val="006E6641"/>
    <w:rsid w:val="00725DA9"/>
    <w:rsid w:val="007455D1"/>
    <w:rsid w:val="0075040F"/>
    <w:rsid w:val="007548C8"/>
    <w:rsid w:val="00757A14"/>
    <w:rsid w:val="007B4990"/>
    <w:rsid w:val="00801A6D"/>
    <w:rsid w:val="0087409E"/>
    <w:rsid w:val="00874E6C"/>
    <w:rsid w:val="00875593"/>
    <w:rsid w:val="00906436"/>
    <w:rsid w:val="00945F2A"/>
    <w:rsid w:val="009A0E71"/>
    <w:rsid w:val="00A031C0"/>
    <w:rsid w:val="00A222C0"/>
    <w:rsid w:val="00A8529D"/>
    <w:rsid w:val="00B1314F"/>
    <w:rsid w:val="00B334EE"/>
    <w:rsid w:val="00B4244D"/>
    <w:rsid w:val="00B54C75"/>
    <w:rsid w:val="00BE1919"/>
    <w:rsid w:val="00BE3247"/>
    <w:rsid w:val="00C0305E"/>
    <w:rsid w:val="00C11889"/>
    <w:rsid w:val="00C254D4"/>
    <w:rsid w:val="00C27193"/>
    <w:rsid w:val="00C50F6D"/>
    <w:rsid w:val="00C862DA"/>
    <w:rsid w:val="00CE3CCE"/>
    <w:rsid w:val="00D04603"/>
    <w:rsid w:val="00D541C7"/>
    <w:rsid w:val="00DA62AF"/>
    <w:rsid w:val="00DB0787"/>
    <w:rsid w:val="00DC75CE"/>
    <w:rsid w:val="00DE04B4"/>
    <w:rsid w:val="00E03C0B"/>
    <w:rsid w:val="00E21746"/>
    <w:rsid w:val="00E64F26"/>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B0787"/>
    <w:rPr>
      <w:color w:val="808080"/>
      <w:bdr w:space="0" w:sz="0" w:color="auto" w:val="none"/>
      <w:shd w:fill="auto" w:color="auto" w:val="clear"/>
    </w:rPr>
  </w:style>
  <w:style w:customStyle="true" w:styleId="eSPISCCParagraphDefaultFont" w:type="character">
    <w:name w:val="eSPIS_CC_Paragraph Default Font"/>
    <w:basedOn w:val="Zadanifontodlomka"/>
    <w:rsid w:val="00DB07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0787"/>
    <w:rPr>
      <w:bdr w:space="0" w:sz="0" w:color="auto" w:val="none"/>
      <w:shd w:fill="FFFFCC" w:color="auto" w:val="clear"/>
      <w:lang w:val="hr-HR"/>
    </w:rPr>
  </w:style>
  <w:style w:customStyle="true" w:styleId="PozadinaSvijetloCrvena" w:type="character">
    <w:name w:val="Pozadina_SvijetloCrvena"/>
    <w:basedOn w:val="eSPISCCParagraphDefaultFont"/>
    <w:rsid w:val="00DB07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07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B0787"/>
    <w:rPr>
      <w:color w:val="808080"/>
      <w:bdr w:color="auto" w:space="0" w:sz="0" w:val="none"/>
      <w:shd w:color="auto" w:fill="auto" w:val="clear"/>
    </w:rPr>
  </w:style>
  <w:style w:customStyle="1" w:styleId="eSPISCCParagraphDefaultFont" w:type="character">
    <w:name w:val="eSPIS_CC_Paragraph Default Font"/>
    <w:basedOn w:val="Zadanifontodlomka"/>
    <w:rsid w:val="00DB07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0787"/>
    <w:rPr>
      <w:bdr w:color="auto" w:space="0" w:sz="0" w:val="none"/>
      <w:shd w:color="auto" w:fill="FFFFCC" w:val="clear"/>
      <w:lang w:val="hr-HR"/>
    </w:rPr>
  </w:style>
  <w:style w:customStyle="1" w:styleId="PozadinaSvijetloCrvena" w:type="character">
    <w:name w:val="Pozadina_SvijetloCrvena"/>
    <w:basedOn w:val="eSPISCCParagraphDefaultFont"/>
    <w:rsid w:val="00DB07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07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5300</izvorni_sadrzaj>
    <derivirana_varijabla naziv="DomainObject.Predmet.Broj_1">5300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2016.</izvorni_sadrzaj>
    <derivirana_varijabla naziv="DomainObject.Predmet.DatumOsnivanja_1">22.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St-5300/2016</izvorni_sadrzaj>
    <derivirana_varijabla naziv="DomainObject.Predmet.OznakaBroj_1">St-5300/2016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MARIJANOVIĆ PROIZVOD d.o.o. zastupanog po punomoćniku Odvjetnički ured Volarević</izvorni_sadrzaj>
    <derivirana_varijabla naziv="DomainObject.Predmet.ProtustrankaFormated_1">  MARIJANOVIĆ PROIZVOD d.o.o. zastupanog po punomoćniku Odvjetnički ured Volarević</derivirana_varijabla>
  </DomainObject.Predmet.ProtustrankaFormated>
  <DomainObject.Predmet.ProtustrankaFormatedOIB>
    <izvorni_sadrzaj>  MARIJANOVIĆ PROIZVOD d.o.o., OIB 23007842853 zastupanog po punomoćniku Odvjetnički ured Volarević</izvorni_sadrzaj>
    <derivirana_varijabla naziv="DomainObject.Predmet.ProtustrankaFormatedOIB_1">  MARIJANOVIĆ PROIZVOD d.o.o., OIB 23007842853 zastupanog po punomoćniku Odvjetnički ured Volarević</derivirana_varijabla>
  </DomainObject.Predmet.ProtustrankaFormatedOIB>
  <DomainObject.Predmet.ProtustrankaFormatedWithAdress>
    <izvorni_sadrzaj> MARIJANOVIĆ PROIZVOD d.o.o., Lovre Matačića 2, 10000 Zagreb zastupanog po punomoćniku Odvjetnički ured Volarević</izvorni_sadrzaj>
    <derivirana_varijabla naziv="DomainObject.Predmet.ProtustrankaFormatedWithAdress_1"> MARIJANOVIĆ PROIZVOD d.o.o., Lovre Matačića 2, 10000 Zagreb zastupanog po punomoćniku Odvjetnički ured Volarević</derivirana_varijabla>
  </DomainObject.Predmet.ProtustrankaFormatedWithAdress>
  <DomainObject.Predmet.ProtustrankaFormatedWithAdressOIB>
    <izvorni_sadrzaj> MARIJANOVIĆ PROIZVOD d.o.o., OIB 23007842853, Lovre Matačića 2, 10000 Zagreb zastupanog po punomoćniku Odvjetnički ured Volarević</izvorni_sadrzaj>
    <derivirana_varijabla naziv="DomainObject.Predmet.ProtustrankaFormatedWithAdressOIB_1"> MARIJANOVIĆ PROIZVOD d.o.o., OIB 23007842853, Lovre Matačića 2, 10000 Zagreb zastupanog po punomoćniku Odvjetnički ured Volarević</derivirana_varijabla>
  </DomainObject.Predmet.ProtustrankaFormatedWithAdressOIB>
  <DomainObject.Predmet.ProtustrankaWithAdress>
    <izvorni_sadrzaj>MARIJANOVIĆ PROIZVOD d.o.o. Lovre Matačića 2, 10000 Zagreb</izvorni_sadrzaj>
    <derivirana_varijabla naziv="DomainObject.Predmet.ProtustrankaWithAdress_1">MARIJANOVIĆ PROIZVOD d.o.o. Lovre Matačića 2, 10000 Zagreb</derivirana_varijabla>
  </DomainObject.Predmet.ProtustrankaWithAdress>
  <DomainObject.Predmet.ProtustrankaWithAdressOIB>
    <izvorni_sadrzaj>MARIJANOVIĆ PROIZVOD d.o.o., OIB 23007842853, Lovre Matačića 2, 10000 Zagreb</izvorni_sadrzaj>
    <derivirana_varijabla naziv="DomainObject.Predmet.ProtustrankaWithAdressOIB_1">MARIJANOVIĆ PROIZVOD d.o.o., OIB 23007842853, Lovre Matačića 2, 10000 Zagreb</derivirana_varijabla>
  </DomainObject.Predmet.ProtustrankaWithAdressOIB>
  <DomainObject.Predmet.ProtustrankaNazivFormated>
    <izvorni_sadrzaj>MARIJANOVIĆ PROIZVOD d.o.o.</izvorni_sadrzaj>
    <derivirana_varijabla naziv="DomainObject.Predmet.ProtustrankaNazivFormated_1">MARIJANOVIĆ PROIZVOD d.o.o.</derivirana_varijabla>
  </DomainObject.Predmet.ProtustrankaNazivFormated>
  <DomainObject.Predmet.ProtustrankaNazivFormatedOIB>
    <izvorni_sadrzaj>MARIJANOVIĆ PROIZVOD d.o.o., OIB 23007842853</izvorni_sadrzaj>
    <derivirana_varijabla naziv="DomainObject.Predmet.ProtustrankaNazivFormatedOIB_1">MARIJANOVIĆ PROIZVOD d.o.o., OIB 23007842853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izvorni_sadrzaj>
    <derivirana_varijabla naziv="DomainObject.Predmet.StrankaFormated_1">  FINA Regionalni centar Zagreb; POREZNA UPRAVA, PODRUČNI URED ZAGREB; ŽUPANIJSKO DRŽAVNO ODVJETNIŠTVO U ZAGREBU</derivirana_varijabla>
  </DomainObject.Predmet.StrankaFormated>
  <DomainObject.Predmet.StrankaFormatedOIB>
    <izvorni_sadrzaj>  FINA Regionalni centar Zagreb, OIB 85821130368; POREZNA UPRAVA, PODRUČNI URED ZAGREB; ŽUPANIJSKO DRŽAVNO ODVJETNIŠTVO U ZAGREBU</izvorni_sadrzaj>
    <derivirana_varijabla naziv="DomainObject.Predmet.StrankaFormatedOIB_1">  FINA Regionalni centar Zagreb, OIB 85821130368; POREZNA UPRAVA, PODRUČNI URED ZAGREB; ŽUPANIJSKO DRŽAVNO ODVJETNIŠTVO U ZAGREBU</derivirana_varijabla>
  </DomainObject.Predmet.StrankaFormatedOIB>
  <DomainObject.Predmet.StrankaFormatedWithAdress>
    <izvorni_sadrzaj> FINA Regionalni centar Zagreb, Trg svibanjskih žrtava 1995. 1, 10000 Zagreb; POREZNA UPRAVA, PODRUČNI URED ZAGREB; ŽUPANIJSKO DRŽAVNO ODVJETNIŠTVO U ZAGREBU, Savska cesta 41, 10000 Zagreb</izvorni_sadrzaj>
    <derivirana_varijabla naziv="DomainObject.Predmet.StrankaFormatedWithAdress_1"> FINA Regionalni centar Zagreb, Trg svibanjskih žrtava 1995. 1, 10000 Zagreb; POREZNA UPRAVA, PODRUČNI URED ZAGREB; ŽUPANIJSKO DRŽAVNO ODVJETNIŠTVO U ZAGREBU, Savska cesta 41, 10000 Zagreb</derivirana_varijabla>
  </DomainObject.Predmet.StrankaFormatedWithAdress>
  <DomainObject.Predmet.StrankaFormatedWithAdressOIB>
    <izvorni_sadrzaj> FINA Regionalni centar Zagreb, OIB 85821130368, Trg svibanjskih žrtava 1995. 1, 10000 Zagreb; POREZNA UPRAVA, PODRUČNI URED ZAGREB; ŽUPANIJSKO DRŽAVNO ODVJETNIŠTVO U ZAGREBU, Savska cesta 41, 10000 Zagreb</izvorni_sadrzaj>
    <derivirana_varijabla naziv="DomainObject.Predmet.StrankaFormatedWithAdressOIB_1"> FINA Regionalni centar Zagreb, OIB 85821130368, Trg svibanjskih žrtava 1995. 1, 10000 Zagreb; POREZNA UPRAVA, PODRUČNI URED ZAGREB; ŽUPANIJSKO DRŽAVNO ODVJETNIŠTVO U ZAGREBU, Savska cesta 41, 10000 Zagreb</derivirana_varijabla>
  </DomainObject.Predmet.StrankaFormatedWithAdressOIB>
  <DomainObject.Predmet.StrankaWithAdress>
    <izvorni_sadrzaj>FINA Regionalni centar Zagreb Trg svibanjskih žrtava 1995. 1,10000 Zagreb,POREZNA UPRAVA, PODRUČNI URED ZAGREB ,ŽUPANIJSKO DRŽAVNO ODVJETNIŠTVO U ZAGREBU Savska cesta 41,10000 Zagreb</izvorni_sadrzaj>
    <derivirana_varijabla naziv="DomainObject.Predmet.StrankaWithAdress_1">FINA Regionalni centar Zagreb Trg svibanjskih žrtava 1995. 1,10000 Zagreb,POREZNA UPRAVA, PODRUČNI URED ZAGREB ,ŽUPANIJSKO DRŽAVNO ODVJETNIŠTVO U ZAGREBU Savska cesta 41,10000 Zagreb</derivirana_varijabla>
  </DomainObject.Predmet.StrankaWithAdress>
  <DomainObject.Predmet.StrankaWithAdressOIB>
    <izvorni_sadrzaj>FINA Regionalni centar Zagreb, OIB 85821130368, Trg svibanjskih žrtava 1995. 1,10000 Zagreb,POREZNA UPRAVA, PODRUČNI URED ZAGREB,ŽUPANIJSKO DRŽAVNO ODVJETNIŠTVO U ZAGREBU, Savska cesta 41,10000 Zagreb</izvorni_sadrzaj>
    <derivirana_varijabla naziv="DomainObject.Predmet.StrankaWithAdressOIB_1">FINA Regionalni centar Zagreb, OIB 85821130368, Trg svibanjskih žrtava 1995. 1,10000 Zagreb,POREZNA UPRAVA, PODRUČNI URED ZAGREB,ŽUPANIJSKO DRŽAVNO ODVJETNIŠTVO U ZAGREBU, Savska cesta 41,10000 Zagreb</derivirana_varijabla>
  </DomainObject.Predmet.StrankaWithAdressOIB>
  <DomainObject.Predmet.StrankaNazivFormated>
    <izvorni_sadrzaj>FINA Regionalni centar Zagreb,POREZNA UPRAVA, PODRUČNI URED ZAGREB,ŽUPANIJSKO DRŽAVNO ODVJETNIŠTVO U ZAGREBU</izvorni_sadrzaj>
    <derivirana_varijabla naziv="DomainObject.Predmet.StrankaNazivFormated_1">FINA Regionalni centar Zagreb,POREZNA UPRAVA, PODRUČNI URED ZAGREB,ŽUPANIJSKO DRŽAVNO ODVJETNIŠTVO U ZAGREBU</derivirana_varijabla>
  </DomainObject.Predmet.StrankaNazivFormated>
  <DomainObject.Predmet.StrankaNazivFormatedOIB>
    <izvorni_sadrzaj>FINA Regionalni centar Zagreb, OIB 85821130368,POREZNA UPRAVA, PODRUČNI URED ZAGREB,ŽUPANIJSKO DRŽAVNO ODVJETNIŠTVO U ZAGREBU</izvorni_sadrzaj>
    <derivirana_varijabla naziv="DomainObject.Predmet.StrankaNazivFormatedOIB_1">FINA Regionalni centar Zagreb, OIB 85821130368,POREZNA UPRAVA, PODRUČNI URED ZAGREB,ŽUPANIJSKO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zvorni_sadrzaj>
    <derivirana_varijabla naziv="DomainObject.Predmet.StrankaListFormated_1">
      <item>FINA Regionalni centar Zagreb</item>
      <item>POREZNA UPRAVA, PODRUČNI URED ZAGREB</item>
      <item>ŽUPANIJSKO DRŽAVNO ODVJETNIŠTVO U ZAGREBU</item>
    </derivirana_varijabla>
  </DomainObject.Predmet.StrankaListFormated>
  <DomainObject.Predmet.StrankaListFormatedOIB>
    <izvorni_sadrzaj>
      <item>FINA Regionalni centar Zagreb, OIB 85821130368</item>
      <item>POREZNA UPRAVA, PODRUČNI URED ZAGREB</item>
      <item>ŽUPANIJSKO DRŽAVNO ODVJETNIŠTVO U ZAGREBU</item>
    </izvorni_sadrzaj>
    <derivirana_varijabla naziv="DomainObject.Predmet.StrankaListFormatedOIB_1">
      <item>FINA Regionalni centar Zagreb, OIB 85821130368</item>
      <item>POREZNA UPRAVA, PODRUČNI URED ZAGREB</item>
      <item>ŽUPANIJSKO DRŽAVNO ODVJETNIŠTVO U ZAGREBU</item>
    </derivirana_varijabla>
  </DomainObject.Predmet.StrankaListFormatedOIB>
  <DomainObject.Predmet.StrankaListFormatedWithAdress>
    <izvorni_sadrzaj>
      <item>FINA Regionalni centar Zagreb, Trg svibanjskih žrtava 1995. 1, 10000 Zagreb</item>
      <item>POREZNA UPRAVA, PODRUČNI URED ZAGREB</item>
      <item>ŽUPANIJSKO DRŽAVNO ODVJETNIŠTVO U ZAGREBU, Savska cesta 41, 10000 Zagreb</item>
    </izvorni_sadrzaj>
    <derivirana_varijabla naziv="DomainObject.Predmet.StrankaListFormatedWithAdress_1">
      <item>FINA Regionalni centar Zagreb, Trg svibanjskih žrtava 1995. 1, 10000 Zagreb</item>
      <item>POREZNA UPRAVA, PODRUČNI URED ZAGREB</item>
      <item>ŽUPANIJSKO DRŽAVNO ODVJETNIŠTVO U ZAGREBU, Savska cesta 41,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tem>ŽUPANIJSKO DRŽAVNO ODVJETNIŠTVO U ZAGREBU, Savska cesta 41, 10000 Zagreb</item>
    </izvorni_sadrzaj>
    <derivirana_varijabla naziv="DomainObject.Predmet.StrankaListFormatedWithAdressOIB_1">
      <item>FINA Regionalni centar Zagreb, OIB 85821130368, Trg svibanjskih žrtava 1995. 1, 10000 Zagreb</item>
      <item>POREZNA UPRAVA, PODRUČNI URED ZAGREB</item>
      <item>ŽUPANIJSKO DRŽAVNO ODVJETNIŠTVO U ZAGREBU, Savska cesta 41, 10000 Zagreb</item>
    </derivirana_varijabla>
  </DomainObject.Predmet.StrankaListFormatedWithAdressOIB>
  <DomainObject.Predmet.StrankaListNazivFormated>
    <izvorni_sadrzaj>
      <item>FINA Regionalni centar Zagreb</item>
      <item>POREZNA UPRAVA, PODRUČNI URED ZAGREB</item>
      <item>ŽUPANIJSKO DRŽAVNO ODVJETNIŠTVO U ZAGREBU</item>
    </izvorni_sadrzaj>
    <derivirana_varijabla naziv="DomainObject.Predmet.StrankaListNazivFormated_1">
      <item>FINA Regionalni centar Zagreb</item>
      <item>POREZNA UPRAVA, PODRUČNI URED ZAGREB</item>
      <item>ŽUPANIJSKO DRŽAVNO ODVJETNIŠTVO U ZAGREBU</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zvorni_sadrzaj>
    <derivirana_varijabla naziv="DomainObject.Predmet.StrankaListNazivFormatedOIB_1">
      <item>FINA Regionalni centar Zagreb, OIB 85821130368</item>
      <item>POREZNA UPRAVA, PODRUČNI URED ZAGREB</item>
      <item>ŽUPANIJSKO DRŽAVNO ODVJETNIŠTVO U ZAGREBU</item>
    </derivirana_varijabla>
  </DomainObject.Predmet.StrankaListNazivFormatedOIB>
  <DomainObject.Predmet.ProtuStrankaListFormated>
    <izvorni_sadrzaj>
      <item>MARIJANOVIĆ PROIZVOD d.o.o. zastupanog po punomoćniku Odvjetnički ured Volarević</item>
    </izvorni_sadrzaj>
    <derivirana_varijabla naziv="DomainObject.Predmet.ProtuStrankaListFormated_1">
      <item>MARIJANOVIĆ PROIZVOD d.o.o. zastupanog po punomoćniku Odvjetnički ured Volarević</item>
    </derivirana_varijabla>
  </DomainObject.Predmet.ProtuStrankaListFormated>
  <DomainObject.Predmet.ProtuStrankaListFormatedOIB>
    <izvorni_sadrzaj>
      <item>MARIJANOVIĆ PROIZVOD d.o.o., OIB 23007842853 zastupanog po punomoćniku Odvjetnički ured Volarević</item>
    </izvorni_sadrzaj>
    <derivirana_varijabla naziv="DomainObject.Predmet.ProtuStrankaListFormatedOIB_1">
      <item>MARIJANOVIĆ PROIZVOD d.o.o., OIB 23007842853 zastupanog po punomoćniku Odvjetnički ured Volarević</item>
    </derivirana_varijabla>
  </DomainObject.Predmet.ProtuStrankaListFormatedOIB>
  <DomainObject.Predmet.ProtuStrankaListFormatedWithAdress>
    <izvorni_sadrzaj>
      <item>MARIJANOVIĆ PROIZVOD d.o.o., Lovre Matačića 2, 10000 Zagreb zastupanog po punomoćniku Odvjetnički ured Volarević</item>
    </izvorni_sadrzaj>
    <derivirana_varijabla naziv="DomainObject.Predmet.ProtuStrankaListFormatedWithAdress_1">
      <item>MARIJANOVIĆ PROIZVOD d.o.o., Lovre Matačića 2, 10000 Zagreb zastupanog po punomoćniku Odvjetnički ured Volarević</item>
    </derivirana_varijabla>
  </DomainObject.Predmet.ProtuStrankaListFormatedWithAdress>
  <DomainObject.Predmet.ProtuStrankaListFormatedWithAdressOIB>
    <izvorni_sadrzaj>
      <item>MARIJANOVIĆ PROIZVOD d.o.o., OIB 23007842853, Lovre Matačića 2, 10000 Zagreb zastupanog po punomoćniku Odvjetnički ured Volarević</item>
    </izvorni_sadrzaj>
    <derivirana_varijabla naziv="DomainObject.Predmet.ProtuStrankaListFormatedWithAdressOIB_1">
      <item>MARIJANOVIĆ PROIZVOD d.o.o., OIB 23007842853, Lovre Matačića 2, 10000 Zagreb zastupanog po punomoćniku Odvjetnički ured Volarević</item>
    </derivirana_varijabla>
  </DomainObject.Predmet.ProtuStrankaListFormatedWithAdressOIB>
  <DomainObject.Predmet.ProtuStrankaListNazivFormated>
    <izvorni_sadrzaj>
      <item>MARIJANOVIĆ PROIZVOD d.o.o.</item>
    </izvorni_sadrzaj>
    <derivirana_varijabla naziv="DomainObject.Predmet.ProtuStrankaListNazivFormated_1">
      <item>MARIJANOVIĆ PROIZVOD d.o.o.</item>
    </derivirana_varijabla>
  </DomainObject.Predmet.ProtuStrankaListNazivFormated>
  <DomainObject.Predmet.ProtuStrankaListNazivFormatedOIB>
    <izvorni_sadrzaj>
      <item>MARIJANOVIĆ PROIZVOD d.o.o., OIB 23007842853</item>
    </izvorni_sadrzaj>
    <derivirana_varijabla naziv="DomainObject.Predmet.ProtuStrankaListNazivFormatedOIB_1">
      <item>MARIJANOVIĆ PROIZVOD d.o.o., OIB 23007842853</item>
    </derivirana_varijabla>
  </DomainObject.Predmet.ProtuStrankaListNazivFormatedOIB>
  <DomainObject.Predmet.OstaliListFormated>
    <izvorni_sadrzaj>
      <item>Hrvoje Marijanović</item>
      <item>Odvjetnički ured Volarević punomoćnik sudionika u postupku MARIJANOVIĆ PROIZVOD d.o.o.</item>
    </izvorni_sadrzaj>
    <derivirana_varijabla naziv="DomainObject.Predmet.OstaliListFormated_1">
      <item>Hrvoje Marijanović</item>
      <item>Odvjetnički ured Volarević punomoćnik sudionika u postupku MARIJANOVIĆ PROIZVOD d.o.o.</item>
    </derivirana_varijabla>
  </DomainObject.Predmet.OstaliListFormated>
  <DomainObject.Predmet.OstaliListFormatedOIB>
    <izvorni_sadrzaj>
      <item>Hrvoje Marijanović, OIB 47639703196</item>
      <item>Odvjetnički ured Volarević, OIB  punomoćnik sudionika u postupku MARIJANOVIĆ PROIZVOD d.o.o.</item>
    </izvorni_sadrzaj>
    <derivirana_varijabla naziv="DomainObject.Predmet.OstaliListFormatedOIB_1">
      <item>Hrvoje Marijanović, OIB 47639703196</item>
      <item>Odvjetnički ured Volarević, OIB  punomoćnik sudionika u postupku MARIJANOVIĆ PROIZVOD d.o.o.</item>
    </derivirana_varijabla>
  </DomainObject.Predmet.OstaliListFormatedOIB>
  <DomainObject.Predmet.OstaliListFormatedWithAdress>
    <izvorni_sadrzaj>
      <item>Hrvoje Marijanović, Ulica Lovre Matačića 2, Zagreb</item>
      <item>Odvjetnički ured Volarević, Gjure Szaba 1 A, 10000 Zagreb punomoćnik sudionika u postupku MARIJANOVIĆ PROIZVOD d.o.o.</item>
    </izvorni_sadrzaj>
    <derivirana_varijabla naziv="DomainObject.Predmet.OstaliListFormatedWithAdress_1">
      <item>Hrvoje Marijanović, Ulica Lovre Matačića 2, Zagreb</item>
      <item>Odvjetnički ured Volarević, Gjure Szaba 1 A, 10000 Zagreb punomoćnik sudionika u postupku MARIJANOVIĆ PROIZVOD d.o.o.</item>
    </derivirana_varijabla>
  </DomainObject.Predmet.OstaliListFormatedWithAdress>
  <DomainObject.Predmet.OstaliListFormatedWithAdressOIB>
    <izvorni_sadrzaj>
      <item>Hrvoje Marijanović, OIB 47639703196, Ulica Lovre Matačića 2, Zagreb</item>
      <item>Odvjetnički ured Volarević, OIB , Gjure Szaba 1 A, 10000 Zagreb punomoćnik sudionika u postupku MARIJANOVIĆ PROIZVOD d.o.o.</item>
    </izvorni_sadrzaj>
    <derivirana_varijabla naziv="DomainObject.Predmet.OstaliListFormatedWithAdressOIB_1">
      <item>Hrvoje Marijanović, OIB 47639703196, Ulica Lovre Matačića 2, Zagreb</item>
      <item>Odvjetnički ured Volarević, OIB , Gjure Szaba 1 A, 10000 Zagreb punomoćnik sudionika u postupku MARIJANOVIĆ PROIZVOD d.o.o.</item>
    </derivirana_varijabla>
  </DomainObject.Predmet.OstaliListFormatedWithAdressOIB>
  <DomainObject.Predmet.OstaliListNazivFormated>
    <izvorni_sadrzaj>
      <item>Hrvoje Marijanović</item>
      <item>Odvjetnički ured Volarević</item>
    </izvorni_sadrzaj>
    <derivirana_varijabla naziv="DomainObject.Predmet.OstaliListNazivFormated_1">
      <item>Hrvoje Marijanović</item>
      <item>Odvjetnički ured Volarević</item>
    </derivirana_varijabla>
  </DomainObject.Predmet.OstaliListNazivFormated>
  <DomainObject.Predmet.OstaliListNazivFormatedOIB>
    <izvorni_sadrzaj>
      <item>Hrvoje Marijanović, OIB 47639703196</item>
      <item>Odvjetnički ured Volarević, OIB </item>
    </izvorni_sadrzaj>
    <derivirana_varijabla naziv="DomainObject.Predmet.OstaliListNazivFormatedOIB_1">
      <item>Hrvoje Marijanović, OIB 47639703196</item>
      <item>Odvjetnički ured Volarević,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MARIJANOVIĆ PROIZVOD d.o.o.</izvorni_sadrzaj>
    <derivirana_varijabla naziv="DomainObject.Predmet.ProtustrankaIDrugi_1">MARIJANOVIĆ PROIZVOD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MARIJANOVIĆ PROIZVOD d.o.o., OIB 23007842853, Lovre Matačića 2, 10000 Zagreb</izvorni_sadrzaj>
    <derivirana_varijabla naziv="DomainObject.Predmet.ProtustrankaIDrugiAdressOIB_1">MARIJANOVIĆ PROIZVOD d.o.o., OIB 23007842853, Lovre Matačića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MARIJANOVIĆ PROIZVOD d.o.o.</item>
      <item>FINA Regionalni centar Zagreb</item>
      <item>Hrvoje Marijanović</item>
      <item>POREZNA UPRAVA, PODRUČNI URED ZAGREB</item>
      <item>ŽUPANIJSKO DRŽAVNO ODVJETNIŠTVO U ZAGREBU</item>
      <item>Odvjetnički ured Volarević</item>
    </izvorni_sadrzaj>
    <derivirana_varijabla naziv="DomainObject.Predmet.SudioniciListNaziv_1">
      <item>MARIJANOVIĆ PROIZVOD d.o.o.</item>
      <item>FINA Regionalni centar Zagreb</item>
      <item>Hrvoje Marijanović</item>
      <item>POREZNA UPRAVA, PODRUČNI URED ZAGREB</item>
      <item>ŽUPANIJSKO DRŽAVNO ODVJETNIŠTVO U ZAGREBU</item>
      <item>Odvjetnički ured Volarević</item>
    </derivirana_varijabla>
  </DomainObject.Predmet.SudioniciListNaziv>
  <DomainObject.Predmet.SudioniciListAdressOIB>
    <izvorni_sadrzaj>
      <item>MARIJANOVIĆ PROIZVOD d.o.o., OIB 23007842853, Lovre Matačića 2,10000 Zagreb</item>
      <item>FINA Regionalni centar Zagreb, OIB 85821130368, Trg svibanjskih žrtava 1995. 1,10000 Zagreb</item>
      <item>Hrvoje Marijanović, OIB 47639703196, Ulica Lovre Matačića 2,Zagreb</item>
      <item>POREZNA UPRAVA, PODRUČNI URED ZAGREB</item>
      <item>ŽUPANIJSKO DRŽAVNO ODVJETNIŠTVO U ZAGREBU, Savska cesta 41,10000 Zagreb</item>
      <item>Odvjetnički ured Volarević, OIB , Gjure Szaba 1 A,10000 Zagreb</item>
    </izvorni_sadrzaj>
    <derivirana_varijabla naziv="DomainObject.Predmet.SudioniciListAdressOIB_1">
      <item>MARIJANOVIĆ PROIZVOD d.o.o., OIB 23007842853, Lovre Matačića 2,10000 Zagreb</item>
      <item>FINA Regionalni centar Zagreb, OIB 85821130368, Trg svibanjskih žrtava 1995. 1,10000 Zagreb</item>
      <item>Hrvoje Marijanović, OIB 47639703196, Ulica Lovre Matačića 2,Zagreb</item>
      <item>POREZNA UPRAVA, PODRUČNI URED ZAGREB</item>
      <item>ŽUPANIJSKO DRŽAVNO ODVJETNIŠTVO U ZAGREBU, Savska cesta 41,10000 Zagreb</item>
      <item>Odvjetnički ured Volarević, OIB , Gjure Szaba 1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23007842853</item>
      <item>, OIB 85821130368</item>
      <item>, OIB 47639703196</item>
      <item>, OIB null</item>
      <item>, OIB null</item>
      <item>, OIB </item>
    </izvorni_sadrzaj>
    <derivirana_varijabla naziv="DomainObject.Predmet.SudioniciListNazivOIB_1">
      <item>, OIB 23007842853</item>
      <item>, OIB 85821130368</item>
      <item>, OIB 47639703196</item>
      <item>, OIB null</item>
      <item>, OIB null</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796</properties:Words>
  <properties:Characters>4331</properties:Characters>
  <properties:Lines>98</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5381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2016-10-19T12:19:00Z</dcterms:created>
  <dc:creator>gboljkovac</dc:creator>
  <cp:lastModifiedBy>Goranka Boljkovac</cp:lastModifiedBy>
  <cp:lastPrinted>2016-10-19T12:16:00Z</cp:lastPrinted>
  <dcterms:modified xmlns:xsi="http://www.w3.org/2001/XMLSchema-instance" xsi:type="dcterms:W3CDTF">2016-10-19T12:22:00Z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