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461e6" w14:paraId="c9461e6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F50193">
        <w:t>2</w:t>
      </w:r>
      <w:r w:rsidR="0057447D">
        <w:t>548</w:t>
      </w:r>
      <w:r w:rsidR="0062166A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F50193">
        <w:t>2</w:t>
      </w:r>
      <w:r w:rsidR="0057447D">
        <w:t>548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A44BCF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57447D">
        <w:t>MK LIMARIJA j.d.o.o. za usluge, OIB 72687867395, Sesvete, Blage Zadre 12.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57447D">
        <w:t>181.808,86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A44BCF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57DAD"/>
    <w:rsid w:val="000B3EF2"/>
    <w:rsid w:val="000F71A5"/>
    <w:rsid w:val="00101281"/>
    <w:rsid w:val="00194DE9"/>
    <w:rsid w:val="00215918"/>
    <w:rsid w:val="002E7A51"/>
    <w:rsid w:val="00332636"/>
    <w:rsid w:val="003A1D14"/>
    <w:rsid w:val="00467118"/>
    <w:rsid w:val="004B4B7E"/>
    <w:rsid w:val="00524D3D"/>
    <w:rsid w:val="0057447D"/>
    <w:rsid w:val="006156D0"/>
    <w:rsid w:val="0062166A"/>
    <w:rsid w:val="0064498B"/>
    <w:rsid w:val="00726015"/>
    <w:rsid w:val="007D6D1C"/>
    <w:rsid w:val="008C31DE"/>
    <w:rsid w:val="009A248B"/>
    <w:rsid w:val="00A44BCF"/>
    <w:rsid w:val="00AF31FC"/>
    <w:rsid w:val="00B00AAF"/>
    <w:rsid w:val="00BC1743"/>
    <w:rsid w:val="00C445F4"/>
    <w:rsid w:val="00D660C0"/>
    <w:rsid w:val="00D970B2"/>
    <w:rsid w:val="00EB6112"/>
    <w:rsid w:val="00F50193"/>
    <w:rsid w:val="00F90EE3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71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1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1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1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1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71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1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1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1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1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2548</izvorni_sadrzaj>
    <derivirana_varijabla naziv="DomainObject.Predmet.Broj_1">2548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St-2548/2015</izvorni_sadrzaj>
    <derivirana_varijabla naziv="DomainObject.Predmet.OznakaBroj_1">St-2548/2015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MK LIMARIJA j.d.o.o. zastupanog po punomoćniku Kristijan Marić</izvorni_sadrzaj>
    <derivirana_varijabla naziv="DomainObject.Predmet.ProtustrankaFormated_1">  MK LIMARIJA j.d.o.o. zastupanog po punomoćniku Kristijan Marić</derivirana_varijabla>
  </DomainObject.Predmet.ProtustrankaFormated>
  <DomainObject.Predmet.ProtustrankaFormatedOIB>
    <izvorni_sadrzaj>  MK LIMARIJA j.d.o.o., OIB 72687867395 zastupanog po punomoćniku Kristijan Marić</izvorni_sadrzaj>
    <derivirana_varijabla naziv="DomainObject.Predmet.ProtustrankaFormatedOIB_1">  MK LIMARIJA j.d.o.o., OIB 72687867395 zastupanog po punomoćniku Kristijan Marić</derivirana_varijabla>
  </DomainObject.Predmet.ProtustrankaFormatedOIB>
  <DomainObject.Predmet.ProtustrankaFormatedWithAdress>
    <izvorni_sadrzaj> MK LIMARIJA j.d.o.o., Blage Zadre 12, 10360 Sesvete zastupanog po punomoćniku Kristijan Marić</izvorni_sadrzaj>
    <derivirana_varijabla naziv="DomainObject.Predmet.ProtustrankaFormatedWithAdress_1"> MK LIMARIJA j.d.o.o., Blage Zadre 12, 10360 Sesvete zastupanog po punomoćniku Kristijan Marić</derivirana_varijabla>
  </DomainObject.Predmet.ProtustrankaFormatedWithAdress>
  <DomainObject.Predmet.ProtustrankaFormatedWithAdressOIB>
    <izvorni_sadrzaj> MK LIMARIJA j.d.o.o., OIB 72687867395, Blage Zadre 12, 10360 Sesvete zastupanog po punomoćniku Kristijan Marić</izvorni_sadrzaj>
    <derivirana_varijabla naziv="DomainObject.Predmet.ProtustrankaFormatedWithAdressOIB_1"> MK LIMARIJA j.d.o.o., OIB 72687867395, Blage Zadre 12, 10360 Sesvete zastupanog po punomoćniku Kristijan Marić</derivirana_varijabla>
  </DomainObject.Predmet.ProtustrankaFormatedWithAdressOIB>
  <DomainObject.Predmet.ProtustrankaWithAdress>
    <izvorni_sadrzaj>MK LIMARIJA j.d.o.o. Blage Zadre 12, 10360 Sesvete</izvorni_sadrzaj>
    <derivirana_varijabla naziv="DomainObject.Predmet.ProtustrankaWithAdress_1">MK LIMARIJA j.d.o.o. Blage Zadre 12, 10360 Sesvete</derivirana_varijabla>
  </DomainObject.Predmet.ProtustrankaWithAdress>
  <DomainObject.Predmet.ProtustrankaWithAdressOIB>
    <izvorni_sadrzaj>MK LIMARIJA j.d.o.o., OIB 72687867395, Blage Zadre 12, 10360 Sesvete</izvorni_sadrzaj>
    <derivirana_varijabla naziv="DomainObject.Predmet.ProtustrankaWithAdressOIB_1">MK LIMARIJA j.d.o.o., OIB 72687867395, Blage Zadre 12, 10360 Sesvete</derivirana_varijabla>
  </DomainObject.Predmet.ProtustrankaWithAdressOIB>
  <DomainObject.Predmet.ProtustrankaNazivFormated>
    <izvorni_sadrzaj>MK LIMARIJA j.d.o.o.</izvorni_sadrzaj>
    <derivirana_varijabla naziv="DomainObject.Predmet.ProtustrankaNazivFormated_1">MK LIMARIJA j.d.o.o.</derivirana_varijabla>
  </DomainObject.Predmet.ProtustrankaNazivFormated>
  <DomainObject.Predmet.ProtustrankaNazivFormatedOIB>
    <izvorni_sadrzaj>MK LIMARIJA j.d.o.o., OIB 72687867395</izvorni_sadrzaj>
    <derivirana_varijabla naziv="DomainObject.Predmet.ProtustrankaNazivFormatedOIB_1">MK LIMARIJA j.d.o.o., OIB 72687867395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MK LIMARIJA j.d.o.o. zastupanog po punomoćniku Kristijan Marić</item>
    </izvorni_sadrzaj>
    <derivirana_varijabla naziv="DomainObject.Predmet.ProtuStrankaListFormated_1">
      <item>MK LIMARIJA j.d.o.o. zastupanog po punomoćniku Kristijan Marić</item>
    </derivirana_varijabla>
  </DomainObject.Predmet.ProtuStrankaListFormated>
  <DomainObject.Predmet.ProtuStrankaListFormatedOIB>
    <izvorni_sadrzaj>
      <item>MK LIMARIJA j.d.o.o., OIB 72687867395 zastupanog po punomoćniku Kristijan Marić</item>
    </izvorni_sadrzaj>
    <derivirana_varijabla naziv="DomainObject.Predmet.ProtuStrankaListFormatedOIB_1">
      <item>MK LIMARIJA j.d.o.o., OIB 72687867395 zastupanog po punomoćniku Kristijan Marić</item>
    </derivirana_varijabla>
  </DomainObject.Predmet.ProtuStrankaListFormatedOIB>
  <DomainObject.Predmet.ProtuStrankaListFormatedWithAdress>
    <izvorni_sadrzaj>
      <item>MK LIMARIJA j.d.o.o., Blage Zadre 12, 10360 Sesvete zastupanog po punomoćniku Kristijan Marić</item>
    </izvorni_sadrzaj>
    <derivirana_varijabla naziv="DomainObject.Predmet.ProtuStrankaListFormatedWithAdress_1">
      <item>MK LIMARIJA j.d.o.o., Blage Zadre 12, 10360 Sesvete zastupanog po punomoćniku Kristijan Marić</item>
    </derivirana_varijabla>
  </DomainObject.Predmet.ProtuStrankaListFormatedWithAdress>
  <DomainObject.Predmet.ProtuStrankaListFormatedWithAdressOIB>
    <izvorni_sadrzaj>
      <item>MK LIMARIJA j.d.o.o., OIB 72687867395, Blage Zadre 12, 10360 Sesvete zastupanog po punomoćniku Kristijan Marić</item>
    </izvorni_sadrzaj>
    <derivirana_varijabla naziv="DomainObject.Predmet.ProtuStrankaListFormatedWithAdressOIB_1">
      <item>MK LIMARIJA j.d.o.o., OIB 72687867395, Blage Zadre 12, 10360 Sesvete zastupanog po punomoćniku Kristijan Marić</item>
    </derivirana_varijabla>
  </DomainObject.Predmet.ProtuStrankaListFormatedWithAdressOIB>
  <DomainObject.Predmet.ProtuStrankaListNazivFormated>
    <izvorni_sadrzaj>
      <item>MK LIMARIJA j.d.o.o.</item>
    </izvorni_sadrzaj>
    <derivirana_varijabla naziv="DomainObject.Predmet.ProtuStrankaListNazivFormated_1">
      <item>MK LIMARIJA j.d.o.o.</item>
    </derivirana_varijabla>
  </DomainObject.Predmet.ProtuStrankaListNazivFormated>
  <DomainObject.Predmet.ProtuStrankaListNazivFormatedOIB>
    <izvorni_sadrzaj>
      <item>MK LIMARIJA j.d.o.o., OIB 72687867395</item>
    </izvorni_sadrzaj>
    <derivirana_varijabla naziv="DomainObject.Predmet.ProtuStrankaListNazivFormatedOIB_1">
      <item>MK LIMARIJA j.d.o.o., OIB 72687867395</item>
    </derivirana_varijabla>
  </DomainObject.Predmet.ProtuStrankaListNazivFormatedOIB>
  <DomainObject.Predmet.OstaliListFormated>
    <izvorni_sadrzaj>
      <item>Kristijan Marić punomoćnik sudionika u postupku MK LIMARIJA j.d.o.o.</item>
    </izvorni_sadrzaj>
    <derivirana_varijabla naziv="DomainObject.Predmet.OstaliListFormated_1">
      <item>Kristijan Marić punomoćnik sudionika u postupku MK LIMARIJA j.d.o.o.</item>
    </derivirana_varijabla>
  </DomainObject.Predmet.OstaliListFormated>
  <DomainObject.Predmet.OstaliListFormatedOIB>
    <izvorni_sadrzaj>
      <item>Kristijan Marić, OIB 81412176044 punomoćnik sudionika u postupku MK LIMARIJA j.d.o.o.</item>
    </izvorni_sadrzaj>
    <derivirana_varijabla naziv="DomainObject.Predmet.OstaliListFormatedOIB_1">
      <item>Kristijan Marić, OIB 81412176044 punomoćnik sudionika u postupku MK LIMARIJA j.d.o.o.</item>
    </derivirana_varijabla>
  </DomainObject.Predmet.OstaliListFormatedOIB>
  <DomainObject.Predmet.OstaliListFormatedWithAdress>
    <izvorni_sadrzaj>
      <item>Kristijan Marić, Čađavac 68, 43270 Čađavac punomoćnik sudionika u postupku MK LIMARIJA j.d.o.o.</item>
    </izvorni_sadrzaj>
    <derivirana_varijabla naziv="DomainObject.Predmet.OstaliListFormatedWithAdress_1">
      <item>Kristijan Marić, Čađavac 68, 43270 Čađavac punomoćnik sudionika u postupku MK LIMARIJA j.d.o.o.</item>
    </derivirana_varijabla>
  </DomainObject.Predmet.OstaliListFormatedWithAdress>
  <DomainObject.Predmet.OstaliListFormatedWithAdressOIB>
    <izvorni_sadrzaj>
      <item>Kristijan Marić, OIB 81412176044, Čađavac 68, 43270 Čađavac punomoćnik sudionika u postupku MK LIMARIJA j.d.o.o.</item>
    </izvorni_sadrzaj>
    <derivirana_varijabla naziv="DomainObject.Predmet.OstaliListFormatedWithAdressOIB_1">
      <item>Kristijan Marić, OIB 81412176044, Čađavac 68, 43270 Čađavac punomoćnik sudionika u postupku MK LIMARIJA j.d.o.o.</item>
    </derivirana_varijabla>
  </DomainObject.Predmet.OstaliListFormatedWithAdressOIB>
  <DomainObject.Predmet.OstaliListNazivFormated>
    <izvorni_sadrzaj>
      <item>Kristijan Marić</item>
    </izvorni_sadrzaj>
    <derivirana_varijabla naziv="DomainObject.Predmet.OstaliListNazivFormated_1">
      <item>Kristijan Marić</item>
    </derivirana_varijabla>
  </DomainObject.Predmet.OstaliListNazivFormated>
  <DomainObject.Predmet.OstaliListNazivFormatedOIB>
    <izvorni_sadrzaj>
      <item>Kristijan Marić, OIB 81412176044</item>
    </izvorni_sadrzaj>
    <derivirana_varijabla naziv="DomainObject.Predmet.OstaliListNazivFormatedOIB_1">
      <item>Kristijan Marić, OIB 81412176044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MK LIMARIJA j.d.o.o.</izvorni_sadrzaj>
    <derivirana_varijabla naziv="DomainObject.Predmet.ProtustrankaIDrugi_1">MK LIMARIJA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MK LIMARIJA j.d.o.o., OIB 72687867395, Blage Zadre 12, 10360 Sesvete</izvorni_sadrzaj>
    <derivirana_varijabla naziv="DomainObject.Predmet.ProtustrankaIDrugiAdressOIB_1">MK LIMARIJA j.d.o.o., OIB 72687867395, Blage Zadre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MK LIMARIJA j.d.o.o.</item>
      <item>Kristijan Marić</item>
    </izvorni_sadrzaj>
    <derivirana_varijabla naziv="DomainObject.Predmet.SudioniciListNaziv_1">
      <item>FINA Regionalni centar Zagreb</item>
      <item>MK LIMARIJA j.d.o.o.</item>
      <item>Kristijan 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MK LIMARIJA j.d.o.o., OIB 72687867395, Blage Zadre 12,10360 Sesvete</item>
      <item>Kristijan Marić, OIB 81412176044, Čađavac 68,43270 Čađavac</item>
    </izvorni_sadrzaj>
    <derivirana_varijabla naziv="DomainObject.Predmet.SudioniciListAdressOIB_1">
      <item>FINA Regionalni centar Zagreb, OIB 85821130368, Trg svibanjskih žrtava 1995. 1,10000 Zagreb</item>
      <item>MK LIMARIJA j.d.o.o., OIB 72687867395, Blage Zadre 12,10360 Sesvete</item>
      <item>Kristijan Marić, OIB 81412176044, Čađavac 68,43270 Čađavac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72687867395</item>
      <item>, OIB 81412176044</item>
    </izvorni_sadrzaj>
    <derivirana_varijabla naziv="DomainObject.Predmet.SudioniciListNazivOIB_1">
      <item>, OIB 85821130368</item>
      <item>, OIB 72687867395</item>
      <item>, OIB 81412176044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1333</properties:Characters>
  <properties:Lines>47</properties:Lines>
  <properties:Paragraphs>17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2016-01-15T09:35:00Z</cp:lastPrinted>
  <dcterms:modified xmlns:xsi="http://www.w3.org/2001/XMLSchema-instance" xsi:type="dcterms:W3CDTF">2016-01-15T09:35:00Z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