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8580fb6" w14:textId="8580fb6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5437F9">
        <w:t>1792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821684">
        <w:rPr>
          <w:szCs w:val="20"/>
        </w:rPr>
        <w:t>KOVESDY</w:t>
      </w:r>
      <w:proofErr w:type="spellEnd"/>
      <w:r w:rsidR="00821684">
        <w:rPr>
          <w:szCs w:val="20"/>
        </w:rPr>
        <w:t xml:space="preserve"> USLUGE j.d.o.o.</w:t>
      </w:r>
      <w:r>
        <w:rPr>
          <w:szCs w:val="20"/>
        </w:rPr>
        <w:t xml:space="preserve">, </w:t>
      </w:r>
      <w:r w:rsidR="008D73D6">
        <w:rPr>
          <w:szCs w:val="20"/>
        </w:rPr>
        <w:t>Zagreb</w:t>
      </w:r>
      <w:r>
        <w:rPr>
          <w:szCs w:val="20"/>
        </w:rPr>
        <w:t xml:space="preserve">, </w:t>
      </w:r>
      <w:r w:rsidR="00821684">
        <w:rPr>
          <w:szCs w:val="20"/>
        </w:rPr>
        <w:t xml:space="preserve">Ulica Josipa </w:t>
      </w:r>
      <w:proofErr w:type="spellStart"/>
      <w:r w:rsidR="00821684">
        <w:rPr>
          <w:szCs w:val="20"/>
        </w:rPr>
        <w:t>Schrotta</w:t>
      </w:r>
      <w:proofErr w:type="spellEnd"/>
      <w:r w:rsidR="00821684">
        <w:rPr>
          <w:szCs w:val="20"/>
        </w:rPr>
        <w:t xml:space="preserve"> </w:t>
      </w:r>
      <w:proofErr w:type="spellStart"/>
      <w:r w:rsidR="00821684">
        <w:rPr>
          <w:szCs w:val="20"/>
        </w:rPr>
        <w:t>35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821684">
        <w:rPr>
          <w:szCs w:val="20"/>
        </w:rPr>
        <w:t>22474611793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821684">
        <w:t>104.941,46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2C4DE8"/>
    <w:rsid w:val="0034753A"/>
    <w:rsid w:val="0036155B"/>
    <w:rsid w:val="003C30EA"/>
    <w:rsid w:val="00405364"/>
    <w:rsid w:val="00420146"/>
    <w:rsid w:val="00424390"/>
    <w:rsid w:val="00457EF8"/>
    <w:rsid w:val="005437F9"/>
    <w:rsid w:val="00626B24"/>
    <w:rsid w:val="00662ED3"/>
    <w:rsid w:val="0075183E"/>
    <w:rsid w:val="007A1913"/>
    <w:rsid w:val="00821684"/>
    <w:rsid w:val="0085059C"/>
    <w:rsid w:val="00890D82"/>
    <w:rsid w:val="008D73D6"/>
    <w:rsid w:val="00935F16"/>
    <w:rsid w:val="00950F54"/>
    <w:rsid w:val="00993AB5"/>
    <w:rsid w:val="009B679B"/>
    <w:rsid w:val="009D3B13"/>
    <w:rsid w:val="009D77D0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C4D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D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DE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D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D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4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2019.</izvorni_sadrzaj>
    <derivirana_varijabla naziv="DomainObject.Predmet.DatumIzradeOptuznogAkta_1">22. srpnja 2019.</derivirana_varijabla>
  </DomainObject.Predmet.DatumIzradeOptuznogAkta>
  <DomainObject.Predmet.DatumIzradeOptuznogAktaFormated>
    <izvorni_sadrzaj>22.7.2019.</izvorni_sadrzaj>
    <derivirana_varijabla naziv="DomainObject.Predmet.DatumIzradeOptuznogAktaFormated_1">22.7.2019.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St-1792/2019</izvorni_sadrzaj>
    <derivirana_varijabla naziv="DomainObject.Predmet.OznakaBroj_1">St-1792/2019</derivirana_varijabla>
  </DomainObject.Predmet.OznakaBroj>
  <DomainObject.Predmet.OznakaBrojOptuznogAkta>
    <izvorni_sadrzaj>04-06-19-3106</izvorni_sadrzaj>
    <derivirana_varijabla naziv="DomainObject.Predmet.OznakaBrojOptuznogAkta_1">04-06-19-3106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KOVESDY USLUGE jednostavno društvo s ograničenom odgovornošću za usluge zastupanog po punomoćniku Kristian Kovesdy</izvorni_sadrzaj>
    <derivirana_varijabla naziv="DomainObject.Predmet.ProtustrankaFormated_1">  KOVESDY USLUGE jednostavno društvo s ograničenom odgovornošću za usluge zastupanog po punomoćniku Kristian Kovesdy</derivirana_varijabla>
  </DomainObject.Predmet.ProtustrankaFormated>
  <DomainObject.Predmet.ProtustrankaFormatedOIB>
    <izvorni_sadrzaj>  KOVESDY USLUGE jednostavno društvo s ograničenom odgovornošću za usluge, OIB 22474611793 zastupanog po punomoćniku Kristian Kovesdy</izvorni_sadrzaj>
    <derivirana_varijabla naziv="DomainObject.Predmet.ProtustrankaFormatedOIB_1">  KOVESDY USLUGE jednostavno društvo s ograničenom odgovornošću za usluge, OIB 22474611793 zastupanog po punomoćniku Kristian Kovesdy</derivirana_varijabla>
  </DomainObject.Predmet.ProtustrankaFormatedOIB>
  <DomainObject.Predmet.ProtustrankaFormatedWithAdress>
    <izvorni_sadrzaj> KOVESDY USLUGE jednostavno društvo s ograničenom odgovornošću za usluge, Ulica Josipa Schrotta 35, 10000 Zagreb zastupanog po punomoćniku Kristian Kovesdy</izvorni_sadrzaj>
    <derivirana_varijabla naziv="DomainObject.Predmet.ProtustrankaFormatedWithAdress_1"> KOVESDY USLUGE jednostavno društvo s ograničenom odgovornošću za usluge, Ulica Josipa Schrotta 35, 10000 Zagreb zastupanog po punomoćniku Kristian Kovesdy</derivirana_varijabla>
  </DomainObject.Predmet.ProtustrankaFormatedWithAdress>
  <DomainObject.Predmet.ProtustrankaFormatedWithAdressOIB>
    <izvorni_sadrzaj> KOVESDY USLUGE jednostavno društvo s ograničenom odgovornošću za usluge, OIB 22474611793, Ulica Josipa Schrotta 35, 10000 Zagreb zastupanog po punomoćniku Kristian Kovesdy</izvorni_sadrzaj>
    <derivirana_varijabla naziv="DomainObject.Predmet.ProtustrankaFormatedWithAdressOIB_1"> KOVESDY USLUGE jednostavno društvo s ograničenom odgovornošću za usluge, OIB 22474611793, Ulica Josipa Schrotta 35, 10000 Zagreb zastupanog po punomoćniku Kristian Kovesdy</derivirana_varijabla>
  </DomainObject.Predmet.ProtustrankaFormatedWithAdressOIB>
  <DomainObject.Predmet.ProtustrankaWithAdress>
    <izvorni_sadrzaj>KOVESDY USLUGE jednostavno društvo s ograničenom odgovornošću za usluge Ulica Josipa Schrotta 35, 10000 Zagreb</izvorni_sadrzaj>
    <derivirana_varijabla naziv="DomainObject.Predmet.ProtustrankaWithAdress_1">KOVESDY USLUGE jednostavno društvo s ograničenom odgovornošću za usluge Ulica Josipa Schrotta 35, 10000 Zagreb</derivirana_varijabla>
  </DomainObject.Predmet.ProtustrankaWithAdress>
  <DomainObject.Predmet.ProtustrankaWithAdressOIB>
    <izvorni_sadrzaj>KOVESDY USLUGE jednostavno društvo s ograničenom odgovornošću za usluge, OIB 22474611793, Ulica Josipa Schrotta 35, 10000 Zagreb</izvorni_sadrzaj>
    <derivirana_varijabla naziv="DomainObject.Predmet.ProtustrankaWithAdressOIB_1">KOVESDY USLUGE jednostavno društvo s ograničenom odgovornošću za usluge, OIB 22474611793, Ulica Josipa Schrotta 35, 10000 Zagreb</derivirana_varijabla>
  </DomainObject.Predmet.ProtustrankaWithAdressOIB>
  <DomainObject.Predmet.ProtustrankaNazivFormated>
    <izvorni_sadrzaj>KOVESDY USLUGE jednostavno društvo s ograničenom odgovornošću za usluge</izvorni_sadrzaj>
    <derivirana_varijabla naziv="DomainObject.Predmet.ProtustrankaNazivFormated_1">KOVESDY USLUGE jednostavno društvo s ograničenom odgovornošću za usluge</derivirana_varijabla>
  </DomainObject.Predmet.ProtustrankaNazivFormated>
  <DomainObject.Predmet.ProtustrankaNazivFormatedOIB>
    <izvorni_sadrzaj>KOVESDY USLUGE jednostavno društvo s ograničenom odgovornošću za usluge, OIB 22474611793</izvorni_sadrzaj>
    <derivirana_varijabla naziv="DomainObject.Predmet.ProtustrankaNazivFormatedOIB_1">KOVESDY USLUGE jednostavno društvo s ograničenom odgovornošću za usluge, OIB 22474611793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KOVESDY USLUGE jednostavno društvo s ograničenom odgovornošću za usluge zastupanog po punomoćniku Kristian Kovesdy</item>
    </izvorni_sadrzaj>
    <derivirana_varijabla naziv="DomainObject.Predmet.ProtuStrankaListFormated_1">
      <item>KOVESDY USLUGE jednostavno društvo s ograničenom odgovornošću za usluge zastupanog po punomoćniku Kristian Kovesdy</item>
    </derivirana_varijabla>
  </DomainObject.Predmet.ProtuStrankaListFormated>
  <DomainObject.Predmet.ProtuStrankaListFormatedOIB>
    <izvorni_sadrzaj>
      <item>KOVESDY USLUGE jednostavno društvo s ograničenom odgovornošću za usluge, OIB 22474611793 zastupanog po punomoćniku Kristian Kovesdy</item>
    </izvorni_sadrzaj>
    <derivirana_varijabla naziv="DomainObject.Predmet.ProtuStrankaListFormatedOIB_1">
      <item>KOVESDY USLUGE jednostavno društvo s ograničenom odgovornošću za usluge, OIB 22474611793 zastupanog po punomoćniku Kristian Kovesdy</item>
    </derivirana_varijabla>
  </DomainObject.Predmet.ProtuStrankaListFormatedOIB>
  <DomainObject.Predmet.ProtuStrankaListFormatedWithAdress>
    <izvorni_sadrzaj>
      <item>KOVESDY USLUGE jednostavno društvo s ograničenom odgovornošću za usluge, Ulica Josipa Schrotta 35, 10000 Zagreb zastupanog po punomoćniku Kristian Kovesdy</item>
    </izvorni_sadrzaj>
    <derivirana_varijabla naziv="DomainObject.Predmet.ProtuStrankaListFormatedWithAdress_1">
      <item>KOVESDY USLUGE jednostavno društvo s ograničenom odgovornošću za usluge, Ulica Josipa Schrotta 35, 10000 Zagreb zastupanog po punomoćniku Kristian Kovesdy</item>
    </derivirana_varijabla>
  </DomainObject.Predmet.ProtuStrankaListFormatedWithAdress>
  <DomainObject.Predmet.ProtuStrankaListFormatedWithAdressOIB>
    <izvorni_sadrzaj>
      <item>KOVESDY USLUGE jednostavno društvo s ograničenom odgovornošću za usluge, OIB 22474611793, Ulica Josipa Schrotta 35, 10000 Zagreb zastupanog po punomoćniku Kristian Kovesdy</item>
    </izvorni_sadrzaj>
    <derivirana_varijabla naziv="DomainObject.Predmet.ProtuStrankaListFormatedWithAdressOIB_1">
      <item>KOVESDY USLUGE jednostavno društvo s ograničenom odgovornošću za usluge, OIB 22474611793, Ulica Josipa Schrotta 35, 10000 Zagreb zastupanog po punomoćniku Kristian Kovesdy</item>
    </derivirana_varijabla>
  </DomainObject.Predmet.ProtuStrankaListFormatedWithAdressOIB>
  <DomainObject.Predmet.ProtuStrankaListNazivFormated>
    <izvorni_sadrzaj>
      <item>KOVESDY USLUGE jednostavno društvo s ograničenom odgovornošću za usluge</item>
    </izvorni_sadrzaj>
    <derivirana_varijabla naziv="DomainObject.Predmet.ProtuStrankaListNazivFormated_1">
      <item>KOVESDY USLUGE jednostavno društvo s ograničenom odgovornošću za usluge</item>
    </derivirana_varijabla>
  </DomainObject.Predmet.ProtuStrankaListNazivFormated>
  <DomainObject.Predmet.ProtuStrankaListNazivFormatedOIB>
    <izvorni_sadrzaj>
      <item>KOVESDY USLUGE jednostavno društvo s ograničenom odgovornošću za usluge, OIB 22474611793</item>
    </izvorni_sadrzaj>
    <derivirana_varijabla naziv="DomainObject.Predmet.ProtuStrankaListNazivFormatedOIB_1">
      <item>KOVESDY USLUGE jednostavno društvo s ograničenom odgovornošću za usluge, OIB 22474611793</item>
    </derivirana_varijabla>
  </DomainObject.Predmet.ProtuStrankaListNazivFormatedOIB>
  <DomainObject.Predmet.OstaliListFormated>
    <izvorni_sadrzaj>
      <item>Kristian Kovesdy punomoćnik sudionika u postupku KOVESDY USLUGE jednostavno društvo s ograničenom odgovornošću za usluge</item>
    </izvorni_sadrzaj>
    <derivirana_varijabla naziv="DomainObject.Predmet.OstaliListFormated_1">
      <item>Kristian Kovesdy punomoćnik sudionika u postupku KOVESDY USLUGE jednostavno društvo s ograničenom odgovornošću za usluge</item>
    </derivirana_varijabla>
  </DomainObject.Predmet.OstaliListFormated>
  <DomainObject.Predmet.OstaliListFormatedOIB>
    <izvorni_sadrzaj>
      <item>Kristian Kovesdy, OIB 16134684569 punomoćnik sudionika u postupku KOVESDY USLUGE jednostavno društvo s ograničenom odgovornošću za usluge</item>
    </izvorni_sadrzaj>
    <derivirana_varijabla naziv="DomainObject.Predmet.OstaliListFormatedOIB_1">
      <item>Kristian Kovesdy, OIB 16134684569 punomoćnik sudionika u postupku KOVESDY USLUGE jednostavno društvo s ograničenom odgovornošću za usluge</item>
    </derivirana_varijabla>
  </DomainObject.Predmet.OstaliListFormatedOIB>
  <DomainObject.Predmet.OstaliListFormatedWithAdress>
    <izvorni_sadrzaj>
      <item>Kristian Kovesdy, Ivšićev Prilaz 1, 10000 Zagreb punomoćnik sudionika u postupku KOVESDY USLUGE jednostavno društvo s ograničenom odgovornošću za usluge</item>
    </izvorni_sadrzaj>
    <derivirana_varijabla naziv="DomainObject.Predmet.OstaliListFormatedWithAdress_1">
      <item>Kristian Kovesdy, Ivšićev Prilaz 1, 10000 Zagreb punomoćnik sudionika u postupku KOVESDY USLUGE jednostavno društvo s ograničenom odgovornošću za usluge</item>
    </derivirana_varijabla>
  </DomainObject.Predmet.OstaliListFormatedWithAdress>
  <DomainObject.Predmet.OstaliListFormatedWithAdressOIB>
    <izvorni_sadrzaj>
      <item>Kristian Kovesdy, OIB 16134684569, Ivšićev Prilaz 1, 10000 Zagreb punomoćnik sudionika u postupku KOVESDY USLUGE jednostavno društvo s ograničenom odgovornošću za usluge</item>
    </izvorni_sadrzaj>
    <derivirana_varijabla naziv="DomainObject.Predmet.OstaliListFormatedWithAdressOIB_1">
      <item>Kristian Kovesdy, OIB 16134684569, Ivšićev Prilaz 1, 10000 Zagreb punomoćnik sudionika u postupku KOVESDY USLUGE jednostavno društvo s ograničenom odgovornošću za usluge</item>
    </derivirana_varijabla>
  </DomainObject.Predmet.OstaliListFormatedWithAdressOIB>
  <DomainObject.Predmet.OstaliListNazivFormated>
    <izvorni_sadrzaj>
      <item>Kristian Kovesdy</item>
    </izvorni_sadrzaj>
    <derivirana_varijabla naziv="DomainObject.Predmet.OstaliListNazivFormated_1">
      <item>Kristian Kovesdy</item>
    </derivirana_varijabla>
  </DomainObject.Predmet.OstaliListNazivFormated>
  <DomainObject.Predmet.OstaliListNazivFormatedOIB>
    <izvorni_sadrzaj>
      <item>Kristian Kovesdy, OIB 16134684569</item>
    </izvorni_sadrzaj>
    <derivirana_varijabla naziv="DomainObject.Predmet.OstaliListNazivFormatedOIB_1">
      <item>Kristian Kovesdy, OIB 16134684569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KOVESDY USLUGE jednostavno društvo s ograničenom odgovornošću za usluge</izvorni_sadrzaj>
    <derivirana_varijabla naziv="DomainObject.Predmet.ProtustrankaIDrugi_1">KOVESDY USLUGE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KOVESDY USLUGE jednostavno društvo s ograničenom odgovornošću za usluge, OIB 22474611793, Ulica Josipa Schrotta 35, 10000 Zagreb</izvorni_sadrzaj>
    <derivirana_varijabla naziv="DomainObject.Predmet.ProtustrankaIDrugiAdressOIB_1">KOVESDY USLUGE jednostavno društvo s ograničenom odgovornošću za usluge, OIB 22474611793, Ulica Josipa Schrotta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KOVESDY USLUGE jednostavno društvo s ograničenom odgovornošću za usluge</item>
      <item>Financijska agencija</item>
      <item>Kristian Kovesdy</item>
    </izvorni_sadrzaj>
    <derivirana_varijabla naziv="DomainObject.Predmet.SudioniciListNaziv_1">
      <item>KOVESDY USLUGE jednostavno društvo s ograničenom odgovornošću za usluge</item>
      <item>Financijska agencija</item>
      <item>Kristian Kovesdy</item>
    </derivirana_varijabla>
  </DomainObject.Predmet.SudioniciListNaziv>
  <DomainObject.Predmet.SudioniciListAdressOIB>
    <izvorni_sadrzaj>
      <item>KOVESDY USLUGE jednostavno društvo s ograničenom odgovornošću za usluge, OIB 22474611793, Ulica Josipa Schrotta 35,10000 Zagreb</item>
      <item>Financijska agencija, OIB 85821130368, TRG SVIBANJSKIH ŽRTAVA 1995. 1,10000 Zagreb</item>
      <item>Kristian Kovesdy, OIB 16134684569, Ivšićev Prilaz 1,10000 Zagreb</item>
    </izvorni_sadrzaj>
    <derivirana_varijabla naziv="DomainObject.Predmet.SudioniciListAdressOIB_1">
      <item>KOVESDY USLUGE jednostavno društvo s ograničenom odgovornošću za usluge, OIB 22474611793, Ulica Josipa Schrotta 35,10000 Zagreb</item>
      <item>Financijska agencija, OIB 85821130368, TRG SVIBANJSKIH ŽRTAVA 1995. 1,10000 Zagreb</item>
      <item>Kristian Kovesdy, OIB 16134684569, Ivšićev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22474611793</item>
      <item>, OIB 85821130368</item>
      <item>, OIB 16134684569</item>
    </izvorni_sadrzaj>
    <derivirana_varijabla naziv="DomainObject.Predmet.SudioniciListNazivOIB_1">
      <item>, OIB 22474611793</item>
      <item>, OIB 85821130368</item>
      <item>, OIB 16134684569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2019.</izvorni_sadrzaj>
    <derivirana_varijabla naziv="DomainObject.Predmet.DatumPocetkaProcesa_1">31.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1341</properties:Characters>
  <properties:Lines>44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2019-11-05T09:50:00Z</dcterms:created>
  <dc:creator>Ivana Manestar</dc:creator>
  <cp:lastModifiedBy>Petra Komučar</cp:lastModifiedBy>
  <cp:lastPrinted>2019-11-05T09:45:00Z</cp:lastPrinted>
  <dcterms:modified xmlns:xsi="http://www.w3.org/2001/XMLSchema-instance" xsi:type="dcterms:W3CDTF">2019-11-05T09:50:00Z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(St-1792-19 KOVESDY USLUGE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