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"/>
        <w:tblLook w:val="04A0" w:noVBand="1" w:noHBand="0" w:lastColumn="0" w:firstColumn="1" w:lastRow="0" w:firstRow="1"/>
      </w:tblPr>
      <w:tblGrid>
        <w:gridCol w:w="7"/>
        <w:gridCol w:w="3376"/>
      </w:tblGrid>
      <w:tr w:rsidTr="00145A4E" w:rsidR="00B92B86" w:rsidRPr="00B92B86">
        <w:trPr>
          <w:gridBefore w:val="1"/>
          <w:wBefore w:type="dxa" w:w="7"/>
        </w:trPr>
        <w:tc>
          <w:tcPr>
            <w:tcW w:type="dxa" w:w="3376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104B" w:rsidP="0049749B" w:rsidR="00B92B86" w:rsidRPr="003E5E3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3E5E3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3E5E3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145A4E" w:rsidP="00145A4E" w:rsidR="00145A4E" w:rsidRPr="00145A4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5A4E">
              <w:rPr>
                <w:rFonts w:hAnsi="Times New Roman" w:ascii="Times New Roman"/>
                <w:sz w:val="24"/>
                <w:szCs w:val="24"/>
              </w:rPr>
              <w:t>Općinski sud u Virovitici</w:t>
            </w:r>
          </w:p>
          <w:p w:rsidRDefault="00145A4E" w:rsidP="00145A4E" w:rsidR="00877C48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5A4E">
              <w:rPr>
                <w:rFonts w:hAnsi="Times New Roman" w:ascii="Times New Roman"/>
                <w:sz w:val="24"/>
                <w:szCs w:val="24"/>
              </w:rPr>
              <w:t>Virovitica, Tomaša Masaryka 8</w:t>
            </w:r>
          </w:p>
        </w:tc>
      </w:tr>
      <w:tr w:rsidTr="00145A4E" w:rsidR="003D6E29" w:rsidRPr="00974EE9">
        <w:tblPrEx>
          <w:jc w:val="right"/>
          <w:tblInd w:type="dxa" w:w="0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  <w:gridSpan w:val="2"/>
          </w:tcPr>
          <w:p w:rsidRDefault="0035356A" w:rsidP="006D3923" w:rsidR="0035356A">
            <w:pPr>
              <w:pStyle w:val="VSVerzija"/>
              <w:jc w:val="right"/>
            </w:pPr>
          </w:p>
          <w:p w:rsidRDefault="0035356A" w:rsidP="006D3923" w:rsidR="0035356A">
            <w:pPr>
              <w:pStyle w:val="VSVerzija"/>
              <w:jc w:val="right"/>
            </w:pPr>
          </w:p>
          <w:p w:rsidRDefault="0035356A" w:rsidP="006D3923" w:rsidR="0035356A">
            <w:pPr>
              <w:pStyle w:val="VSVerzija"/>
              <w:jc w:val="right"/>
            </w:pPr>
          </w:p>
          <w:p w:rsidRDefault="00B040FB" w:rsidP="00823DAC" w:rsidR="003D6E29" w:rsidRPr="00974EE9">
            <w:pPr>
              <w:pStyle w:val="VSVerzija"/>
              <w:jc w:val="right"/>
            </w:pPr>
            <w:r>
              <w:t>Poslovni b</w:t>
            </w:r>
            <w:r w:rsidR="003D6E29">
              <w:t xml:space="preserve">roj: </w:t>
            </w:r>
            <w:r w:rsidR="00060753">
              <w:t>7</w:t>
            </w:r>
            <w:r w:rsidR="00823DAC">
              <w:t xml:space="preserve"> Sp-</w:t>
            </w:r>
            <w:r w:rsidR="004328A7">
              <w:t>2/2016-</w:t>
            </w:r>
            <w:r w:rsidR="00823DAC">
              <w:t>31</w:t>
            </w:r>
          </w:p>
        </w:tc>
      </w:tr>
      <w:tr w:rsidTr="00145A4E" w:rsidR="003E5E31" w:rsidRPr="00974EE9">
        <w:tblPrEx>
          <w:jc w:val="right"/>
          <w:tblInd w:type="dxa" w:w="0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3383"/>
            <w:gridSpan w:val="2"/>
          </w:tcPr>
          <w:p w:rsidRDefault="003E5E31" w:rsidP="003D6E29" w:rsidR="003E5E31">
            <w:pPr>
              <w:pStyle w:val="VSVerzija"/>
              <w:jc w:val="right"/>
            </w:pPr>
          </w:p>
        </w:tc>
      </w:tr>
    </w:tbl>
    <w:p w14:textId="b95f839" w14:paraId="b95f839" w:rsidRDefault="003D6E29" w:rsidP="003D6E29" w:rsidR="003D6E29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4328A7" w:rsidP="003D6E29" w:rsid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28A7" w:rsidP="004328A7" w:rsidR="006D392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 </w:t>
      </w:r>
    </w:p>
    <w:p w:rsidRDefault="004328A7" w:rsidP="004328A7" w:rsidR="004328A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Virovitica </w:t>
      </w:r>
    </w:p>
    <w:p w:rsidRDefault="004328A7" w:rsidP="003D6E29" w:rsid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28A7" w:rsidP="003D6E29" w:rsidR="004328A7" w:rsidRP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28A7" w:rsidP="00823DAC" w:rsidR="00823DAC" w:rsidRPr="00823DAC">
      <w:pPr>
        <w:spacing w:lineRule="auto" w:line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328A7">
        <w:rPr>
          <w:rFonts w:eastAsia="Times New Roman" w:hAnsi="Times New Roman" w:ascii="Times New Roman"/>
          <w:sz w:val="24"/>
          <w:szCs w:val="24"/>
          <w:lang w:eastAsia="hr-HR"/>
        </w:rPr>
        <w:t xml:space="preserve">Kod ovog suda  u tijeku   je parnični postupak u pravnoj stvari  predlagatelja  </w:t>
      </w:r>
      <w:r w:rsidR="00823DAC" w:rsidRPr="00823DAC">
        <w:rPr>
          <w:rFonts w:eastAsia="Times New Roman" w:hAnsi="Times New Roman" w:ascii="Times New Roman"/>
          <w:sz w:val="24"/>
          <w:szCs w:val="24"/>
          <w:lang w:eastAsia="hr-HR"/>
        </w:rPr>
        <w:t xml:space="preserve">Darka Presečana OIB; 94610088854 iz Dinjevca, Mirogojska 12,  za pokretanje osobnog stečaja potrošača  nad dužnikom </w:t>
      </w:r>
      <w:r w:rsidR="00823DAC">
        <w:rPr>
          <w:rFonts w:eastAsia="Times New Roman" w:hAnsi="Times New Roman" w:ascii="Times New Roman"/>
          <w:sz w:val="24"/>
          <w:szCs w:val="24"/>
          <w:lang w:eastAsia="hr-HR"/>
        </w:rPr>
        <w:t>Darkom Presečanom  iz Dinjevca.</w:t>
      </w:r>
    </w:p>
    <w:p w:rsidRDefault="002C22C8" w:rsidP="002C22C8" w:rsidR="002C22C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328A7" w:rsidP="004328A7" w:rsidR="00432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 potrebe postupka u gornjem predmetu , poziva se Naslov da dostavi ovome sudu izvod iz evidencije Jedinstvenog registra transakcijskog računa građana za potrošača</w:t>
      </w:r>
      <w:r w:rsidR="00823DAC">
        <w:rPr>
          <w:rFonts w:hAnsi="Times New Roman" w:ascii="Times New Roman"/>
          <w:sz w:val="24"/>
          <w:szCs w:val="24"/>
        </w:rPr>
        <w:t xml:space="preserve"> Darka Presečana, </w:t>
      </w:r>
      <w:r>
        <w:rPr>
          <w:rFonts w:hAnsi="Times New Roman" w:ascii="Times New Roman"/>
          <w:sz w:val="24"/>
          <w:szCs w:val="24"/>
        </w:rPr>
        <w:t xml:space="preserve"> u roku  od 8 dana. </w:t>
      </w:r>
    </w:p>
    <w:p w:rsidRDefault="004328A7" w:rsidP="002C22C8" w:rsidR="004328A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328A7" w:rsidP="002C22C8" w:rsidR="004328A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77BF" w:rsidP="008007CA" w:rsidR="00635F1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45A4E">
        <w:rPr>
          <w:rFonts w:hAnsi="Times New Roman" w:ascii="Times New Roman"/>
          <w:sz w:val="24"/>
          <w:szCs w:val="24"/>
        </w:rPr>
        <w:t>Virovitic</w:t>
      </w:r>
      <w:r>
        <w:rPr>
          <w:rFonts w:hAnsi="Times New Roman" w:ascii="Times New Roman"/>
          <w:sz w:val="24"/>
          <w:szCs w:val="24"/>
        </w:rPr>
        <w:t>i</w:t>
      </w:r>
      <w:r w:rsidR="00342CFC" w:rsidRPr="00B92B86">
        <w:rPr>
          <w:rFonts w:hAnsi="Times New Roman" w:ascii="Times New Roman"/>
          <w:sz w:val="24"/>
          <w:szCs w:val="24"/>
        </w:rPr>
        <w:t xml:space="preserve"> </w:t>
      </w:r>
      <w:r w:rsidR="004328A7">
        <w:rPr>
          <w:rFonts w:hAnsi="Times New Roman" w:ascii="Times New Roman"/>
          <w:sz w:val="24"/>
          <w:szCs w:val="24"/>
        </w:rPr>
        <w:t xml:space="preserve">4. lipnja 2019. </w:t>
      </w:r>
      <w:r w:rsidR="002C22C8">
        <w:rPr>
          <w:rFonts w:hAnsi="Times New Roman" w:ascii="Times New Roman"/>
          <w:sz w:val="24"/>
          <w:szCs w:val="24"/>
        </w:rPr>
        <w:t xml:space="preserve"> </w:t>
      </w:r>
      <w:r w:rsidR="000B03D3">
        <w:rPr>
          <w:rFonts w:hAnsi="Times New Roman" w:ascii="Times New Roman"/>
          <w:sz w:val="24"/>
          <w:szCs w:val="24"/>
        </w:rPr>
        <w:t xml:space="preserve"> </w:t>
      </w:r>
    </w:p>
    <w:p w:rsidRDefault="008007CA" w:rsidP="008007CA" w:rsidR="008007CA"/>
    <w:p w:rsidRDefault="00E877BF" w:rsidP="00EB5E35" w:rsidR="00635F1A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</w:t>
      </w:r>
    </w:p>
    <w:p w:rsidRDefault="00635F1A" w:rsidP="00EB5E35" w:rsidR="00635F1A" w:rsidRPr="00B92B86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007CA" w:rsidP="00EB5E35" w:rsidR="00635F1A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Zoran Mandić</w:t>
      </w:r>
      <w:r w:rsidR="000B03D3">
        <w:rPr>
          <w:rFonts w:hAnsi="Times New Roman" w:ascii="Times New Roman"/>
          <w:sz w:val="24"/>
          <w:szCs w:val="24"/>
        </w:rPr>
        <w:t xml:space="preserve"> v.r. </w:t>
      </w:r>
    </w:p>
    <w:p w:rsidRDefault="00635F1A" w:rsidP="00635F1A" w:rsidR="00635F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7CA" w:rsidP="008007CA" w:rsidR="008007C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B03D3" w:rsidP="000B03D3" w:rsidR="000B03D3" w:rsidRPr="000B03D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</w:t>
      </w:r>
      <w:r w:rsidRPr="000B03D3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B03D3" w:rsidP="000B03D3" w:rsidR="000B03D3" w:rsidRPr="000B03D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B03D3" w:rsidP="000B03D3" w:rsidR="000B03D3" w:rsidRPr="000B03D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</w:t>
      </w:r>
      <w:r w:rsidRPr="000B03D3">
        <w:rPr>
          <w:rFonts w:hAnsi="Times New Roman" w:ascii="Times New Roman"/>
          <w:sz w:val="24"/>
          <w:szCs w:val="24"/>
        </w:rPr>
        <w:t xml:space="preserve">Gordana Prka </w:t>
      </w:r>
    </w:p>
    <w:p w:rsidRDefault="000B03D3" w:rsidP="000B03D3" w:rsidR="000B03D3" w:rsidRPr="000B03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77BF" w:rsidP="008007CA" w:rsidR="00E877B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E877BF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5EA" w:rsidP="00501147" w:rsidR="00B745EA">
      <w:pPr>
        <w:spacing w:lineRule="auto" w:line="240" w:after="0"/>
      </w:pPr>
      <w:r>
        <w:separator/>
      </w:r>
    </w:p>
  </w:endnote>
  <w:endnote w:id="0" w:type="continuationSeparator">
    <w:p w:rsidRDefault="00B745EA" w:rsidP="00501147" w:rsidR="00B745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5EA" w:rsidP="00501147" w:rsidR="00B745EA">
      <w:pPr>
        <w:spacing w:lineRule="auto" w:line="240" w:after="0"/>
      </w:pPr>
      <w:r>
        <w:separator/>
      </w:r>
    </w:p>
  </w:footnote>
  <w:footnote w:id="0" w:type="continuationSeparator">
    <w:p w:rsidRDefault="00B745EA" w:rsidP="00501147" w:rsidR="00B745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E29" w:rsidP="003D6E29" w:rsidR="003D6E2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D392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D3E05"/>
    <w:multiLevelType w:val="hybridMultilevel"/>
    <w:tmpl w:val="D37A7AE0"/>
    <w:lvl w:tplc="391E7E54" w:ilvl="0">
      <w:start w:val="1"/>
      <w:numFmt w:val="bullet"/>
      <w:lvlText w:val="-"/>
      <w:lvlJc w:val="left"/>
      <w:pPr>
        <w:ind w:hanging="360" w:left="19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0753"/>
    <w:rsid w:val="00087C43"/>
    <w:rsid w:val="000B03D3"/>
    <w:rsid w:val="00145A4E"/>
    <w:rsid w:val="001866E7"/>
    <w:rsid w:val="00194888"/>
    <w:rsid w:val="001F6DF0"/>
    <w:rsid w:val="00237FCE"/>
    <w:rsid w:val="00257BE8"/>
    <w:rsid w:val="002A5AE7"/>
    <w:rsid w:val="002C22C8"/>
    <w:rsid w:val="002C784E"/>
    <w:rsid w:val="002D2FC4"/>
    <w:rsid w:val="002E3DDB"/>
    <w:rsid w:val="002E69B8"/>
    <w:rsid w:val="00341823"/>
    <w:rsid w:val="00342CFC"/>
    <w:rsid w:val="00345212"/>
    <w:rsid w:val="0035356A"/>
    <w:rsid w:val="00385BF0"/>
    <w:rsid w:val="00392AF5"/>
    <w:rsid w:val="00394A8C"/>
    <w:rsid w:val="003A4477"/>
    <w:rsid w:val="003B654F"/>
    <w:rsid w:val="003D6E29"/>
    <w:rsid w:val="003E5E31"/>
    <w:rsid w:val="004136F7"/>
    <w:rsid w:val="00416543"/>
    <w:rsid w:val="004328A7"/>
    <w:rsid w:val="004332F3"/>
    <w:rsid w:val="00450291"/>
    <w:rsid w:val="00454F51"/>
    <w:rsid w:val="00483D06"/>
    <w:rsid w:val="0049749B"/>
    <w:rsid w:val="004A0BD1"/>
    <w:rsid w:val="004E1C60"/>
    <w:rsid w:val="00501147"/>
    <w:rsid w:val="00552E8B"/>
    <w:rsid w:val="005E1D89"/>
    <w:rsid w:val="005F633B"/>
    <w:rsid w:val="006241DA"/>
    <w:rsid w:val="00635F1A"/>
    <w:rsid w:val="006D3923"/>
    <w:rsid w:val="00741600"/>
    <w:rsid w:val="00762B60"/>
    <w:rsid w:val="007802E2"/>
    <w:rsid w:val="0078776D"/>
    <w:rsid w:val="007A409A"/>
    <w:rsid w:val="007A4B40"/>
    <w:rsid w:val="008007CA"/>
    <w:rsid w:val="00823DAC"/>
    <w:rsid w:val="00856F6F"/>
    <w:rsid w:val="008659E3"/>
    <w:rsid w:val="00877C48"/>
    <w:rsid w:val="008A6557"/>
    <w:rsid w:val="008D05FD"/>
    <w:rsid w:val="008E465E"/>
    <w:rsid w:val="00915141"/>
    <w:rsid w:val="0096157B"/>
    <w:rsid w:val="009638A6"/>
    <w:rsid w:val="00974B04"/>
    <w:rsid w:val="00975368"/>
    <w:rsid w:val="009915CD"/>
    <w:rsid w:val="009C75F1"/>
    <w:rsid w:val="00A31587"/>
    <w:rsid w:val="00A441A9"/>
    <w:rsid w:val="00A566B8"/>
    <w:rsid w:val="00A65E60"/>
    <w:rsid w:val="00AC46E8"/>
    <w:rsid w:val="00AF28D9"/>
    <w:rsid w:val="00B00B9A"/>
    <w:rsid w:val="00B040FB"/>
    <w:rsid w:val="00B43087"/>
    <w:rsid w:val="00B566FD"/>
    <w:rsid w:val="00B56B8C"/>
    <w:rsid w:val="00B745EA"/>
    <w:rsid w:val="00B92B86"/>
    <w:rsid w:val="00BC5568"/>
    <w:rsid w:val="00C50709"/>
    <w:rsid w:val="00C648FA"/>
    <w:rsid w:val="00C8556D"/>
    <w:rsid w:val="00CB0DAC"/>
    <w:rsid w:val="00CF0A4F"/>
    <w:rsid w:val="00D228AD"/>
    <w:rsid w:val="00D32D61"/>
    <w:rsid w:val="00D43FE4"/>
    <w:rsid w:val="00D50D29"/>
    <w:rsid w:val="00D7104B"/>
    <w:rsid w:val="00DB5D1B"/>
    <w:rsid w:val="00DC66A8"/>
    <w:rsid w:val="00E349A5"/>
    <w:rsid w:val="00E877BF"/>
    <w:rsid w:val="00EB5E35"/>
    <w:rsid w:val="00EC15A5"/>
    <w:rsid w:val="00EF0BA1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37FEBCEA-846F-4286-92D7-0322EB3283C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D6E2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C22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6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6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6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6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192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78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20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11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Presečan</izvorni_sadrzaj>
    <derivirana_varijabla naziv="DomainObject.Predmet.StrankaFormated_1">  Darko Presečan</derivirana_varijabla>
  </DomainObject.Predmet.StrankaFormated>
  <DomainObject.Predmet.StrankaFormatedOIB>
    <izvorni_sadrzaj>  Darko Presečan, OIB 94610088854</izvorni_sadrzaj>
    <derivirana_varijabla naziv="DomainObject.Predmet.StrankaFormatedOIB_1">  Darko Presečan, OIB 94610088854</derivirana_varijabla>
  </DomainObject.Predmet.StrankaFormatedOIB>
  <DomainObject.Predmet.StrankaFormatedWithAdress>
    <izvorni_sadrzaj> Darko Presečan, Mirogojska 12, 48362 Dinjevac</izvorni_sadrzaj>
    <derivirana_varijabla naziv="DomainObject.Predmet.StrankaFormatedWithAdress_1"> Darko Presečan, Mirogojska 12, 48362 Dinjevac</derivirana_varijabla>
  </DomainObject.Predmet.StrankaFormatedWithAdress>
  <DomainObject.Predmet.StrankaFormatedWithAdressOIB>
    <izvorni_sadrzaj> Darko Presečan, OIB 94610088854, Mirogojska 12, 48362 Dinjevac</izvorni_sadrzaj>
    <derivirana_varijabla naziv="DomainObject.Predmet.StrankaFormatedWithAdressOIB_1"> Darko Presečan, OIB 94610088854, Mirogojska 12, 48362 Dinjevac</derivirana_varijabla>
  </DomainObject.Predmet.StrankaFormatedWithAdressOIB>
  <DomainObject.Predmet.StrankaWithAdress>
    <izvorni_sadrzaj>Darko Presečan Mirogojska 12,48362 Dinjevac</izvorni_sadrzaj>
    <derivirana_varijabla naziv="DomainObject.Predmet.StrankaWithAdress_1">Darko Presečan Mirogojska 12,48362 Dinjevac</derivirana_varijabla>
  </DomainObject.Predmet.StrankaWithAdress>
  <DomainObject.Predmet.StrankaWithAdressOIB>
    <izvorni_sadrzaj>Darko Presečan, OIB 94610088854, Mirogojska 12,48362 Dinjevac</izvorni_sadrzaj>
    <derivirana_varijabla naziv="DomainObject.Predmet.StrankaWithAdressOIB_1">Darko Presečan, OIB 94610088854, Mirogojska 12,48362 Dinjevac</derivirana_varijabla>
  </DomainObject.Predmet.StrankaWithAdressOIB>
  <DomainObject.Predmet.StrankaNazivFormated>
    <izvorni_sadrzaj>Darko Presečan</izvorni_sadrzaj>
    <derivirana_varijabla naziv="DomainObject.Predmet.StrankaNazivFormated_1">Darko Presečan</derivirana_varijabla>
  </DomainObject.Predmet.StrankaNazivFormated>
  <DomainObject.Predmet.StrankaNazivFormatedOIB>
    <izvorni_sadrzaj>Darko Presečan, OIB 94610088854</izvorni_sadrzaj>
    <derivirana_varijabla naziv="DomainObject.Predmet.StrankaNazivFormatedOIB_1">Darko Presečan, OIB 94610088854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Darko Presečan</item>
    </izvorni_sadrzaj>
    <derivirana_varijabla naziv="DomainObject.Predmet.StrankaListFormated_1">
      <item>Darko Presečan</item>
    </derivirana_varijabla>
  </DomainObject.Predmet.StrankaListFormated>
  <DomainObject.Predmet.StrankaListFormatedOIB>
    <izvorni_sadrzaj>
      <item>Darko Presečan, OIB 94610088854</item>
    </izvorni_sadrzaj>
    <derivirana_varijabla naziv="DomainObject.Predmet.StrankaListFormatedOIB_1">
      <item>Darko Presečan, OIB 94610088854</item>
    </derivirana_varijabla>
  </DomainObject.Predmet.StrankaListFormatedOIB>
  <DomainObject.Predmet.StrankaListFormatedWithAdress>
    <izvorni_sadrzaj>
      <item>Darko Presečan, Mirogojska 12, 48362 Dinjevac</item>
    </izvorni_sadrzaj>
    <derivirana_varijabla naziv="DomainObject.Predmet.StrankaListFormatedWithAdress_1">
      <item>Darko Presečan, Mirogojska 12, 48362 Dinjevac</item>
    </derivirana_varijabla>
  </DomainObject.Predmet.StrankaListFormatedWithAdress>
  <DomainObject.Predmet.StrankaListFormatedWithAdressOIB>
    <izvorni_sadrzaj>
      <item>Darko Presečan, OIB 94610088854, Mirogojska 12, 48362 Dinjevac</item>
    </izvorni_sadrzaj>
    <derivirana_varijabla naziv="DomainObject.Predmet.StrankaListFormatedWithAdressOIB_1">
      <item>Darko Presečan, OIB 94610088854, Mirogojska 12, 48362 Dinjevac</item>
    </derivirana_varijabla>
  </DomainObject.Predmet.StrankaListFormatedWithAdressOIB>
  <DomainObject.Predmet.StrankaListNazivFormated>
    <izvorni_sadrzaj>
      <item>Darko Presečan</item>
    </izvorni_sadrzaj>
    <derivirana_varijabla naziv="DomainObject.Predmet.StrankaListNazivFormated_1">
      <item>Darko Presečan</item>
    </derivirana_varijabla>
  </DomainObject.Predmet.StrankaListNazivFormated>
  <DomainObject.Predmet.StrankaListNazivFormatedOIB>
    <izvorni_sadrzaj>
      <item>Darko Presečan, OIB 94610088854</item>
    </izvorni_sadrzaj>
    <derivirana_varijabla naziv="DomainObject.Predmet.StrankaListNazivFormatedOIB_1">
      <item>Darko Presečan, OIB 94610088854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Formated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Formated>
  <DomainObject.Predmet.OstaliListFormatedOIB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FormatedOIB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FormatedOIB>
  <DomainObject.Predmet.OstaliListFormatedWithAdress>
    <izvorni_sadrzaj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izvorni_sadrzaj>
    <derivirana_varijabla naziv="DomainObject.Predmet.OstaliListFormatedWithAdress_1"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derivirana_varijabla>
  </DomainObject.Predmet.OstaliListFormatedWithAdress>
  <DomainObject.Predmet.OstaliListFormatedWithAdressOIB>
    <izvorni_sadrzaj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izvorni_sadrzaj>
    <derivirana_varijabla naziv="DomainObject.Predmet.OstaliListFormatedWithAdressOIB_1"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derivirana_varijabla>
  </DomainObject.Predmet.OstaliListFormatedWithAdressOIB>
  <DomainObject.Predmet.OstaliListNazivFormated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NazivFormated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NazivFormated>
  <DomainObject.Predmet.OstaliListNazivFormatedOIB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NazivFormatedOIB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Presečan</izvorni_sadrzaj>
    <derivirana_varijabla naziv="DomainObject.Predmet.StrankaIDrugi_1">Darko Presečan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Presečan, OIB 94610088854, Mirogojska 12, 48362 Dinjevac</izvorni_sadrzaj>
    <derivirana_varijabla naziv="DomainObject.Predmet.StrankaIDrugiAdressOIB_1">Darko Presečan, OIB 94610088854, Mirogojska 12, 48362 Dinjevac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Presečan</item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SudioniciListNaziv_1">
      <item>Darko Presečan</item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SudioniciListNaziv>
  <DomainObject.Predmet.SudioniciListAdressOIB>
    <izvorni_sadrzaj>
      <item>Darko Presečan, OIB 94610088854, Mirogojska 12,48362 Dinjevac</item>
      <item>Željko Ferenčić dipl. iur., Kardinala A. Stepinca 2,32000 Vukovar</item>
      <item>OD Buterin &amp; Posavec,, Draškovićeva 82,10000 Zagreb</item>
      <item>FINA, Trg kralja Tomislava 3,33000 Virovitica</item>
      <item>FINA, Vrtni put 3,10000 Zagreb</item>
      <item>ODO  u Virovitici, GU odjel, .,33000 Virovitica</item>
      <item>Porezna uprava Virovitica</item>
      <item>Zk odjel Pitomača</item>
      <item>Ured zakatastarsko geodetske poslove Pitomača</item>
    </izvorni_sadrzaj>
    <derivirana_varijabla naziv="DomainObject.Predmet.SudioniciListAdressOIB_1">
      <item>Darko Presečan, OIB 94610088854, Mirogojska 12,48362 Dinjevac</item>
      <item>Željko Ferenčić dipl. iur., Kardinala A. Stepinca 2,32000 Vukovar</item>
      <item>OD Buterin &amp; Posavec,, Draškovićeva 82,10000 Zagreb</item>
      <item>FINA, Trg kralja Tomislava 3,33000 Virovitica</item>
      <item>FINA, Vrtni put 3,10000 Zagreb</item>
      <item>ODO  u Virovitici, GU odjel, .,33000 Virovitica</item>
      <item>Porezna uprava Virovitica</item>
      <item>Zk odjel Pitomača</item>
      <item>Ured zakatastarsko geodetske poslove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94610088854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94610088854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Sp-2/2016-29</izvorni_sadrzaj>
    <derivirana_varijabla naziv="DomainObject.PredzadnjaOdlukaIzPredmeta.Oznaka_1">Sp-2/2016-29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CCE7EA-ADDE-42A2-A353-495EF5E56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555</properties:Characters>
  <properties:Lines>35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2019-06-04T12:14:00Z</dcterms:created>
  <dc:creator>Mirjana Mlinarić</dc:creator>
  <cp:lastModifiedBy>Gordana Prka</cp:lastModifiedBy>
  <cp:lastPrinted>2019-06-04T12:14:00Z</cp:lastPrinted>
  <dcterms:modified xmlns:xsi="http://www.w3.org/2001/XMLSchema-instance" xsi:type="dcterms:W3CDTF">2019-06-04T12:15:00Z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(Presečan Darko Sp-2-16 dopis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