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18a6" w14:paraId="ead18a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C495A">
        <w:t>10</w:t>
      </w:r>
      <w:r w:rsidR="00224AB3">
        <w:t>7</w:t>
      </w:r>
      <w:r w:rsidR="001C495A">
        <w:t>3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</w:t>
      </w:r>
      <w:r w:rsidR="00224AB3">
        <w:t>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24AB3" w:rsidR="00224AB3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24AB3">
        <w:rPr>
          <w:szCs w:val="20"/>
        </w:rPr>
        <w:t xml:space="preserve">PTICA d.o.o., Zagreb, </w:t>
      </w:r>
      <w:proofErr w:type="spellStart"/>
      <w:r w:rsidR="00224AB3">
        <w:rPr>
          <w:szCs w:val="20"/>
        </w:rPr>
        <w:t>Tratinska</w:t>
      </w:r>
      <w:proofErr w:type="spellEnd"/>
      <w:r w:rsidR="00224AB3">
        <w:rPr>
          <w:szCs w:val="20"/>
        </w:rPr>
        <w:t xml:space="preserve"> 53, MBS: 080845755, OIB: </w:t>
      </w:r>
    </w:p>
    <w:p w:rsidRDefault="00224AB3" w:rsidP="00224AB3" w:rsidR="002C21AA">
      <w:pPr>
        <w:ind w:firstLine="708"/>
        <w:jc w:val="both"/>
        <w:rPr>
          <w:szCs w:val="20"/>
        </w:rPr>
      </w:pPr>
      <w:r>
        <w:rPr>
          <w:szCs w:val="20"/>
        </w:rPr>
        <w:t xml:space="preserve">  48098567070</w:t>
      </w:r>
    </w:p>
    <w:p w:rsidRDefault="00224AB3" w:rsidP="00224AB3" w:rsidR="00224AB3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24AB3">
        <w:t>2.161,27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1C495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0521F4"/>
    <w:rsid w:val="00105849"/>
    <w:rsid w:val="001136A5"/>
    <w:rsid w:val="00114EAD"/>
    <w:rsid w:val="00147C91"/>
    <w:rsid w:val="001540B4"/>
    <w:rsid w:val="00166C60"/>
    <w:rsid w:val="00185571"/>
    <w:rsid w:val="001B2ED3"/>
    <w:rsid w:val="001C495A"/>
    <w:rsid w:val="001D29BB"/>
    <w:rsid w:val="001E50FB"/>
    <w:rsid w:val="001F6933"/>
    <w:rsid w:val="00205F0A"/>
    <w:rsid w:val="00211ADA"/>
    <w:rsid w:val="00216545"/>
    <w:rsid w:val="00224AB3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C21AA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44AE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D67E3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7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7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PTICA d.o.o. zastupanog po punomoćniku Mladen Vuković; Sanja Tica Primorac; Kristijan Primorac</izvorni_sadrzaj>
    <derivirana_varijabla naziv="DomainObject.Predmet.ProtustrankaFormated_1">  PTICA d.o.o. zastupanog po punomoćniku Mladen Vuković; Sanja Tica Primorac; Kristijan Primorac</derivirana_varijabla>
  </DomainObject.Predmet.ProtustrankaFormated>
  <DomainObject.Predmet.ProtustrankaFormatedOIB>
    <izvorni_sadrzaj>  PTICA d.o.o., OIB 48098567070 zastupanog po punomoćniku Mladen Vuković; Sanja Tica Primorac; Kristijan Primorac</izvorni_sadrzaj>
    <derivirana_varijabla naziv="DomainObject.Predmet.ProtustrankaFormatedOIB_1">  PTICA d.o.o., OIB 48098567070 zastupanog po punomoćniku Mladen Vuković; Sanja Tica Primorac; Kristijan Primorac</derivirana_varijabla>
  </DomainObject.Predmet.ProtustrankaFormatedOIB>
  <DomainObject.Predmet.ProtustrankaFormatedWithAdress>
    <izvorni_sadrzaj> PTICA d.o.o., Tratinska 53, 10000 Zagreb zastupanog po punomoćniku Mladen Vuković; Sanja Tica Primorac; Kristijan Primorac</izvorni_sadrzaj>
    <derivirana_varijabla naziv="DomainObject.Predmet.ProtustrankaFormatedWithAdress_1"> PTICA d.o.o., Tratinska 53, 10000 Zagreb zastupanog po punomoćniku Mladen Vuković; Sanja Tica Primorac; Kristijan Primorac</derivirana_varijabla>
  </DomainObject.Predmet.ProtustrankaFormatedWithAdress>
  <DomainObject.Predmet.ProtustrankaFormatedWithAdressOIB>
    <izvorni_sadrzaj> PTICA d.o.o., OIB 48098567070, Tratinska 53, 10000 Zagreb zastupanog po punomoćniku Mladen Vuković; Sanja Tica Primorac; Kristijan Primorac</izvorni_sadrzaj>
    <derivirana_varijabla naziv="DomainObject.Predmet.ProtustrankaFormatedWithAdressOIB_1"> PTICA d.o.o., OIB 48098567070, Tratinska 53, 10000 Zagreb zastupanog po punomoćniku Mladen Vuković; Sanja Tica Primorac; Kristijan Primorac</derivirana_varijabla>
  </DomainObject.Predmet.ProtustrankaFormatedWithAdressOIB>
  <DomainObject.Predmet.ProtustrankaWithAdress>
    <izvorni_sadrzaj>PTICA d.o.o. Tratinska 53, 10000 Zagreb</izvorni_sadrzaj>
    <derivirana_varijabla naziv="DomainObject.Predmet.ProtustrankaWithAdress_1">PTICA d.o.o. Tratinska 53, 10000 Zagreb</derivirana_varijabla>
  </DomainObject.Predmet.ProtustrankaWithAdress>
  <DomainObject.Predmet.ProtustrankaWithAdressOIB>
    <izvorni_sadrzaj>PTICA d.o.o., OIB 48098567070, Tratinska 53, 10000 Zagreb</izvorni_sadrzaj>
    <derivirana_varijabla naziv="DomainObject.Predmet.ProtustrankaWithAdressOIB_1">PTICA d.o.o., OIB 48098567070, Tratinska 53, 10000 Zagreb</derivirana_varijabla>
  </DomainObject.Predmet.ProtustrankaWithAdressOIB>
  <DomainObject.Predmet.ProtustrankaNazivFormated>
    <izvorni_sadrzaj>PTICA d.o.o.</izvorni_sadrzaj>
    <derivirana_varijabla naziv="DomainObject.Predmet.ProtustrankaNazivFormated_1">PTICA d.o.o.</derivirana_varijabla>
  </DomainObject.Predmet.ProtustrankaNazivFormated>
  <DomainObject.Predmet.ProtustrankaNazivFormatedOIB>
    <izvorni_sadrzaj>PTICA d.o.o., OIB 48098567070</izvorni_sadrzaj>
    <derivirana_varijabla naziv="DomainObject.Predmet.ProtustrankaNazivFormatedOIB_1">PTICA d.o.o., OIB 48098567070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PTICA d.o.o. zastupanog po punomoćniku Mladen Vuković; Sanja Tica Primorac; Kristijan Primorac</item>
    </izvorni_sadrzaj>
    <derivirana_varijabla naziv="DomainObject.Predmet.ProtuStrankaListFormated_1">
      <item>PTICA d.o.o. zastupanog po punomoćniku Mladen Vuković; Sanja Tica Primorac; Kristijan Primorac</item>
    </derivirana_varijabla>
  </DomainObject.Predmet.ProtuStrankaListFormated>
  <DomainObject.Predmet.ProtuStrankaListFormatedOIB>
    <izvorni_sadrzaj>
      <item>PTICA d.o.o., OIB 48098567070 zastupanog po punomoćniku Mladen Vuković; Sanja Tica Primorac; Kristijan Primorac</item>
    </izvorni_sadrzaj>
    <derivirana_varijabla naziv="DomainObject.Predmet.ProtuStrankaListFormatedOIB_1">
      <item>PTICA d.o.o., OIB 48098567070 zastupanog po punomoćniku Mladen Vuković; Sanja Tica Primorac; Kristijan Primorac</item>
    </derivirana_varijabla>
  </DomainObject.Predmet.ProtuStrankaListFormatedOIB>
  <DomainObject.Predmet.ProtuStrankaListFormatedWithAdress>
    <izvorni_sadrzaj>
      <item>PTICA d.o.o., Tratinska 53, 10000 Zagreb zastupanog po punomoćniku Mladen Vuković; Sanja Tica Primorac; Kristijan Primorac</item>
    </izvorni_sadrzaj>
    <derivirana_varijabla naziv="DomainObject.Predmet.ProtuStrankaListFormatedWithAdress_1">
      <item>PTICA d.o.o., Tratinska 53, 10000 Zagreb zastupanog po punomoćniku Mladen Vuković; Sanja Tica Primorac; Kristijan Primorac</item>
    </derivirana_varijabla>
  </DomainObject.Predmet.ProtuStrankaListFormatedWithAdress>
  <DomainObject.Predmet.ProtuStrankaListFormatedWithAdressOIB>
    <izvorni_sadrzaj>
      <item>PTICA d.o.o., OIB 48098567070, Tratinska 53, 10000 Zagreb zastupanog po punomoćniku Mladen Vuković; Sanja Tica Primorac; Kristijan Primorac</item>
    </izvorni_sadrzaj>
    <derivirana_varijabla naziv="DomainObject.Predmet.ProtuStrankaListFormatedWithAdressOIB_1">
      <item>PTICA d.o.o., OIB 48098567070, Tratinska 53, 10000 Zagreb zastupanog po punomoćniku Mladen Vuković; Sanja Tica Primorac; Kristijan Primorac</item>
    </derivirana_varijabla>
  </DomainObject.Predmet.ProtuStrankaListFormatedWithAdressOIB>
  <DomainObject.Predmet.ProtuStrankaListNazivFormated>
    <izvorni_sadrzaj>
      <item>PTICA d.o.o.</item>
    </izvorni_sadrzaj>
    <derivirana_varijabla naziv="DomainObject.Predmet.ProtuStrankaListNazivFormated_1">
      <item>PTICA d.o.o.</item>
    </derivirana_varijabla>
  </DomainObject.Predmet.ProtuStrankaListNazivFormated>
  <DomainObject.Predmet.ProtuStrankaListNazivFormatedOIB>
    <izvorni_sadrzaj>
      <item>PTICA d.o.o., OIB 48098567070</item>
    </izvorni_sadrzaj>
    <derivirana_varijabla naziv="DomainObject.Predmet.ProtuStrankaListNazivFormatedOIB_1">
      <item>PTICA d.o.o., OIB 48098567070</item>
    </derivirana_varijabla>
  </DomainObject.Predmet.ProtuStrankaListNazivFormatedOIB>
  <DomainObject.Predmet.OstaliListFormated>
    <izvorni_sadrzaj>
      <item>Mladen Vuković punomoćnik sudionika u postupku PTICA d.o.o.</item>
      <item>Sanja Tica Primorac punomoćnik sudionika u postupku PTICA d.o.o.</item>
      <item>Kristijan Primorac punomoćnik sudionika u postupku PTICA d.o.o.</item>
    </izvorni_sadrzaj>
    <derivirana_varijabla naziv="DomainObject.Predmet.OstaliListFormated_1">
      <item>Mladen Vuković punomoćnik sudionika u postupku PTICA d.o.o.</item>
      <item>Sanja Tica Primorac punomoćnik sudionika u postupku PTICA d.o.o.</item>
      <item>Kristijan Primorac punomoćnik sudionika u postupku PTICA d.o.o.</item>
    </derivirana_varijabla>
  </DomainObject.Predmet.OstaliListFormated>
  <DomainObject.Predmet.OstaliListFormatedOIB>
    <izvorni_sadrzaj>
      <item>Mladen Vuković, OIB 59362824519 punomoćnik sudionika u postupku PTICA d.o.o.</item>
      <item>Sanja Tica Primorac, OIB 61459015421 punomoćnik sudionika u postupku PTICA d.o.o.</item>
      <item>Kristijan Primorac, OIB 79485061145 punomoćnik sudionika u postupku PTICA d.o.o.</item>
    </izvorni_sadrzaj>
    <derivirana_varijabla naziv="DomainObject.Predmet.OstaliListFormatedOIB_1">
      <item>Mladen Vuković, OIB 59362824519 punomoćnik sudionika u postupku PTICA d.o.o.</item>
      <item>Sanja Tica Primorac, OIB 61459015421 punomoćnik sudionika u postupku PTICA d.o.o.</item>
      <item>Kristijan Primorac, OIB 79485061145 punomoćnik sudionika u postupku PTICA d.o.o.</item>
    </derivirana_varijabla>
  </DomainObject.Predmet.OstaliListFormatedOIB>
  <DomainObject.Predmet.OstaliListFormatedWithAdress>
    <izvorni_sadrzaj>
      <item>Mladen Vuković, Ulica Matije Divkovića 27, 10000 Zagreb punomoćnik sudionika u postupku PTICA d.o.o.</item>
      <item>Sanja Tica Primorac, Hercegovačka 59, 20350 Metković punomoćnik sudionika u postupku PTICA d.o.o.</item>
      <item>Kristijan Primorac, Hercegovačka 59, 20350 Metković punomoćnik sudionika u postupku PTICA d.o.o.</item>
    </izvorni_sadrzaj>
    <derivirana_varijabla naziv="DomainObject.Predmet.OstaliListFormatedWithAdress_1">
      <item>Mladen Vuković, Ulica Matije Divkovića 27, 10000 Zagreb punomoćnik sudionika u postupku PTICA d.o.o.</item>
      <item>Sanja Tica Primorac, Hercegovačka 59, 20350 Metković punomoćnik sudionika u postupku PTICA d.o.o.</item>
      <item>Kristijan Primorac, Hercegovačka 59, 20350 Metković punomoćnik sudionika u postupku PTICA d.o.o.</item>
    </derivirana_varijabla>
  </DomainObject.Predmet.OstaliListFormatedWithAdress>
  <DomainObject.Predmet.OstaliListFormatedWithAdressOIB>
    <izvorni_sadrzaj>
      <item>Mladen Vuković, OIB 59362824519, Ulica Matije Divkovića 27, 10000 Zagreb punomoćnik sudionika u postupku PTICA d.o.o.</item>
      <item>Sanja Tica Primorac, OIB 61459015421, Hercegovačka 59, 20350 Metković punomoćnik sudionika u postupku PTICA d.o.o.</item>
      <item>Kristijan Primorac, OIB 79485061145, Hercegovačka 59, 20350 Metković punomoćnik sudionika u postupku PTICA d.o.o.</item>
    </izvorni_sadrzaj>
    <derivirana_varijabla naziv="DomainObject.Predmet.OstaliListFormatedWithAdressOIB_1">
      <item>Mladen Vuković, OIB 59362824519, Ulica Matije Divkovića 27, 10000 Zagreb punomoćnik sudionika u postupku PTICA d.o.o.</item>
      <item>Sanja Tica Primorac, OIB 61459015421, Hercegovačka 59, 20350 Metković punomoćnik sudionika u postupku PTICA d.o.o.</item>
      <item>Kristijan Primorac, OIB 79485061145, Hercegovačka 59, 20350 Metković punomoćnik sudionika u postupku PTICA d.o.o.</item>
    </derivirana_varijabla>
  </DomainObject.Predmet.OstaliListFormatedWithAdressOIB>
  <DomainObject.Predmet.OstaliListNazivFormated>
    <izvorni_sadrzaj>
      <item>Mladen Vuković</item>
      <item>Sanja Tica Primorac</item>
      <item>Kristijan Primorac</item>
    </izvorni_sadrzaj>
    <derivirana_varijabla naziv="DomainObject.Predmet.OstaliListNazivFormated_1">
      <item>Mladen Vuković</item>
      <item>Sanja Tica Primorac</item>
      <item>Kristijan Primorac</item>
    </derivirana_varijabla>
  </DomainObject.Predmet.OstaliListNazivFormated>
  <DomainObject.Predmet.OstaliListNazivFormatedOIB>
    <izvorni_sadrzaj>
      <item>Mladen Vuković, OIB 59362824519</item>
      <item>Sanja Tica Primorac, OIB 61459015421</item>
      <item>Kristijan Primorac, OIB 79485061145</item>
    </izvorni_sadrzaj>
    <derivirana_varijabla naziv="DomainObject.Predmet.OstaliListNazivFormatedOIB_1">
      <item>Mladen Vuković, OIB 59362824519</item>
      <item>Sanja Tica Primorac, OIB 61459015421</item>
      <item>Kristijan Primorac, OIB 79485061145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PTICA d.o.o.</izvorni_sadrzaj>
    <derivirana_varijabla naziv="DomainObject.Predmet.ProtustrankaIDrugi_1">PTICA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PTICA d.o.o., OIB 48098567070, Tratinska 53, 10000 Zagreb</izvorni_sadrzaj>
    <derivirana_varijabla naziv="DomainObject.Predmet.ProtustrankaIDrugiAdressOIB_1">PTICA d.o.o., OIB 48098567070, Tratinska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PTICA d.o.o.</item>
      <item>Mladen Vuković</item>
      <item>Sanja Tica Primorac</item>
      <item>Kristijan Primorac</item>
    </izvorni_sadrzaj>
    <derivirana_varijabla naziv="DomainObject.Predmet.SudioniciListNaziv_1">
      <item>FINA Regionalni centar Zagreb</item>
      <item>PTICA d.o.o.</item>
      <item>Mladen Vuković</item>
      <item>Sanja Tica Primorac</item>
      <item>Kristijan Primorac</item>
    </derivirana_varijabla>
  </DomainObject.Predmet.SudioniciListNaziv>
  <DomainObject.Predmet.SudioniciListAdressOIB>
    <izvorni_sadrzaj>
      <item>FINA Regionalni centar Zagreb, OIB 85821130368, Trg svibanjskih žrtava 1995. 1,10000 Zagreb</item>
      <item>PTICA d.o.o., OIB 48098567070, Tratinska 53,10000 Zagreb</item>
      <item>Mladen Vuković, OIB 59362824519, Ulica Matije Divkovića 27,10000 Zagreb</item>
      <item>Sanja Tica Primorac, OIB 61459015421, Hercegovačka 59,20350 Metković</item>
      <item>Kristijan Primorac, OIB 79485061145, Hercegovačka 59,20350 Metković</item>
    </izvorni_sadrzaj>
    <derivirana_varijabla naziv="DomainObject.Predmet.SudioniciListAdressOIB_1">
      <item>FINA Regionalni centar Zagreb, OIB 85821130368, Trg svibanjskih žrtava 1995. 1,10000 Zagreb</item>
      <item>PTICA d.o.o., OIB 48098567070, Tratinska 53,10000 Zagreb</item>
      <item>Mladen Vuković, OIB 59362824519, Ulica Matije Divkovića 27,10000 Zagreb</item>
      <item>Sanja Tica Primorac, OIB 61459015421, Hercegovačka 59,20350 Metković</item>
      <item>Kristijan Primorac, OIB 79485061145, Hercegovačka 59,20350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48098567070</item>
      <item>, OIB 59362824519</item>
      <item>, OIB 61459015421</item>
      <item>, OIB 79485061145</item>
    </izvorni_sadrzaj>
    <derivirana_varijabla naziv="DomainObject.Predmet.SudioniciListNazivOIB_1">
      <item>, OIB 85821130368</item>
      <item>, OIB 48098567070</item>
      <item>, OIB 59362824519</item>
      <item>, OIB 61459015421</item>
      <item>, OIB 79485061145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2016-02-22T14:56:00Z</dcterms:created>
  <dc:creator>ilukac</dc:creator>
  <cp:lastModifiedBy>Ksenija Nol</cp:lastModifiedBy>
  <cp:lastPrinted>2016-02-22T14:28:00Z</cp:lastPrinted>
  <dcterms:modified xmlns:xsi="http://www.w3.org/2001/XMLSchema-instance" xsi:type="dcterms:W3CDTF">2016-02-23T06:18:00Z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