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8d78" w14:paraId="9e88d78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7C642B">
        <w:rPr>
          <w:lang w:val="hr-HR"/>
        </w:rPr>
        <w:t>19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protiv dužnika POLIKLINIKA ADARTA</w:t>
      </w:r>
      <w:r w:rsidR="004018F3">
        <w:t xml:space="preserve"> 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7C642B">
        <w:t>06526031635</w:t>
      </w:r>
      <w:r w:rsidR="00D07ECC">
        <w:t xml:space="preserve"> s</w:t>
      </w:r>
      <w:r w:rsidR="00B71B33">
        <w:t>a sjedišt</w:t>
      </w:r>
      <w:r w:rsidR="007C642B">
        <w:t>em u Krešimira Filića 8, 42000 Varaždin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7C642B" w:rsidRPr="007C642B">
        <w:t xml:space="preserve"> </w:t>
      </w:r>
      <w:r w:rsidR="007C642B">
        <w:t>POLIKLINIKA ADARTA d.o.o., OIB: 06526031635 sa sjedištem u Krešimira Filića 8, 42000 Varaždin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5B773A">
        <w:t xml:space="preserve">8.319,88 </w:t>
      </w:r>
      <w:r w:rsidR="0020506B">
        <w:t>kn.</w:t>
      </w:r>
    </w:p>
    <w:p w:rsidRDefault="0020506B" w:rsidP="008C6ED6" w:rsidR="0020506B">
      <w:pPr>
        <w:jc w:val="both"/>
      </w:pPr>
    </w:p>
    <w:p w:rsidRDefault="00F249D4" w:rsidP="008C6ED6" w:rsidR="0020506B">
      <w:pPr>
        <w:jc w:val="both"/>
      </w:pPr>
      <w:r>
        <w:tab/>
        <w:t xml:space="preserve">II/ Poziva se </w:t>
      </w:r>
      <w:r>
        <w:t xml:space="preserve">direktor </w:t>
      </w:r>
      <w:r w:rsidR="00A27B3C">
        <w:t xml:space="preserve"> </w:t>
      </w:r>
      <w:r w:rsidR="002E00D7">
        <w:t>dužnika</w:t>
      </w:r>
      <w:r w:rsidR="005B773A">
        <w:t xml:space="preserve"> Tina Vugrinec</w:t>
      </w:r>
      <w:r w:rsidR="001E31BD">
        <w:t xml:space="preserve"> i</w:t>
      </w:r>
      <w:r w:rsidR="005B773A">
        <w:t>z Zagreba, Petrinjska 52, OIB: 68466393897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249D4" w:rsidP="008C6ED6" w:rsidR="0020506B">
      <w:pPr>
        <w:jc w:val="both"/>
      </w:pPr>
      <w:r>
        <w:tab/>
        <w:t xml:space="preserve">III/ Upozorava se </w:t>
      </w:r>
      <w:r>
        <w:t xml:space="preserve">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5B773A">
        <w:rPr>
          <w:lang w:val="hr-HR"/>
        </w:rPr>
        <w:t>Dana 8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7C642B">
        <w:t xml:space="preserve">POLIKLINIKA ADARTA d.o.o., OIB: 06526031635 sa sjedištem u Krešimira Filića 8, 42000 Varaždin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5B773A">
        <w:t xml:space="preserve"> 8.319,88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92167C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F16" w:rsidP="007F64E0" w:rsidR="007F6F16">
      <w:r>
        <w:separator/>
      </w:r>
    </w:p>
  </w:endnote>
  <w:endnote w:id="0" w:type="continuationSeparator">
    <w:p w:rsidRDefault="007F6F16" w:rsidP="007F64E0" w:rsidR="007F6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F16" w:rsidP="007F64E0" w:rsidR="007F6F16">
      <w:r>
        <w:separator/>
      </w:r>
    </w:p>
  </w:footnote>
  <w:footnote w:id="0" w:type="continuationSeparator">
    <w:p w:rsidRDefault="007F6F16" w:rsidP="007F64E0" w:rsidR="007F6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5B773A">
      <w:rPr>
        <w:lang w:val="hr-HR"/>
      </w:rPr>
      <w:t>19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49D4" w:rsidRPr="00F249D4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3D7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2BF0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9D4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2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2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St-19/2016-4</izvorni_sadrzaj>
    <derivirana_varijabla naziv="DomainObject.Oznaka_1">St-19/2016-4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ADARTA društvo s ograničenom odgovornošću za obavljanje zdravstvene djelatnosti</izvorni_sadrzaj>
    <derivirana_varijabla naziv="DomainObject.Predmet.ProtustrankaFormated_1">  Poliklinika ADARTA društvo s ograničenom odgovornošću za obavljanje zdravstvene djelatnosti</derivirana_varijabla>
  </DomainObject.Predmet.ProtustrankaFormated>
  <DomainObject.Predmet.ProtustrankaFormatedOIB>
    <izvorni_sadrzaj>  Poliklinika ADARTA društvo s ograničenom odgovornošću za obavljanje zdravstvene djelatnosti, OIB 06526031635</izvorni_sadrzaj>
    <derivirana_varijabla naziv="DomainObject.Predmet.ProtustrankaFormatedOIB_1">  Poliklinika ADARTA društvo s ograničenom odgovornošću za obavljanje zdravstvene djelatnosti, OIB 06526031635</derivirana_varijabla>
  </DomainObject.Predmet.ProtustrankaFormatedOIB>
  <DomainObject.Predmet.ProtustrankaFormatedWithAdress>
    <izvorni_sadrzaj> Poliklinika ADARTA društvo s ograničenom odgovornošću za obavljanje zdravstvene djelatnosti, Krešimira Filića 8, 42000 Varaždin</izvorni_sadrzaj>
    <derivirana_varijabla naziv="DomainObject.Predmet.ProtustrankaFormatedWithAdress_1"> Poliklinika ADARTA društvo s ograničenom odgovornošću za obavljanje zdravstvene djelatnosti, Krešimira Filića 8, 42000 Varaždin</derivirana_varijabla>
  </DomainObject.Predmet.ProtustrankaFormatedWithAdress>
  <DomainObject.Predmet.ProtustrankaFormatedWithAdressOIB>
    <izvorni_sadrzaj> Poliklinika ADARTA društvo s ograničenom odgovornošću za obavljanje zdravstvene djelatnosti, OIB 06526031635, Krešimira Filića 8, 42000 Varaždin</izvorni_sadrzaj>
    <derivirana_varijabla naziv="DomainObject.Predmet.ProtustrankaFormatedWithAdressOIB_1"> Poliklinika ADARTA društvo s ograničenom odgovornošću za obavljanje zdravstvene djelatnosti, OIB 06526031635, Krešimira Filića 8, 42000 Varaždin</derivirana_varijabla>
  </DomainObject.Predmet.ProtustrankaFormatedWithAdressOIB>
  <DomainObject.Predmet.ProtustrankaWithAdress>
    <izvorni_sadrzaj>Poliklinika ADARTA društvo s ograničenom odgovornošću za obavljanje zdravstvene djelatnosti Krešimira Filića 8, 42000 Varaždin</izvorni_sadrzaj>
    <derivirana_varijabla naziv="DomainObject.Predmet.ProtustrankaWithAdress_1">Poliklinika ADARTA društvo s ograničenom odgovornošću za obavljanje zdravstvene djelatnosti Krešimira Filića 8, 42000 Varaždin</derivirana_varijabla>
  </DomainObject.Predmet.ProtustrankaWithAdress>
  <DomainObject.Predmet.ProtustrankaWithAdressOIB>
    <izvorni_sadrzaj>Poliklinika ADARTA društvo s ograničenom odgovornošću za obavljanje zdravstvene djelatnosti, OIB 06526031635, Krešimira Filića 8, 42000 Varaždin</izvorni_sadrzaj>
    <derivirana_varijabla naziv="DomainObject.Predmet.ProtustrankaWithAdressOIB_1">Poliklinika ADARTA društvo s ograničenom odgovornošću za obavljanje zdravstvene djelatnosti, OIB 06526031635, Krešimira Filića 8, 42000 Varaždin</derivirana_varijabla>
  </DomainObject.Predmet.ProtustrankaWithAdressOIB>
  <DomainObject.Predmet.ProtustrankaNazivFormated>
    <izvorni_sadrzaj>Poliklinika ADARTA društvo s ograničenom odgovornošću za obavljanje zdravstvene djelatnosti</izvorni_sadrzaj>
    <derivirana_varijabla naziv="DomainObject.Predmet.ProtustrankaNazivFormated_1">Poliklinika ADARTA društvo s ograničenom odgovornošću za obavljanje zdravstvene djelatnosti</derivirana_varijabla>
  </DomainObject.Predmet.ProtustrankaNazivFormated>
  <DomainObject.Predmet.ProtustrankaNazivFormatedOIB>
    <izvorni_sadrzaj>Poliklinika ADARTA društvo s ograničenom odgovornošću za obavljanje zdravstvene djelatnosti, OIB 06526031635</izvorni_sadrzaj>
    <derivirana_varijabla naziv="DomainObject.Predmet.ProtustrankaNazivFormatedOIB_1">Poliklinika ADARTA društvo s ograničenom odgovornošću za obavljanje zdravstvene djelatnosti, OIB 06526031635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8319.88</izvorni_sadrzaj>
    <derivirana_varijabla naziv="DomainObject.Predmet.TrenutnaVrijednost_1">8319.88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Poliklinika ADARTA društvo s ograničenom odgovornošću za obavljanje zdravstvene djelatnosti</item>
    </izvorni_sadrzaj>
    <derivirana_varijabla naziv="DomainObject.Predmet.ProtuStrankaListFormated_1">
      <item>Poliklinika ADARTA društvo s ograničenom odgovornošću za obavljanje zdravstvene djelatnosti</item>
    </derivirana_varijabla>
  </DomainObject.Predmet.ProtuStrankaListFormated>
  <DomainObject.Predmet.ProtuStrankaListFormatedOIB>
    <izvorni_sadrzaj>
      <item>Poliklinika ADARTA društvo s ograničenom odgovornošću za obavljanje zdravstvene djelatnosti, OIB 06526031635</item>
    </izvorni_sadrzaj>
    <derivirana_varijabla naziv="DomainObject.Predmet.ProtuStrankaListFormatedOIB_1">
      <item>Poliklinika ADARTA društvo s ograničenom odgovornošću za obavljanje zdravstvene djelatnosti, OIB 06526031635</item>
    </derivirana_varijabla>
  </DomainObject.Predmet.ProtuStrankaListFormatedOIB>
  <DomainObject.Predmet.ProtuStrankaListFormatedWithAdress>
    <izvorni_sadrzaj>
      <item>Poliklinika ADARTA društvo s ograničenom odgovornošću za obavljanje zdravstvene djelatnosti, Krešimira Filića 8, 42000 Varaždin</item>
    </izvorni_sadrzaj>
    <derivirana_varijabla naziv="DomainObject.Predmet.ProtuStrankaListFormatedWithAdress_1">
      <item>Poliklinika ADARTA društvo s ograničenom odgovornošću za obavljanje zdravstvene djelatnosti, Krešimira Filića 8, 42000 Varaždin</item>
    </derivirana_varijabla>
  </DomainObject.Predmet.ProtuStrankaListFormatedWithAdress>
  <DomainObject.Predmet.ProtuStrankaListFormatedWithAdressOIB>
    <izvorni_sadrzaj>
      <item>Poliklinika ADARTA društvo s ograničenom odgovornošću za obavljanje zdravstvene djelatnosti, OIB 06526031635, Krešimira Filića 8, 42000 Varaždin</item>
    </izvorni_sadrzaj>
    <derivirana_varijabla naziv="DomainObject.Predmet.ProtuStrankaListFormatedWithAdressOIB_1">
      <item>Poliklinika ADARTA društvo s ograničenom odgovornošću za obavljanje zdravstvene djelatnosti, OIB 06526031635, Krešimira Filića 8, 42000 Varaždin</item>
    </derivirana_varijabla>
  </DomainObject.Predmet.ProtuStrankaListFormatedWithAdressOIB>
  <DomainObject.Predmet.ProtuStrankaListNazivFormated>
    <izvorni_sadrzaj>
      <item>Poliklinika ADARTA društvo s ograničenom odgovornošću za obavljanje zdravstvene djelatnosti</item>
    </izvorni_sadrzaj>
    <derivirana_varijabla naziv="DomainObject.Predmet.ProtuStrankaListNazivFormated_1">
      <item>Poliklinika ADARTA društvo s ograničenom odgovornošću za obavljanje zdravstvene djelatnosti</item>
    </derivirana_varijabla>
  </DomainObject.Predmet.ProtuStrankaListNazivFormated>
  <DomainObject.Predmet.ProtuStrankaListNazivFormatedOIB>
    <izvorni_sadrzaj>
      <item>Poliklinika ADARTA društvo s ograničenom odgovornošću za obavljanje zdravstvene djelatnosti, OIB 06526031635</item>
    </izvorni_sadrzaj>
    <derivirana_varijabla naziv="DomainObject.Predmet.ProtuStrankaListNazivFormatedOIB_1">
      <item>Poliklinika ADARTA društvo s ograničenom odgovornošću za obavljanje zdravstvene djelatnosti, OIB 06526031635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St-19/2016-4</izvorni_sadrzaj>
    <derivirana_varijabla naziv="DomainObject.PoslovniBrojDokumenta_1">St-19/2016-4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Poliklinika ADARTA društvo s ograničenom odgovornošću za obavljanje zdravstvene djelatnosti</izvorni_sadrzaj>
    <derivirana_varijabla naziv="DomainObject.Predmet.ProtustrankaIDrugi_1">Poliklinika ADARTA društvo s ograničenom odgovornošću za obavljanje zdravstvene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Poliklinika ADARTA društvo s ograničenom odgovornošću za obavljanje zdravstvene djelatnosti, OIB 06526031635, Krešimira Filića 8, 42000 Varaždin</izvorni_sadrzaj>
    <derivirana_varijabla naziv="DomainObject.Predmet.ProtustrankaIDrugiAdressOIB_1">Poliklinika ADARTA društvo s ograničenom odgovornošću za obavljanje zdravstvene djelatnosti, OIB 06526031635, Krešimira Filića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Poliklinika ADARTA društvo s ograničenom odgovornošću za obavljanje zdravstvene djelatnosti</item>
      <item>Sudski registar</item>
    </izvorni_sadrzaj>
    <derivirana_varijabla naziv="DomainObject.Predmet.SudioniciListNaziv_1">
      <item>Financijska agencija</item>
      <item>Poliklinika ADARTA društvo s ograničenom odgovornošću za obavljanje zdravstvene djelatnosti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Poliklinika ADARTA društvo s ograničenom odgovornošću za obavljanje zdravstvene djelatnosti, OIB 06526031635, Krešimira Filića 8,42000 Varaždin</item>
      <item>Sudski registar</item>
    </izvorni_sadrzaj>
    <derivirana_varijabla naziv="DomainObject.Predmet.SudioniciListAdressOIB_1">
      <item>Financijska agencija, OIB 85821130368, Ulica grada Vukovara 70,10000 Zagreb</item>
      <item>Poliklinika ADARTA društvo s ograničenom odgovornošću za obavljanje zdravstvene djelatnosti, OIB 06526031635, Krešimira Filića 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06526031635</item>
      <item>, OIB null</item>
    </izvorni_sadrzaj>
    <derivirana_varijabla naziv="DomainObject.Predmet.SudioniciListNazivOIB_1">
      <item>, OIB 85821130368</item>
      <item>, OIB 06526031635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A2A2E-80CF-4953-A468-05B868235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2511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2016-01-19T11:16:00Z</dcterms:created>
  <dc:creator>user</dc:creator>
  <cp:lastModifiedBy>Maja Marčec</cp:lastModifiedBy>
  <cp:lastPrinted>2016-01-19T11:20:00Z</cp:lastPrinted>
  <dcterms:modified xmlns:xsi="http://www.w3.org/2001/XMLSchema-instance" xsi:type="dcterms:W3CDTF">2016-01-19T12:33:00Z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