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bdc1" w14:paraId="53dbdc1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C46551">
        <w:rPr>
          <w:szCs w:val="24"/>
          <w:lang w:val="hr-HR"/>
        </w:rPr>
        <w:t>982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C46551">
        <w:rPr>
          <w:lang w:val="hr-HR"/>
        </w:rPr>
        <w:t xml:space="preserve">YAN DONG društvo s ograničenom odgovornošću za trgovinu, Zagreb, Božidara Mogovca 16 C, </w:t>
      </w:r>
      <w:r w:rsidR="00C46551" w:rsidRPr="000664E3">
        <w:rPr>
          <w:lang w:val="hr-HR"/>
        </w:rPr>
        <w:t>MB</w:t>
      </w:r>
      <w:r w:rsidR="00C46551">
        <w:rPr>
          <w:lang w:val="hr-HR"/>
        </w:rPr>
        <w:t>S: 060263631, OIB: 43043260448</w:t>
      </w:r>
      <w:r>
        <w:rPr>
          <w:lang w:val="hr-HR"/>
        </w:rPr>
        <w:t xml:space="preserve">, dana </w:t>
      </w:r>
      <w:r w:rsidR="00423D19">
        <w:rPr>
          <w:lang w:val="hr-HR"/>
        </w:rPr>
        <w:t>04</w:t>
      </w:r>
      <w:r>
        <w:rPr>
          <w:lang w:val="hr-HR"/>
        </w:rPr>
        <w:t xml:space="preserve">. </w:t>
      </w:r>
      <w:r w:rsidR="00423D19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46551">
        <w:rPr>
          <w:lang w:val="hr-HR"/>
        </w:rPr>
        <w:t xml:space="preserve">YAN DONG društvo s ograničenom odgovornošću za trgovinu, Zagreb, Božidara Mogovca 16 C, </w:t>
      </w:r>
      <w:r w:rsidR="00C46551" w:rsidRPr="000664E3">
        <w:rPr>
          <w:lang w:val="hr-HR"/>
        </w:rPr>
        <w:t>MB</w:t>
      </w:r>
      <w:r w:rsidR="00C46551">
        <w:rPr>
          <w:lang w:val="hr-HR"/>
        </w:rPr>
        <w:t>S: 060263631, OIB: 43043260448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D771AF">
        <w:rPr>
          <w:szCs w:val="24"/>
          <w:lang w:val="hr-HR"/>
        </w:rPr>
        <w:t>JASNA HROMADKO, Zagreb, Zelengorska br. 1, OIB:22088644509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C46551">
        <w:rPr>
          <w:lang w:val="hr-HR"/>
        </w:rPr>
        <w:t xml:space="preserve">YAN DONG društvo s ograničenom odgovornošću za trgovinu, Zagreb, Božidara Mogovca 16 C, </w:t>
      </w:r>
      <w:r w:rsidR="00C46551" w:rsidRPr="000664E3">
        <w:rPr>
          <w:lang w:val="hr-HR"/>
        </w:rPr>
        <w:t>MB</w:t>
      </w:r>
      <w:r w:rsidR="00C46551">
        <w:rPr>
          <w:lang w:val="hr-HR"/>
        </w:rPr>
        <w:t>S: 060263631, OIB: 43043260448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C70BF3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70BF3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28295C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C46551">
        <w:rPr>
          <w:szCs w:val="24"/>
          <w:lang w:val="hr-HR"/>
        </w:rPr>
        <w:t>982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CA376A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</w:t>
      </w:r>
      <w:r w:rsidR="00CA376A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04C9D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904C9D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04C9D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904C9D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8295C"/>
    <w:rsid w:val="002C6722"/>
    <w:rsid w:val="002D2121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23D19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04C9D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70BF3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771AF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2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1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12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1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1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2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1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12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1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1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YAN DONG  d.o.o. zastupanog po punomoćniku Mario Culjak</izvorni_sadrzaj>
    <derivirana_varijabla naziv="DomainObject.Predmet.ProtustrankaFormated_1">  YAN DONG  d.o.o. zastupanog po punomoćniku Mario Culjak</derivirana_varijabla>
  </DomainObject.Predmet.ProtustrankaFormated>
  <DomainObject.Predmet.ProtustrankaFormatedOIB>
    <izvorni_sadrzaj>  YAN DONG  d.o.o., OIB 43043260448 zastupanog po punomoćniku Mario Culjak</izvorni_sadrzaj>
    <derivirana_varijabla naziv="DomainObject.Predmet.ProtustrankaFormatedOIB_1">  YAN DONG  d.o.o., OIB 43043260448 zastupanog po punomoćniku Mario Culjak</derivirana_varijabla>
  </DomainObject.Predmet.ProtustrankaFormatedOIB>
  <DomainObject.Predmet.ProtustrankaFormatedWithAdress>
    <izvorni_sadrzaj> YAN DONG  d.o.o., Božidara Mogovca 16 C, 10000 Zagreb zastupanog po punomoćniku Mario Culjak</izvorni_sadrzaj>
    <derivirana_varijabla naziv="DomainObject.Predmet.ProtustrankaFormatedWithAdress_1"> YAN DONG  d.o.o., Božidara Mogovca 16 C, 10000 Zagreb zastupanog po punomoćniku Mario Culjak</derivirana_varijabla>
  </DomainObject.Predmet.ProtustrankaFormatedWithAdress>
  <DomainObject.Predmet.ProtustrankaFormatedWithAdressOIB>
    <izvorni_sadrzaj> YAN DONG  d.o.o., OIB 43043260448, Božidara Mogovca 16 C, 10000 Zagreb zastupanog po punomoćniku Mario Culjak</izvorni_sadrzaj>
    <derivirana_varijabla naziv="DomainObject.Predmet.ProtustrankaFormatedWithAdressOIB_1"> YAN DONG  d.o.o., OIB 43043260448, Božidara Mogovca 16 C, 10000 Zagreb zastupanog po punomoćniku Mario Culjak</derivirana_varijabla>
  </DomainObject.Predmet.ProtustrankaFormatedWithAdressOIB>
  <DomainObject.Predmet.ProtustrankaWithAdress>
    <izvorni_sadrzaj>YAN DONG  d.o.o. Božidara Mogovca 16 C, 10000 Zagreb</izvorni_sadrzaj>
    <derivirana_varijabla naziv="DomainObject.Predmet.ProtustrankaWithAdress_1">YAN DONG  d.o.o. Božidara Mogovca 16 C, 10000 Zagreb</derivirana_varijabla>
  </DomainObject.Predmet.ProtustrankaWithAdress>
  <DomainObject.Predmet.ProtustrankaWithAdressOIB>
    <izvorni_sadrzaj>YAN DONG  d.o.o., OIB 43043260448, Božidara Mogovca 16 C, 10000 Zagreb</izvorni_sadrzaj>
    <derivirana_varijabla naziv="DomainObject.Predmet.ProtustrankaWithAdressOIB_1">YAN DONG  d.o.o., OIB 43043260448, Božidara Mogovca 16 C, 10000 Zagreb</derivirana_varijabla>
  </DomainObject.Predmet.ProtustrankaWithAdressOIB>
  <DomainObject.Predmet.ProtustrankaNazivFormated>
    <izvorni_sadrzaj>YAN DONG  d.o.o.</izvorni_sadrzaj>
    <derivirana_varijabla naziv="DomainObject.Predmet.ProtustrankaNazivFormated_1">YAN DONG  d.o.o.</derivirana_varijabla>
  </DomainObject.Predmet.ProtustrankaNazivFormated>
  <DomainObject.Predmet.ProtustrankaNazivFormatedOIB>
    <izvorni_sadrzaj>YAN DONG  d.o.o., OIB 43043260448</izvorni_sadrzaj>
    <derivirana_varijabla naziv="DomainObject.Predmet.ProtustrankaNazivFormatedOIB_1">YAN DONG  d.o.o., OIB 43043260448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YAN DONG  d.o.o. zastupanog po punomoćniku Mario Culjak</item>
    </izvorni_sadrzaj>
    <derivirana_varijabla naziv="DomainObject.Predmet.ProtuStrankaListFormated_1">
      <item>YAN DONG  d.o.o. zastupanog po punomoćniku Mario Culjak</item>
    </derivirana_varijabla>
  </DomainObject.Predmet.ProtuStrankaListFormated>
  <DomainObject.Predmet.ProtuStrankaListFormatedOIB>
    <izvorni_sadrzaj>
      <item>YAN DONG  d.o.o., OIB 43043260448 zastupanog po punomoćniku Mario Culjak</item>
    </izvorni_sadrzaj>
    <derivirana_varijabla naziv="DomainObject.Predmet.ProtuStrankaListFormatedOIB_1">
      <item>YAN DONG  d.o.o., OIB 43043260448 zastupanog po punomoćniku Mario Culjak</item>
    </derivirana_varijabla>
  </DomainObject.Predmet.ProtuStrankaListFormatedOIB>
  <DomainObject.Predmet.ProtuStrankaListFormatedWithAdress>
    <izvorni_sadrzaj>
      <item>YAN DONG  d.o.o., Božidara Mogovca 16 C, 10000 Zagreb zastupanog po punomoćniku Mario Culjak</item>
    </izvorni_sadrzaj>
    <derivirana_varijabla naziv="DomainObject.Predmet.ProtuStrankaListFormatedWithAdress_1">
      <item>YAN DONG  d.o.o., Božidara Mogovca 16 C, 10000 Zagreb zastupanog po punomoćniku Mario Culjak</item>
    </derivirana_varijabla>
  </DomainObject.Predmet.ProtuStrankaListFormatedWithAdress>
  <DomainObject.Predmet.ProtuStrankaListFormatedWithAdressOIB>
    <izvorni_sadrzaj>
      <item>YAN DONG  d.o.o., OIB 43043260448, Božidara Mogovca 16 C, 10000 Zagreb zastupanog po punomoćniku Mario Culjak</item>
    </izvorni_sadrzaj>
    <derivirana_varijabla naziv="DomainObject.Predmet.ProtuStrankaListFormatedWithAdressOIB_1">
      <item>YAN DONG  d.o.o., OIB 43043260448, Božidara Mogovca 16 C, 10000 Zagreb zastupanog po punomoćniku Mario Culjak</item>
    </derivirana_varijabla>
  </DomainObject.Predmet.ProtuStrankaListFormatedWithAdressOIB>
  <DomainObject.Predmet.ProtuStrankaListNazivFormated>
    <izvorni_sadrzaj>
      <item>YAN DONG  d.o.o.</item>
    </izvorni_sadrzaj>
    <derivirana_varijabla naziv="DomainObject.Predmet.ProtuStrankaListNazivFormated_1">
      <item>YAN DONG  d.o.o.</item>
    </derivirana_varijabla>
  </DomainObject.Predmet.ProtuStrankaListNazivFormated>
  <DomainObject.Predmet.ProtuStrankaListNazivFormatedOIB>
    <izvorni_sadrzaj>
      <item>YAN DONG  d.o.o., OIB 43043260448</item>
    </izvorni_sadrzaj>
    <derivirana_varijabla naziv="DomainObject.Predmet.ProtuStrankaListNazivFormatedOIB_1">
      <item>YAN DONG  d.o.o., OIB 43043260448</item>
    </derivirana_varijabla>
  </DomainObject.Predmet.ProtuStrankaListNazivFormatedOIB>
  <DomainObject.Predmet.OstaliListFormated>
    <izvorni_sadrzaj>
      <item>Mario Culjak punomoćnik sudionika u postupku YAN DONG  d.o.o.</item>
    </izvorni_sadrzaj>
    <derivirana_varijabla naziv="DomainObject.Predmet.OstaliListFormated_1">
      <item>Mario Culjak punomoćnik sudionika u postupku YAN DONG  d.o.o.</item>
    </derivirana_varijabla>
  </DomainObject.Predmet.OstaliListFormated>
  <DomainObject.Predmet.OstaliListFormatedOIB>
    <izvorni_sadrzaj>
      <item>Mario Culjak, OIB 57728133987 punomoćnik sudionika u postupku YAN DONG  d.o.o.</item>
    </izvorni_sadrzaj>
    <derivirana_varijabla naziv="DomainObject.Predmet.OstaliListFormatedOIB_1">
      <item>Mario Culjak, OIB 57728133987 punomoćnik sudionika u postupku YAN DONG  d.o.o.</item>
    </derivirana_varijabla>
  </DomainObject.Predmet.OstaliListFormatedOIB>
  <DomainObject.Predmet.OstaliListFormatedWithAdress>
    <izvorni_sadrzaj>
      <item>Mario Culjak, Ulica Božidara Magovca 16/C, 10000 Zagreb punomoćnik sudionika u postupku YAN DONG  d.o.o.</item>
    </izvorni_sadrzaj>
    <derivirana_varijabla naziv="DomainObject.Predmet.OstaliListFormatedWithAdress_1">
      <item>Mario Culjak, Ulica Božidara Magovca 16/C, 10000 Zagreb punomoćnik sudionika u postupku YAN DONG  d.o.o.</item>
    </derivirana_varijabla>
  </DomainObject.Predmet.OstaliListFormatedWithAdress>
  <DomainObject.Predmet.OstaliListFormatedWithAdressOIB>
    <izvorni_sadrzaj>
      <item>Mario Culjak, OIB 57728133987, Ulica Božidara Magovca 16/C, 10000 Zagreb punomoćnik sudionika u postupku YAN DONG  d.o.o.</item>
    </izvorni_sadrzaj>
    <derivirana_varijabla naziv="DomainObject.Predmet.OstaliListFormatedWithAdressOIB_1">
      <item>Mario Culjak, OIB 57728133987, Ulica Božidara Magovca 16/C, 10000 Zagreb punomoćnik sudionika u postupku YAN DONG  d.o.o.</item>
    </derivirana_varijabla>
  </DomainObject.Predmet.OstaliListFormatedWithAdressOIB>
  <DomainObject.Predmet.OstaliListNazivFormated>
    <izvorni_sadrzaj>
      <item>Mario Culjak</item>
    </izvorni_sadrzaj>
    <derivirana_varijabla naziv="DomainObject.Predmet.OstaliListNazivFormated_1">
      <item>Mario Culjak</item>
    </derivirana_varijabla>
  </DomainObject.Predmet.OstaliListNazivFormated>
  <DomainObject.Predmet.OstaliListNazivFormatedOIB>
    <izvorni_sadrzaj>
      <item>Mario Culjak, OIB 57728133987</item>
    </izvorni_sadrzaj>
    <derivirana_varijabla naziv="DomainObject.Predmet.OstaliListNazivFormatedOIB_1">
      <item>Mario Culjak, OIB 57728133987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YAN DONG  d.o.o.</izvorni_sadrzaj>
    <derivirana_varijabla naziv="DomainObject.Predmet.ProtustrankaIDrugi_1">YAN DONG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YAN DONG  d.o.o., OIB 43043260448, Božidara Mogovca 16 C, 10000 Zagreb</izvorni_sadrzaj>
    <derivirana_varijabla naziv="DomainObject.Predmet.ProtustrankaIDrugiAdressOIB_1">YAN DONG  d.o.o., OIB 43043260448, Božidara Mogovca 16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YAN DONG  d.o.o.</item>
      <item>FINA Regionalni centar Zagreb</item>
      <item>Mario Culjak</item>
    </izvorni_sadrzaj>
    <derivirana_varijabla naziv="DomainObject.Predmet.SudioniciListNaziv_1">
      <item>YAN DONG  d.o.o.</item>
      <item>FINA Regionalni centar Zagreb</item>
      <item>Mario Culjak</item>
    </derivirana_varijabla>
  </DomainObject.Predmet.SudioniciListNaziv>
  <DomainObject.Predmet.SudioniciListAdressOIB>
    <izvorni_sadrzaj>
      <item>YAN DONG  d.o.o., OIB 43043260448, Božidara Mogovca 16 C,10000 Zagreb</item>
      <item>FINA Regionalni centar Zagreb, OIB 85821130368, Trg svibanjskih žrtava 1995. 1,10000 Zagreb</item>
      <item>Mario Culjak, OIB 57728133987, Ulica Božidara Magovca 16/C,10000 Zagreb</item>
    </izvorni_sadrzaj>
    <derivirana_varijabla naziv="DomainObject.Predmet.SudioniciListAdressOIB_1">
      <item>YAN DONG  d.o.o., OIB 43043260448, Božidara Mogovca 16 C,10000 Zagreb</item>
      <item>FINA Regionalni centar Zagreb, OIB 85821130368, Trg svibanjskih žrtava 1995. 1,10000 Zagreb</item>
      <item>Mario Culjak, OIB 57728133987, Ulica Božidara Magovca 16/C,10000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43043260448</item>
      <item>, OIB 85821130368</item>
      <item>, OIB 57728133987</item>
    </izvorni_sadrzaj>
    <derivirana_varijabla naziv="DomainObject.Predmet.SudioniciListNazivOIB_1">
      <item>, OIB 43043260448</item>
      <item>, OIB 85821130368</item>
      <item>, OIB 57728133987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3819</properties:Characters>
  <properties:Lines>113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2016-08-22T10:22:00Z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