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8e71" w14:paraId="c2f8e71" w:rsidRDefault="009B41C6" w:rsidP="009B41C6" w:rsidR="009B41C6">
      <w:pPr>
        <w15:collapsed w:val="false"/>
        <w:rPr>
          <w:b/>
        </w:rPr>
      </w:pPr>
      <w:bookmarkStart w:name="_GoBack" w:id="0"/>
      <w:bookmarkEnd w:id="0"/>
      <w:r>
        <w:t xml:space="preserve">Nadležni trgovački sud:     </w:t>
      </w:r>
      <w:r>
        <w:rPr>
          <w:b/>
        </w:rPr>
        <w:t>St-171/2018</w:t>
      </w:r>
    </w:p>
    <w:p w:rsidRDefault="009B41C6" w:rsidP="009B41C6" w:rsidR="009B41C6">
      <w:pPr>
        <w:rPr>
          <w:b/>
        </w:rPr>
      </w:pPr>
      <w:r>
        <w:t>Dužnik</w:t>
      </w:r>
      <w:r>
        <w:rPr>
          <w:b/>
        </w:rPr>
        <w:t>:                              MAMICA d.o.o. u stečaju</w:t>
      </w:r>
    </w:p>
    <w:p w:rsidRDefault="009B41C6" w:rsidP="009B41C6" w:rsidR="009B41C6">
      <w:pPr>
        <w:rPr>
          <w:b/>
        </w:rPr>
      </w:pPr>
      <w:r>
        <w:rPr>
          <w:b/>
        </w:rPr>
        <w:t xml:space="preserve">                                           </w:t>
      </w:r>
      <w:proofErr w:type="spellStart"/>
      <w:r>
        <w:rPr>
          <w:b/>
        </w:rPr>
        <w:t>Pušćine</w:t>
      </w:r>
      <w:proofErr w:type="spellEnd"/>
      <w:r>
        <w:rPr>
          <w:b/>
        </w:rPr>
        <w:t>, Čakovečka 47</w:t>
      </w:r>
    </w:p>
    <w:p w:rsidRDefault="009B41C6" w:rsidP="009B41C6" w:rsidR="009B41C6">
      <w:pPr>
        <w:rPr>
          <w:b/>
        </w:rPr>
      </w:pPr>
      <w:r>
        <w:rPr>
          <w:b/>
        </w:rPr>
        <w:t xml:space="preserve">                                           OIB: 23774404520</w:t>
      </w:r>
    </w:p>
    <w:p w:rsidRDefault="007106E6" w:rsidR="00814EEE">
      <w:pPr>
        <w:pBdr>
          <w:bottom w:space="1" w:sz="12" w:color="auto" w:val="single"/>
        </w:pBdr>
      </w:pPr>
      <w:r>
        <w:t>Stečajna upraviteljica:       Nevenka Golubić</w:t>
      </w:r>
    </w:p>
    <w:p w:rsidRDefault="009B41C6" w:rsidR="009B41C6"/>
    <w:p w:rsidRDefault="007106E6" w:rsidR="007106E6"/>
    <w:p w:rsidRDefault="007106E6" w:rsidR="007106E6"/>
    <w:p w:rsidRDefault="009B41C6" w:rsidR="009B41C6"/>
    <w:p w:rsidRDefault="007106E6" w:rsidP="007106E6" w:rsidR="007106E6">
      <w:pPr>
        <w:jc w:val="center"/>
        <w:rPr>
          <w:b/>
        </w:rPr>
      </w:pPr>
      <w:r>
        <w:rPr>
          <w:b/>
        </w:rPr>
        <w:t>IZVJEŠĆE STEČAJNOG UPRAVITELJA</w:t>
      </w:r>
    </w:p>
    <w:p w:rsidRDefault="007106E6" w:rsidP="007106E6" w:rsidR="007106E6">
      <w:pPr>
        <w:jc w:val="center"/>
        <w:rPr>
          <w:b/>
        </w:rPr>
      </w:pPr>
      <w:r>
        <w:rPr>
          <w:b/>
        </w:rPr>
        <w:t>O GOSPODARSKOM POLOŽAJU</w:t>
      </w:r>
    </w:p>
    <w:p w:rsidRDefault="007106E6" w:rsidP="007106E6" w:rsidR="007106E6" w:rsidRPr="00977ED3">
      <w:pPr>
        <w:jc w:val="center"/>
        <w:rPr>
          <w:b/>
        </w:rPr>
      </w:pPr>
      <w:r>
        <w:rPr>
          <w:b/>
        </w:rPr>
        <w:t>STEČAJNOG DUŽNIKA</w:t>
      </w:r>
    </w:p>
    <w:p w:rsidRDefault="009B41C6" w:rsidR="009B41C6"/>
    <w:p w:rsidRDefault="007106E6" w:rsidR="007106E6"/>
    <w:p w:rsidRDefault="007106E6" w:rsidP="007106E6" w:rsidR="007106E6">
      <w:pPr>
        <w:numPr>
          <w:ilvl w:val="0"/>
          <w:numId w:val="1"/>
        </w:numPr>
        <w:rPr>
          <w:b/>
        </w:rPr>
      </w:pPr>
      <w:r w:rsidRPr="007106E6">
        <w:rPr>
          <w:b/>
        </w:rPr>
        <w:t>UVODNI DIO</w:t>
      </w:r>
    </w:p>
    <w:p w:rsidRDefault="007106E6" w:rsidP="007106E6" w:rsidR="007106E6">
      <w:pPr>
        <w:rPr>
          <w:b/>
        </w:rPr>
      </w:pPr>
    </w:p>
    <w:p w:rsidRDefault="007106E6" w:rsidP="00F94098" w:rsidR="007106E6">
      <w:pPr>
        <w:jc w:val="both"/>
      </w:pPr>
      <w:r>
        <w:t xml:space="preserve">Rješenjem ovoga suda od 13. studenog </w:t>
      </w:r>
      <w:smartTag w:element="metricconverter" w:uri="urn:schemas-microsoft-com:office:smarttags">
        <w:smartTagPr>
          <w:attr w:val="2018. g" w:name="ProductID"/>
        </w:smartTagPr>
        <w:r>
          <w:t>2018. g</w:t>
        </w:r>
      </w:smartTag>
      <w:r>
        <w:t xml:space="preserve">. otvoren je stečajni postupak nad dužnikom MAMICA d.o.o., </w:t>
      </w:r>
      <w:proofErr w:type="spellStart"/>
      <w:r>
        <w:t>Pušćine</w:t>
      </w:r>
      <w:proofErr w:type="spellEnd"/>
      <w:r>
        <w:t>. Prijedlog za otvaranje stečajnog postupka podnijela je 14.05.2018. Financijska agencija, budući da je na dan 10.05.2018. dužnik u Očevidniku redoslijeda osnova za plaćanje imao evidentirane neizvršene osnove za plaćanje u neprekinutom razdoblju od 120 dana, u ukupnom iznosu od 56.125,65 kn.</w:t>
      </w:r>
    </w:p>
    <w:p w:rsidRDefault="007106E6" w:rsidP="00F94098" w:rsidR="007106E6">
      <w:pPr>
        <w:jc w:val="both"/>
      </w:pPr>
      <w:r>
        <w:t xml:space="preserve"> </w:t>
      </w:r>
    </w:p>
    <w:p w:rsidRDefault="007106E6" w:rsidP="00F94098" w:rsidR="007106E6">
      <w:pPr>
        <w:jc w:val="both"/>
      </w:pPr>
      <w:r>
        <w:t xml:space="preserve">Stečajni dužnik osnovan je Izjavom o osnivanju od 18.05.2012. godine, te je tijekom poslovanja  pretežito obavljao ugostiteljsku djelatnost. </w:t>
      </w:r>
      <w:r w:rsidR="00260132">
        <w:t xml:space="preserve">Osnivač i ujedno  direktor dužnika je Žarko Nedeljko iz Čakovca. </w:t>
      </w:r>
      <w:r>
        <w:t>Stečajni dužnik je djelatnost obavljao u zakupljenom poslovnom prostoru u Čakovcu. Tijekom 2017. godine otkazan je ugovor o zakupu poslovnog prostora i stečajni dužnik je prestao s obavljanjem djelatnosti.</w:t>
      </w:r>
    </w:p>
    <w:p w:rsidRDefault="007106E6" w:rsidP="00F94098" w:rsidR="007106E6">
      <w:pPr>
        <w:jc w:val="both"/>
      </w:pPr>
    </w:p>
    <w:p w:rsidRDefault="007106E6" w:rsidP="00F94098" w:rsidR="007106E6">
      <w:pPr>
        <w:jc w:val="both"/>
      </w:pPr>
      <w:r>
        <w:t>Na dan otvaranja stečajnog postupka stečajni dužnik nije imao zaposlenih.</w:t>
      </w:r>
    </w:p>
    <w:p w:rsidRDefault="007106E6" w:rsidP="00F94098" w:rsidR="007106E6">
      <w:pPr>
        <w:jc w:val="both"/>
      </w:pPr>
    </w:p>
    <w:p w:rsidRDefault="007106E6" w:rsidP="00F94098" w:rsidR="007106E6">
      <w:pPr>
        <w:jc w:val="both"/>
      </w:pPr>
      <w:r>
        <w:t>Nastavak poslovanja stečajnog dužnika nije moguć.</w:t>
      </w:r>
    </w:p>
    <w:p w:rsidRDefault="00753A23" w:rsidP="00F94098" w:rsidR="00753A23">
      <w:pPr>
        <w:jc w:val="both"/>
      </w:pPr>
    </w:p>
    <w:p w:rsidRDefault="00753A23" w:rsidP="00F94098" w:rsidR="00753A23">
      <w:pPr>
        <w:numPr>
          <w:ilvl w:val="0"/>
          <w:numId w:val="1"/>
        </w:numPr>
        <w:jc w:val="both"/>
        <w:rPr>
          <w:b/>
        </w:rPr>
      </w:pPr>
      <w:r w:rsidRPr="00753A23">
        <w:rPr>
          <w:b/>
        </w:rPr>
        <w:t>STANJE IMOVINE</w:t>
      </w:r>
      <w:r>
        <w:rPr>
          <w:b/>
        </w:rPr>
        <w:t xml:space="preserve"> STEČAJNOG DUŽNIKA</w:t>
      </w:r>
    </w:p>
    <w:p w:rsidRDefault="00753A23" w:rsidP="00F94098" w:rsidR="00753A23">
      <w:pPr>
        <w:jc w:val="both"/>
        <w:rPr>
          <w:b/>
        </w:rPr>
      </w:pPr>
    </w:p>
    <w:p w:rsidRDefault="00753A23" w:rsidP="00753A23" w:rsidR="00753A23">
      <w:r>
        <w:t>Imovina stečajnog dužnika sastoji se od  novčanih tražbina kako slijedi:</w:t>
      </w:r>
    </w:p>
    <w:p w:rsidRDefault="00753A23" w:rsidP="00753A23" w:rsidR="00753A23"/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459"/>
        <w:gridCol w:w="1594"/>
        <w:gridCol w:w="3235"/>
      </w:tblGrid>
      <w:tr w:rsidR="00AB6423">
        <w:tc>
          <w:tcPr>
            <w:tcW w:type="auto" w:w="0"/>
          </w:tcPr>
          <w:p w:rsidRDefault="00AB6423" w:rsidP="005672B9" w:rsidR="00AB6423">
            <w:pPr>
              <w:jc w:val="center"/>
            </w:pPr>
            <w:r>
              <w:t>Naziv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center"/>
            </w:pPr>
            <w:r>
              <w:t xml:space="preserve">Vrijednost </w:t>
            </w:r>
          </w:p>
          <w:p w:rsidRDefault="00AB6423" w:rsidP="005672B9" w:rsidR="00AB6423">
            <w:pPr>
              <w:jc w:val="center"/>
            </w:pPr>
            <w:r>
              <w:t>na dan otvaranja</w:t>
            </w:r>
          </w:p>
          <w:p w:rsidRDefault="00AB6423" w:rsidP="005672B9" w:rsidR="00AB6423">
            <w:pPr>
              <w:jc w:val="center"/>
            </w:pPr>
            <w:r>
              <w:t xml:space="preserve"> stečaja u kn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center"/>
            </w:pPr>
            <w:r>
              <w:t>Napomena</w:t>
            </w:r>
          </w:p>
        </w:tc>
      </w:tr>
      <w:tr w:rsidR="00AB6423">
        <w:tc>
          <w:tcPr>
            <w:tcW w:type="auto" w:w="0"/>
          </w:tcPr>
          <w:p w:rsidRDefault="00AB6423" w:rsidP="005672B9" w:rsidR="00AB6423">
            <w:r>
              <w:t xml:space="preserve">Tražbina prema NIT d.o.o., </w:t>
            </w:r>
            <w:proofErr w:type="spellStart"/>
            <w:r>
              <w:t>Pušćine</w:t>
            </w:r>
            <w:proofErr w:type="spellEnd"/>
            <w:r>
              <w:t>,  po osnovu dane pozajmice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252.417,68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  <w:r>
              <w:t>Postoji mogućnost barem  djelomične naplate</w:t>
            </w:r>
          </w:p>
        </w:tc>
      </w:tr>
      <w:tr w:rsidR="00AB6423">
        <w:tc>
          <w:tcPr>
            <w:tcW w:type="auto" w:w="0"/>
          </w:tcPr>
          <w:p w:rsidRDefault="00AB6423" w:rsidP="005672B9" w:rsidR="00AB6423">
            <w:r>
              <w:t xml:space="preserve">Tražbina prema NIT d.o.o. po izdanim računima 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11.254,46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</w:p>
        </w:tc>
      </w:tr>
      <w:tr w:rsidR="00AB6423">
        <w:tc>
          <w:tcPr>
            <w:tcW w:type="auto" w:w="0"/>
          </w:tcPr>
          <w:p w:rsidRDefault="00AB6423" w:rsidP="005672B9" w:rsidR="00AB6423">
            <w:r>
              <w:t xml:space="preserve">Tražbina prema </w:t>
            </w:r>
            <w:proofErr w:type="spellStart"/>
            <w:r>
              <w:t>cWebSpace</w:t>
            </w:r>
            <w:proofErr w:type="spellEnd"/>
            <w:r>
              <w:t xml:space="preserve"> d.o.o., Čakovec, po izdanim računima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1.922,70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</w:p>
        </w:tc>
      </w:tr>
      <w:tr w:rsidR="00AB6423">
        <w:tc>
          <w:tcPr>
            <w:tcW w:type="auto" w:w="0"/>
          </w:tcPr>
          <w:p w:rsidRDefault="00AB6423" w:rsidP="005672B9" w:rsidR="00AB6423">
            <w:r>
              <w:t>VTV televizija d.o.o., po izdanim računima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451,95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</w:p>
        </w:tc>
      </w:tr>
      <w:tr w:rsidR="00AB6423">
        <w:tc>
          <w:tcPr>
            <w:tcW w:type="auto" w:w="0"/>
          </w:tcPr>
          <w:p w:rsidRDefault="00AB6423" w:rsidP="005672B9" w:rsidR="00AB6423">
            <w:r>
              <w:t>Turistička zajednica grada Čakovca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1.753,01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</w:p>
        </w:tc>
      </w:tr>
      <w:tr w:rsidR="00AB6423">
        <w:tc>
          <w:tcPr>
            <w:tcW w:type="auto" w:w="0"/>
          </w:tcPr>
          <w:p w:rsidRDefault="00AB6423" w:rsidP="005672B9" w:rsidR="00AB6423"/>
        </w:tc>
        <w:tc>
          <w:tcPr>
            <w:tcW w:type="auto" w:w="0"/>
          </w:tcPr>
          <w:p w:rsidRDefault="00AB6423" w:rsidP="005672B9" w:rsidR="00AB6423">
            <w:pPr>
              <w:jc w:val="right"/>
            </w:pPr>
            <w:r>
              <w:t>267.799,80</w:t>
            </w:r>
          </w:p>
        </w:tc>
        <w:tc>
          <w:tcPr>
            <w:tcW w:type="auto" w:w="0"/>
          </w:tcPr>
          <w:p w:rsidRDefault="00AB6423" w:rsidP="005672B9" w:rsidR="00AB6423">
            <w:pPr>
              <w:jc w:val="both"/>
            </w:pPr>
          </w:p>
        </w:tc>
      </w:tr>
    </w:tbl>
    <w:p w:rsidRDefault="00260132" w:rsidP="00753A23" w:rsidR="00260132"/>
    <w:p w:rsidRDefault="00A87ACC" w:rsidP="007F61F8" w:rsidR="00753A23">
      <w:pPr>
        <w:jc w:val="both"/>
      </w:pPr>
      <w:r>
        <w:lastRenderedPageBreak/>
        <w:t>Povezanoj pravnoj osobi, d</w:t>
      </w:r>
      <w:r w:rsidR="00AB6423">
        <w:t>užniku stečajnog dužnika NIT d.o.o.</w:t>
      </w:r>
      <w:r w:rsidR="005672B9">
        <w:t xml:space="preserve"> </w:t>
      </w:r>
      <w:proofErr w:type="spellStart"/>
      <w:r w:rsidR="005672B9">
        <w:t>Pušćine</w:t>
      </w:r>
      <w:proofErr w:type="spellEnd"/>
      <w:r>
        <w:t xml:space="preserve">, </w:t>
      </w:r>
      <w:r w:rsidR="005672B9">
        <w:t xml:space="preserve"> je rješenjem ovoga suda broj 5 </w:t>
      </w:r>
      <w:proofErr w:type="spellStart"/>
      <w:r w:rsidR="005672B9">
        <w:t>Stpn</w:t>
      </w:r>
      <w:proofErr w:type="spellEnd"/>
      <w:r w:rsidR="005672B9">
        <w:t xml:space="preserve">-80/13-8 od 30.08.2013. odobrena </w:t>
      </w:r>
      <w:proofErr w:type="spellStart"/>
      <w:r w:rsidR="005672B9">
        <w:t>predstečajna</w:t>
      </w:r>
      <w:proofErr w:type="spellEnd"/>
      <w:r w:rsidR="005672B9">
        <w:t xml:space="preserve"> nagodba. </w:t>
      </w:r>
      <w:r>
        <w:t xml:space="preserve"> </w:t>
      </w:r>
      <w:r w:rsidR="00F94098">
        <w:t xml:space="preserve">Tražbina stečajnog dužnika MAMICA d.o.o. nije uvrštena u </w:t>
      </w:r>
      <w:proofErr w:type="spellStart"/>
      <w:r w:rsidR="00F94098">
        <w:t>predstečajnu</w:t>
      </w:r>
      <w:proofErr w:type="spellEnd"/>
      <w:r w:rsidR="00F94098">
        <w:t xml:space="preserve"> nagodbu, budući da je nastala nakon sklapanja iste. </w:t>
      </w:r>
      <w:r>
        <w:t xml:space="preserve">Procjenjuje se da će se potraživanje od dužnika NIT d.o.o. djelomično moći namiriti. </w:t>
      </w:r>
    </w:p>
    <w:p w:rsidRDefault="00A87ACC" w:rsidP="007F61F8" w:rsidR="00A87ACC">
      <w:pPr>
        <w:jc w:val="both"/>
      </w:pPr>
    </w:p>
    <w:p w:rsidRDefault="00A87ACC" w:rsidP="007F61F8" w:rsidR="00A87ACC" w:rsidRPr="00A87ACC">
      <w:pPr>
        <w:numPr>
          <w:ilvl w:val="0"/>
          <w:numId w:val="1"/>
        </w:numPr>
        <w:jc w:val="both"/>
        <w:rPr>
          <w:b/>
        </w:rPr>
      </w:pPr>
      <w:r w:rsidRPr="00A87ACC">
        <w:rPr>
          <w:b/>
        </w:rPr>
        <w:t>OBVEZE STEČAJNOG DUŽNIKA</w:t>
      </w:r>
    </w:p>
    <w:p w:rsidRDefault="00A87ACC" w:rsidP="007F61F8" w:rsidR="00A87ACC">
      <w:pPr>
        <w:jc w:val="both"/>
      </w:pPr>
    </w:p>
    <w:p w:rsidRDefault="00A87ACC" w:rsidP="007F61F8" w:rsidR="00A87ACC">
      <w:pPr>
        <w:tabs>
          <w:tab w:pos="6870" w:val="left"/>
        </w:tabs>
        <w:jc w:val="both"/>
      </w:pPr>
      <w:r>
        <w:t>Prema bilanci na dan 12.11.2018. g. obveze dužnika sastoje se od:</w:t>
      </w:r>
      <w:r>
        <w:tab/>
      </w:r>
    </w:p>
    <w:p w:rsidRDefault="00A87ACC" w:rsidP="007F61F8" w:rsidR="00A87ACC">
      <w:pPr>
        <w:tabs>
          <w:tab w:pos="6870" w:val="left"/>
        </w:tabs>
        <w:jc w:val="both"/>
      </w:pPr>
    </w:p>
    <w:p w:rsidRDefault="00A87ACC" w:rsidP="007F61F8" w:rsidR="00A87ACC">
      <w:pPr>
        <w:numPr>
          <w:ilvl w:val="0"/>
          <w:numId w:val="2"/>
        </w:numPr>
        <w:tabs>
          <w:tab w:pos="6870" w:val="left"/>
        </w:tabs>
        <w:jc w:val="both"/>
      </w:pPr>
      <w:r>
        <w:t>obveza prema dobavljačima u ukupnom iznosu od 64.829,62 kn</w:t>
      </w:r>
    </w:p>
    <w:p w:rsidRDefault="00A87ACC" w:rsidP="007F61F8" w:rsidR="00A87ACC">
      <w:pPr>
        <w:numPr>
          <w:ilvl w:val="0"/>
          <w:numId w:val="2"/>
        </w:numPr>
        <w:tabs>
          <w:tab w:pos="6870" w:val="left"/>
        </w:tabs>
        <w:jc w:val="both"/>
      </w:pPr>
      <w:r>
        <w:t>obveza za poreze, doprinose, članarine i sl., u ukupnom iznosu od 25.670,77 kn.</w:t>
      </w:r>
    </w:p>
    <w:p w:rsidRDefault="00A87ACC" w:rsidP="007F61F8" w:rsidR="00A87ACC">
      <w:pPr>
        <w:tabs>
          <w:tab w:pos="6870" w:val="left"/>
        </w:tabs>
        <w:jc w:val="both"/>
      </w:pPr>
    </w:p>
    <w:p w:rsidRDefault="00A87ACC" w:rsidP="007F61F8" w:rsidR="00A87ACC">
      <w:pPr>
        <w:tabs>
          <w:tab w:pos="6870" w:val="left"/>
        </w:tabs>
        <w:jc w:val="both"/>
      </w:pPr>
      <w:r>
        <w:t xml:space="preserve">Vjerovnici su prijavili tražbine u ukupnom iznosu od </w:t>
      </w:r>
      <w:r w:rsidR="00F94098" w:rsidRPr="00F94098">
        <w:t>64.125,43</w:t>
      </w:r>
      <w:r w:rsidR="00F94098">
        <w:t xml:space="preserve"> kn. Sve prijavljene tražbine su tražbine 2. višeg isplatnog reda. </w:t>
      </w:r>
    </w:p>
    <w:p w:rsidRDefault="00F94098" w:rsidP="007F61F8" w:rsidR="00F94098">
      <w:pPr>
        <w:tabs>
          <w:tab w:pos="6870" w:val="left"/>
        </w:tabs>
        <w:jc w:val="both"/>
      </w:pPr>
    </w:p>
    <w:p w:rsidRDefault="009C4D80" w:rsidP="007F61F8" w:rsidR="009C4D80">
      <w:pPr>
        <w:numPr>
          <w:ilvl w:val="0"/>
          <w:numId w:val="1"/>
        </w:numPr>
        <w:jc w:val="both"/>
        <w:rPr>
          <w:b/>
        </w:rPr>
      </w:pPr>
      <w:r w:rsidRPr="00EB2552">
        <w:rPr>
          <w:b/>
        </w:rPr>
        <w:t xml:space="preserve">PRIJEDLOG ODLUKA </w:t>
      </w:r>
    </w:p>
    <w:p w:rsidRDefault="009C4D80" w:rsidP="007F61F8" w:rsidR="009C4D80">
      <w:pPr>
        <w:jc w:val="both"/>
        <w:rPr>
          <w:b/>
        </w:rPr>
      </w:pPr>
    </w:p>
    <w:p w:rsidRDefault="009C4D80" w:rsidP="007F61F8" w:rsidR="009C4D80">
      <w:pPr>
        <w:jc w:val="both"/>
      </w:pPr>
      <w:r>
        <w:t>Predlaže se da skupština vjerovnika na izvještajnom ročištu donese slijedeće odluke:</w:t>
      </w:r>
    </w:p>
    <w:p w:rsidRDefault="009C4D80" w:rsidP="007F61F8" w:rsidR="009C4D80">
      <w:pPr>
        <w:jc w:val="both"/>
      </w:pPr>
    </w:p>
    <w:p w:rsidRDefault="009C4D80" w:rsidP="007F61F8" w:rsidR="009C4D80">
      <w:pPr>
        <w:numPr>
          <w:ilvl w:val="0"/>
          <w:numId w:val="4"/>
        </w:numPr>
        <w:jc w:val="both"/>
      </w:pPr>
      <w:r>
        <w:t>prihvaća se izvješće stečajne upraviteljice o gospodarskom položaju stečajnog dužnika,</w:t>
      </w:r>
    </w:p>
    <w:p w:rsidRDefault="009C4D80" w:rsidP="007F61F8" w:rsidR="009C4D80">
      <w:pPr>
        <w:ind w:hanging="360" w:left="720"/>
        <w:jc w:val="both"/>
      </w:pPr>
      <w:r>
        <w:t xml:space="preserve">-  stečajna upraviteljica obvezuje se poduzeti potrebne  radnje oko naplate tražbina stečajnog dužnika, a posebno tražbine prema NIT d.o.o. </w:t>
      </w:r>
    </w:p>
    <w:p w:rsidRDefault="00F94098" w:rsidP="007F61F8" w:rsidR="00F94098" w:rsidRPr="00F94098">
      <w:pPr>
        <w:tabs>
          <w:tab w:pos="6870" w:val="left"/>
        </w:tabs>
        <w:jc w:val="both"/>
      </w:pPr>
    </w:p>
    <w:p w:rsidRDefault="00A87ACC" w:rsidP="007F61F8" w:rsidR="00A87ACC">
      <w:pPr>
        <w:jc w:val="both"/>
      </w:pPr>
    </w:p>
    <w:p w:rsidRDefault="009C4D80" w:rsidP="007F61F8" w:rsidR="009C4D80">
      <w:pPr>
        <w:jc w:val="both"/>
      </w:pPr>
      <w:r>
        <w:t>U Varaždinu, 14. veljače 2019.</w:t>
      </w:r>
    </w:p>
    <w:p w:rsidRDefault="009C4D80" w:rsidP="00A87ACC" w:rsidR="009C4D80"/>
    <w:p w:rsidRDefault="009C4D80" w:rsidP="00A87ACC" w:rsidR="009C4D80"/>
    <w:p w:rsidRDefault="009C4D80" w:rsidP="00A87ACC" w:rsidR="009C4D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9C4D80" w:rsidP="00A87ACC" w:rsidR="009C4D80"/>
    <w:p w:rsidRDefault="009C4D80" w:rsidP="00A87ACC" w:rsidR="009C4D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A87ACC" w:rsidP="00A87ACC" w:rsidR="00A87ACC"/>
    <w:p w:rsidRDefault="00A87ACC" w:rsidP="00A87ACC" w:rsidR="00A87ACC" w:rsidRPr="00753A23"/>
    <w:sectPr w:rsidR="00A87ACC" w:rsidRPr="00753A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D64EA"/>
    <w:multiLevelType w:val="hybridMultilevel"/>
    <w:tmpl w:val="DEAADCCC"/>
    <w:lvl w:tplc="3E36FCA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585272"/>
    <w:multiLevelType w:val="hybridMultilevel"/>
    <w:tmpl w:val="82569F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4D1188"/>
    <w:multiLevelType w:val="hybridMultilevel"/>
    <w:tmpl w:val="DFDCA1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41C6"/>
    <w:rsid w:val="000000A5"/>
    <w:rsid w:val="000001D3"/>
    <w:rsid w:val="00000C69"/>
    <w:rsid w:val="00000F91"/>
    <w:rsid w:val="0000247C"/>
    <w:rsid w:val="0000470F"/>
    <w:rsid w:val="00004B8A"/>
    <w:rsid w:val="00004EC6"/>
    <w:rsid w:val="00005234"/>
    <w:rsid w:val="00005275"/>
    <w:rsid w:val="00005595"/>
    <w:rsid w:val="00007115"/>
    <w:rsid w:val="000076DD"/>
    <w:rsid w:val="000108BF"/>
    <w:rsid w:val="0001198C"/>
    <w:rsid w:val="00011ADE"/>
    <w:rsid w:val="000120AB"/>
    <w:rsid w:val="0001287D"/>
    <w:rsid w:val="00013017"/>
    <w:rsid w:val="00013C1B"/>
    <w:rsid w:val="0001432A"/>
    <w:rsid w:val="000147C2"/>
    <w:rsid w:val="00014E8A"/>
    <w:rsid w:val="00014F02"/>
    <w:rsid w:val="00016722"/>
    <w:rsid w:val="00017374"/>
    <w:rsid w:val="00020251"/>
    <w:rsid w:val="00020A8F"/>
    <w:rsid w:val="00021C6E"/>
    <w:rsid w:val="00025E73"/>
    <w:rsid w:val="000269E8"/>
    <w:rsid w:val="0003108B"/>
    <w:rsid w:val="00031C26"/>
    <w:rsid w:val="00032041"/>
    <w:rsid w:val="0003421D"/>
    <w:rsid w:val="00034A3A"/>
    <w:rsid w:val="00036F5F"/>
    <w:rsid w:val="00042E1B"/>
    <w:rsid w:val="00043130"/>
    <w:rsid w:val="00044AE7"/>
    <w:rsid w:val="00045376"/>
    <w:rsid w:val="00045BB8"/>
    <w:rsid w:val="000460D7"/>
    <w:rsid w:val="00047F61"/>
    <w:rsid w:val="000514F8"/>
    <w:rsid w:val="0005153F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0E99"/>
    <w:rsid w:val="00061A7E"/>
    <w:rsid w:val="000641F4"/>
    <w:rsid w:val="00064396"/>
    <w:rsid w:val="0006443A"/>
    <w:rsid w:val="00065EE8"/>
    <w:rsid w:val="00066B23"/>
    <w:rsid w:val="000700C1"/>
    <w:rsid w:val="00070258"/>
    <w:rsid w:val="00070DC9"/>
    <w:rsid w:val="00073261"/>
    <w:rsid w:val="0007356E"/>
    <w:rsid w:val="000753B2"/>
    <w:rsid w:val="00076D3E"/>
    <w:rsid w:val="00081559"/>
    <w:rsid w:val="0008282E"/>
    <w:rsid w:val="00083C04"/>
    <w:rsid w:val="0008516F"/>
    <w:rsid w:val="00085326"/>
    <w:rsid w:val="00086548"/>
    <w:rsid w:val="00090344"/>
    <w:rsid w:val="00090C2E"/>
    <w:rsid w:val="00091ED4"/>
    <w:rsid w:val="00093514"/>
    <w:rsid w:val="00093E5D"/>
    <w:rsid w:val="000946B3"/>
    <w:rsid w:val="000972F8"/>
    <w:rsid w:val="00097CA4"/>
    <w:rsid w:val="000A26DD"/>
    <w:rsid w:val="000A28F3"/>
    <w:rsid w:val="000A2ABA"/>
    <w:rsid w:val="000A370B"/>
    <w:rsid w:val="000A5339"/>
    <w:rsid w:val="000A6468"/>
    <w:rsid w:val="000B12C5"/>
    <w:rsid w:val="000B2193"/>
    <w:rsid w:val="000B30D8"/>
    <w:rsid w:val="000B348B"/>
    <w:rsid w:val="000B3AA4"/>
    <w:rsid w:val="000B3BF2"/>
    <w:rsid w:val="000B596F"/>
    <w:rsid w:val="000B6002"/>
    <w:rsid w:val="000C031C"/>
    <w:rsid w:val="000C0726"/>
    <w:rsid w:val="000C09FC"/>
    <w:rsid w:val="000C0AB9"/>
    <w:rsid w:val="000C0EED"/>
    <w:rsid w:val="000C172C"/>
    <w:rsid w:val="000C23C3"/>
    <w:rsid w:val="000C2E5D"/>
    <w:rsid w:val="000C4351"/>
    <w:rsid w:val="000C46E4"/>
    <w:rsid w:val="000C4F51"/>
    <w:rsid w:val="000C524C"/>
    <w:rsid w:val="000C5DA2"/>
    <w:rsid w:val="000C60F4"/>
    <w:rsid w:val="000C62DA"/>
    <w:rsid w:val="000C6E93"/>
    <w:rsid w:val="000C7786"/>
    <w:rsid w:val="000D024B"/>
    <w:rsid w:val="000D14C3"/>
    <w:rsid w:val="000D280D"/>
    <w:rsid w:val="000D3F8F"/>
    <w:rsid w:val="000D6CED"/>
    <w:rsid w:val="000E0361"/>
    <w:rsid w:val="000E0A02"/>
    <w:rsid w:val="000E0C89"/>
    <w:rsid w:val="000E2471"/>
    <w:rsid w:val="000E28FF"/>
    <w:rsid w:val="000E3A8E"/>
    <w:rsid w:val="000E4C41"/>
    <w:rsid w:val="000E60FF"/>
    <w:rsid w:val="000E6752"/>
    <w:rsid w:val="000E7871"/>
    <w:rsid w:val="000F1F28"/>
    <w:rsid w:val="000F3065"/>
    <w:rsid w:val="000F370D"/>
    <w:rsid w:val="000F4261"/>
    <w:rsid w:val="000F47C9"/>
    <w:rsid w:val="000F4EF7"/>
    <w:rsid w:val="000F5405"/>
    <w:rsid w:val="000F5C32"/>
    <w:rsid w:val="000F5C7C"/>
    <w:rsid w:val="000F6196"/>
    <w:rsid w:val="000F77CA"/>
    <w:rsid w:val="0010155D"/>
    <w:rsid w:val="00103E2E"/>
    <w:rsid w:val="00104F49"/>
    <w:rsid w:val="001063FC"/>
    <w:rsid w:val="001069B5"/>
    <w:rsid w:val="00107376"/>
    <w:rsid w:val="0011131F"/>
    <w:rsid w:val="0011264C"/>
    <w:rsid w:val="001132EA"/>
    <w:rsid w:val="00113F84"/>
    <w:rsid w:val="00114D1E"/>
    <w:rsid w:val="00116AC1"/>
    <w:rsid w:val="001212F8"/>
    <w:rsid w:val="00121593"/>
    <w:rsid w:val="00122251"/>
    <w:rsid w:val="0012316E"/>
    <w:rsid w:val="00123537"/>
    <w:rsid w:val="0012408C"/>
    <w:rsid w:val="00124EDE"/>
    <w:rsid w:val="00124F51"/>
    <w:rsid w:val="0012581B"/>
    <w:rsid w:val="00131874"/>
    <w:rsid w:val="00132416"/>
    <w:rsid w:val="0013408D"/>
    <w:rsid w:val="0013511D"/>
    <w:rsid w:val="00135523"/>
    <w:rsid w:val="00135F63"/>
    <w:rsid w:val="001369FB"/>
    <w:rsid w:val="00136C6F"/>
    <w:rsid w:val="00136C76"/>
    <w:rsid w:val="00137164"/>
    <w:rsid w:val="001377E0"/>
    <w:rsid w:val="00137DC2"/>
    <w:rsid w:val="00141232"/>
    <w:rsid w:val="00142E8C"/>
    <w:rsid w:val="001457F2"/>
    <w:rsid w:val="00145B2B"/>
    <w:rsid w:val="001469A3"/>
    <w:rsid w:val="00147785"/>
    <w:rsid w:val="0015175A"/>
    <w:rsid w:val="00151A4D"/>
    <w:rsid w:val="00156098"/>
    <w:rsid w:val="0015650C"/>
    <w:rsid w:val="00156F13"/>
    <w:rsid w:val="00157337"/>
    <w:rsid w:val="00160414"/>
    <w:rsid w:val="0016278F"/>
    <w:rsid w:val="001629F7"/>
    <w:rsid w:val="00163BD5"/>
    <w:rsid w:val="00166129"/>
    <w:rsid w:val="00171455"/>
    <w:rsid w:val="0017253D"/>
    <w:rsid w:val="00173108"/>
    <w:rsid w:val="00173510"/>
    <w:rsid w:val="00173CC6"/>
    <w:rsid w:val="00174352"/>
    <w:rsid w:val="001766DE"/>
    <w:rsid w:val="00177EA9"/>
    <w:rsid w:val="001815B6"/>
    <w:rsid w:val="00183526"/>
    <w:rsid w:val="001837B7"/>
    <w:rsid w:val="00184626"/>
    <w:rsid w:val="001854D4"/>
    <w:rsid w:val="00187F45"/>
    <w:rsid w:val="0019084B"/>
    <w:rsid w:val="0019085A"/>
    <w:rsid w:val="00191371"/>
    <w:rsid w:val="00191B2D"/>
    <w:rsid w:val="00192277"/>
    <w:rsid w:val="00193F87"/>
    <w:rsid w:val="00194BF9"/>
    <w:rsid w:val="001969F8"/>
    <w:rsid w:val="00196AA0"/>
    <w:rsid w:val="00197205"/>
    <w:rsid w:val="0019776B"/>
    <w:rsid w:val="00197B3F"/>
    <w:rsid w:val="00197CD9"/>
    <w:rsid w:val="001A104F"/>
    <w:rsid w:val="001A222A"/>
    <w:rsid w:val="001A2383"/>
    <w:rsid w:val="001A2A15"/>
    <w:rsid w:val="001A2ECC"/>
    <w:rsid w:val="001A393C"/>
    <w:rsid w:val="001A4C00"/>
    <w:rsid w:val="001A6ACD"/>
    <w:rsid w:val="001A6FD9"/>
    <w:rsid w:val="001A7B92"/>
    <w:rsid w:val="001B0C46"/>
    <w:rsid w:val="001B2571"/>
    <w:rsid w:val="001B2B8B"/>
    <w:rsid w:val="001B7DF8"/>
    <w:rsid w:val="001B7FB5"/>
    <w:rsid w:val="001C0A0F"/>
    <w:rsid w:val="001C19BD"/>
    <w:rsid w:val="001C3D0C"/>
    <w:rsid w:val="001C67FA"/>
    <w:rsid w:val="001C6B6A"/>
    <w:rsid w:val="001D03B6"/>
    <w:rsid w:val="001D099B"/>
    <w:rsid w:val="001D0BF5"/>
    <w:rsid w:val="001D0DD4"/>
    <w:rsid w:val="001D18B0"/>
    <w:rsid w:val="001D2CB9"/>
    <w:rsid w:val="001D3663"/>
    <w:rsid w:val="001D37CB"/>
    <w:rsid w:val="001D4082"/>
    <w:rsid w:val="001D77E3"/>
    <w:rsid w:val="001E14E1"/>
    <w:rsid w:val="001E2038"/>
    <w:rsid w:val="001E2E36"/>
    <w:rsid w:val="001E41E1"/>
    <w:rsid w:val="001E4D15"/>
    <w:rsid w:val="001E5437"/>
    <w:rsid w:val="001E55AC"/>
    <w:rsid w:val="001E55D4"/>
    <w:rsid w:val="001F0893"/>
    <w:rsid w:val="001F0965"/>
    <w:rsid w:val="001F16D2"/>
    <w:rsid w:val="001F1983"/>
    <w:rsid w:val="001F1F4E"/>
    <w:rsid w:val="001F21AE"/>
    <w:rsid w:val="001F248A"/>
    <w:rsid w:val="001F454F"/>
    <w:rsid w:val="001F53CC"/>
    <w:rsid w:val="001F7A14"/>
    <w:rsid w:val="002006C6"/>
    <w:rsid w:val="00201341"/>
    <w:rsid w:val="002015D9"/>
    <w:rsid w:val="00202C78"/>
    <w:rsid w:val="00202FFF"/>
    <w:rsid w:val="0020636E"/>
    <w:rsid w:val="002103EE"/>
    <w:rsid w:val="002111D1"/>
    <w:rsid w:val="00214642"/>
    <w:rsid w:val="00214D4C"/>
    <w:rsid w:val="00214D9E"/>
    <w:rsid w:val="00216296"/>
    <w:rsid w:val="00216A1C"/>
    <w:rsid w:val="002209BE"/>
    <w:rsid w:val="00221647"/>
    <w:rsid w:val="0022175E"/>
    <w:rsid w:val="00221988"/>
    <w:rsid w:val="0022207A"/>
    <w:rsid w:val="00222F70"/>
    <w:rsid w:val="00224AD5"/>
    <w:rsid w:val="00224EB0"/>
    <w:rsid w:val="00224EBE"/>
    <w:rsid w:val="00225384"/>
    <w:rsid w:val="0022648A"/>
    <w:rsid w:val="00227049"/>
    <w:rsid w:val="00227540"/>
    <w:rsid w:val="00227F30"/>
    <w:rsid w:val="0023101E"/>
    <w:rsid w:val="002310AB"/>
    <w:rsid w:val="00233F50"/>
    <w:rsid w:val="00234721"/>
    <w:rsid w:val="00234B4A"/>
    <w:rsid w:val="00235AF1"/>
    <w:rsid w:val="00237C4F"/>
    <w:rsid w:val="00240DB9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46E8"/>
    <w:rsid w:val="00245159"/>
    <w:rsid w:val="002451DF"/>
    <w:rsid w:val="00245B42"/>
    <w:rsid w:val="00245BBB"/>
    <w:rsid w:val="00246454"/>
    <w:rsid w:val="00247557"/>
    <w:rsid w:val="002504AE"/>
    <w:rsid w:val="00251079"/>
    <w:rsid w:val="002521A1"/>
    <w:rsid w:val="00254282"/>
    <w:rsid w:val="0025458F"/>
    <w:rsid w:val="002547FD"/>
    <w:rsid w:val="00257ADD"/>
    <w:rsid w:val="00260098"/>
    <w:rsid w:val="00260132"/>
    <w:rsid w:val="002614F2"/>
    <w:rsid w:val="002647AC"/>
    <w:rsid w:val="00266979"/>
    <w:rsid w:val="00266CED"/>
    <w:rsid w:val="00267448"/>
    <w:rsid w:val="00267566"/>
    <w:rsid w:val="00267AC8"/>
    <w:rsid w:val="0027065D"/>
    <w:rsid w:val="00272497"/>
    <w:rsid w:val="00273EDA"/>
    <w:rsid w:val="0027445B"/>
    <w:rsid w:val="00274D7E"/>
    <w:rsid w:val="0027614F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5F4F"/>
    <w:rsid w:val="0029791E"/>
    <w:rsid w:val="002A1919"/>
    <w:rsid w:val="002A201A"/>
    <w:rsid w:val="002A26BC"/>
    <w:rsid w:val="002A2ACA"/>
    <w:rsid w:val="002A32EE"/>
    <w:rsid w:val="002A3301"/>
    <w:rsid w:val="002A3794"/>
    <w:rsid w:val="002A38E4"/>
    <w:rsid w:val="002A4791"/>
    <w:rsid w:val="002A5766"/>
    <w:rsid w:val="002A58C9"/>
    <w:rsid w:val="002A7287"/>
    <w:rsid w:val="002B266B"/>
    <w:rsid w:val="002B65BC"/>
    <w:rsid w:val="002B67E2"/>
    <w:rsid w:val="002B7549"/>
    <w:rsid w:val="002B791D"/>
    <w:rsid w:val="002C260A"/>
    <w:rsid w:val="002C30A0"/>
    <w:rsid w:val="002C3C79"/>
    <w:rsid w:val="002C3D9A"/>
    <w:rsid w:val="002C4F70"/>
    <w:rsid w:val="002C55A3"/>
    <w:rsid w:val="002C5E14"/>
    <w:rsid w:val="002C68D1"/>
    <w:rsid w:val="002D156F"/>
    <w:rsid w:val="002D1C8B"/>
    <w:rsid w:val="002D2B45"/>
    <w:rsid w:val="002D334C"/>
    <w:rsid w:val="002D3569"/>
    <w:rsid w:val="002D41DC"/>
    <w:rsid w:val="002D4C8C"/>
    <w:rsid w:val="002D5608"/>
    <w:rsid w:val="002D65AA"/>
    <w:rsid w:val="002D7948"/>
    <w:rsid w:val="002E0CF6"/>
    <w:rsid w:val="002E3B38"/>
    <w:rsid w:val="002E3E95"/>
    <w:rsid w:val="002E40C3"/>
    <w:rsid w:val="002E5953"/>
    <w:rsid w:val="002E6891"/>
    <w:rsid w:val="002E6A8E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08F9"/>
    <w:rsid w:val="00302105"/>
    <w:rsid w:val="003022AE"/>
    <w:rsid w:val="00302F12"/>
    <w:rsid w:val="00302F15"/>
    <w:rsid w:val="00303543"/>
    <w:rsid w:val="0030456E"/>
    <w:rsid w:val="003068A6"/>
    <w:rsid w:val="003072AE"/>
    <w:rsid w:val="003108DC"/>
    <w:rsid w:val="0031163A"/>
    <w:rsid w:val="003126E1"/>
    <w:rsid w:val="00315559"/>
    <w:rsid w:val="0031683C"/>
    <w:rsid w:val="0031696E"/>
    <w:rsid w:val="0031739B"/>
    <w:rsid w:val="00317574"/>
    <w:rsid w:val="0032041D"/>
    <w:rsid w:val="003209A1"/>
    <w:rsid w:val="00320CEE"/>
    <w:rsid w:val="00321859"/>
    <w:rsid w:val="00323489"/>
    <w:rsid w:val="003245D0"/>
    <w:rsid w:val="003247D4"/>
    <w:rsid w:val="003249C1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254"/>
    <w:rsid w:val="00341745"/>
    <w:rsid w:val="00341FD9"/>
    <w:rsid w:val="0034339A"/>
    <w:rsid w:val="003443E7"/>
    <w:rsid w:val="0034479E"/>
    <w:rsid w:val="003447DB"/>
    <w:rsid w:val="003457F3"/>
    <w:rsid w:val="003477BF"/>
    <w:rsid w:val="003510DD"/>
    <w:rsid w:val="0035174B"/>
    <w:rsid w:val="003522CE"/>
    <w:rsid w:val="00352384"/>
    <w:rsid w:val="003527B1"/>
    <w:rsid w:val="00353147"/>
    <w:rsid w:val="003535D6"/>
    <w:rsid w:val="003537FB"/>
    <w:rsid w:val="00354953"/>
    <w:rsid w:val="00354992"/>
    <w:rsid w:val="00355510"/>
    <w:rsid w:val="003558EB"/>
    <w:rsid w:val="00355FDB"/>
    <w:rsid w:val="0035622E"/>
    <w:rsid w:val="00360063"/>
    <w:rsid w:val="0036087D"/>
    <w:rsid w:val="003619C2"/>
    <w:rsid w:val="00361EF2"/>
    <w:rsid w:val="00362533"/>
    <w:rsid w:val="003626BF"/>
    <w:rsid w:val="003644AC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336F"/>
    <w:rsid w:val="00373DC2"/>
    <w:rsid w:val="00375029"/>
    <w:rsid w:val="0037519B"/>
    <w:rsid w:val="00376EFB"/>
    <w:rsid w:val="0037767C"/>
    <w:rsid w:val="003779E9"/>
    <w:rsid w:val="00380491"/>
    <w:rsid w:val="00381949"/>
    <w:rsid w:val="00387CCF"/>
    <w:rsid w:val="00390C05"/>
    <w:rsid w:val="003919E8"/>
    <w:rsid w:val="00391CC2"/>
    <w:rsid w:val="00392E6A"/>
    <w:rsid w:val="00393C2E"/>
    <w:rsid w:val="00394EE2"/>
    <w:rsid w:val="00396EFF"/>
    <w:rsid w:val="003A122A"/>
    <w:rsid w:val="003A12CB"/>
    <w:rsid w:val="003A1785"/>
    <w:rsid w:val="003A46DC"/>
    <w:rsid w:val="003A5433"/>
    <w:rsid w:val="003A682A"/>
    <w:rsid w:val="003A7186"/>
    <w:rsid w:val="003A7454"/>
    <w:rsid w:val="003B0464"/>
    <w:rsid w:val="003B5455"/>
    <w:rsid w:val="003C0305"/>
    <w:rsid w:val="003C03D9"/>
    <w:rsid w:val="003C103D"/>
    <w:rsid w:val="003C1708"/>
    <w:rsid w:val="003C1977"/>
    <w:rsid w:val="003C2F81"/>
    <w:rsid w:val="003C2FA0"/>
    <w:rsid w:val="003C61EF"/>
    <w:rsid w:val="003C663C"/>
    <w:rsid w:val="003C68A9"/>
    <w:rsid w:val="003C6D3E"/>
    <w:rsid w:val="003C6EEC"/>
    <w:rsid w:val="003D1568"/>
    <w:rsid w:val="003D4D31"/>
    <w:rsid w:val="003D5CD1"/>
    <w:rsid w:val="003D74D1"/>
    <w:rsid w:val="003E03DD"/>
    <w:rsid w:val="003E0B1F"/>
    <w:rsid w:val="003E3DD3"/>
    <w:rsid w:val="003E5298"/>
    <w:rsid w:val="003E611B"/>
    <w:rsid w:val="003E6971"/>
    <w:rsid w:val="003F054F"/>
    <w:rsid w:val="003F0C49"/>
    <w:rsid w:val="003F149E"/>
    <w:rsid w:val="003F1B64"/>
    <w:rsid w:val="003F2397"/>
    <w:rsid w:val="003F26C9"/>
    <w:rsid w:val="003F2A68"/>
    <w:rsid w:val="003F2E6A"/>
    <w:rsid w:val="003F30C7"/>
    <w:rsid w:val="003F461F"/>
    <w:rsid w:val="003F4BF7"/>
    <w:rsid w:val="003F506E"/>
    <w:rsid w:val="003F50DC"/>
    <w:rsid w:val="003F5A63"/>
    <w:rsid w:val="003F65A6"/>
    <w:rsid w:val="003F6C0C"/>
    <w:rsid w:val="003F7BDB"/>
    <w:rsid w:val="00400B71"/>
    <w:rsid w:val="0040124F"/>
    <w:rsid w:val="004012B6"/>
    <w:rsid w:val="00401D3A"/>
    <w:rsid w:val="0040212E"/>
    <w:rsid w:val="00404474"/>
    <w:rsid w:val="004047ED"/>
    <w:rsid w:val="00404F34"/>
    <w:rsid w:val="0040528B"/>
    <w:rsid w:val="00405668"/>
    <w:rsid w:val="00405839"/>
    <w:rsid w:val="00405BAA"/>
    <w:rsid w:val="00405C65"/>
    <w:rsid w:val="0040695B"/>
    <w:rsid w:val="00410447"/>
    <w:rsid w:val="00410B32"/>
    <w:rsid w:val="00414A96"/>
    <w:rsid w:val="00414ACA"/>
    <w:rsid w:val="00414BAA"/>
    <w:rsid w:val="00414C8B"/>
    <w:rsid w:val="0041506B"/>
    <w:rsid w:val="004159CE"/>
    <w:rsid w:val="004165C6"/>
    <w:rsid w:val="00420228"/>
    <w:rsid w:val="00420A92"/>
    <w:rsid w:val="00420DC1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845"/>
    <w:rsid w:val="00430ACB"/>
    <w:rsid w:val="00430E54"/>
    <w:rsid w:val="00431D4F"/>
    <w:rsid w:val="00432A0B"/>
    <w:rsid w:val="004330CA"/>
    <w:rsid w:val="00433A52"/>
    <w:rsid w:val="004354D6"/>
    <w:rsid w:val="004358AA"/>
    <w:rsid w:val="0043741C"/>
    <w:rsid w:val="00442DD0"/>
    <w:rsid w:val="004443FD"/>
    <w:rsid w:val="004455F0"/>
    <w:rsid w:val="00445983"/>
    <w:rsid w:val="00446BD8"/>
    <w:rsid w:val="004477C8"/>
    <w:rsid w:val="00452A23"/>
    <w:rsid w:val="00453826"/>
    <w:rsid w:val="00456012"/>
    <w:rsid w:val="00456B9C"/>
    <w:rsid w:val="004579A0"/>
    <w:rsid w:val="00463038"/>
    <w:rsid w:val="0046343E"/>
    <w:rsid w:val="00463791"/>
    <w:rsid w:val="004640CE"/>
    <w:rsid w:val="004645D0"/>
    <w:rsid w:val="00464BFF"/>
    <w:rsid w:val="0046512D"/>
    <w:rsid w:val="004669A1"/>
    <w:rsid w:val="00466E0E"/>
    <w:rsid w:val="00466F42"/>
    <w:rsid w:val="004704B9"/>
    <w:rsid w:val="0047212B"/>
    <w:rsid w:val="00473732"/>
    <w:rsid w:val="00481397"/>
    <w:rsid w:val="00481951"/>
    <w:rsid w:val="004819EA"/>
    <w:rsid w:val="004842EF"/>
    <w:rsid w:val="00484472"/>
    <w:rsid w:val="00484E31"/>
    <w:rsid w:val="004853C3"/>
    <w:rsid w:val="00486238"/>
    <w:rsid w:val="0048699D"/>
    <w:rsid w:val="00486C4E"/>
    <w:rsid w:val="0048721C"/>
    <w:rsid w:val="0048781B"/>
    <w:rsid w:val="00487B3D"/>
    <w:rsid w:val="00487CE8"/>
    <w:rsid w:val="00491FCF"/>
    <w:rsid w:val="004925B9"/>
    <w:rsid w:val="00494706"/>
    <w:rsid w:val="00496533"/>
    <w:rsid w:val="00496595"/>
    <w:rsid w:val="0049713F"/>
    <w:rsid w:val="004A06BC"/>
    <w:rsid w:val="004A0F75"/>
    <w:rsid w:val="004A1887"/>
    <w:rsid w:val="004A1DD8"/>
    <w:rsid w:val="004A2397"/>
    <w:rsid w:val="004A28D9"/>
    <w:rsid w:val="004A3A41"/>
    <w:rsid w:val="004A3C5F"/>
    <w:rsid w:val="004A475E"/>
    <w:rsid w:val="004A4FF6"/>
    <w:rsid w:val="004A5A2A"/>
    <w:rsid w:val="004A61F4"/>
    <w:rsid w:val="004B0DCD"/>
    <w:rsid w:val="004B194D"/>
    <w:rsid w:val="004B1BB4"/>
    <w:rsid w:val="004B45EE"/>
    <w:rsid w:val="004B5798"/>
    <w:rsid w:val="004B5B05"/>
    <w:rsid w:val="004B5BCF"/>
    <w:rsid w:val="004B5FF6"/>
    <w:rsid w:val="004B73EC"/>
    <w:rsid w:val="004C0113"/>
    <w:rsid w:val="004C25CD"/>
    <w:rsid w:val="004C327E"/>
    <w:rsid w:val="004C3FEC"/>
    <w:rsid w:val="004C40B7"/>
    <w:rsid w:val="004C45F5"/>
    <w:rsid w:val="004C6726"/>
    <w:rsid w:val="004C6AE0"/>
    <w:rsid w:val="004C7156"/>
    <w:rsid w:val="004C7835"/>
    <w:rsid w:val="004D0639"/>
    <w:rsid w:val="004D0EAD"/>
    <w:rsid w:val="004D2DAE"/>
    <w:rsid w:val="004D3764"/>
    <w:rsid w:val="004D5803"/>
    <w:rsid w:val="004D617E"/>
    <w:rsid w:val="004D64BC"/>
    <w:rsid w:val="004D6EE8"/>
    <w:rsid w:val="004D7410"/>
    <w:rsid w:val="004D74B8"/>
    <w:rsid w:val="004D79C7"/>
    <w:rsid w:val="004E2C0F"/>
    <w:rsid w:val="004E3010"/>
    <w:rsid w:val="004E331B"/>
    <w:rsid w:val="004E3512"/>
    <w:rsid w:val="004E4044"/>
    <w:rsid w:val="004E50A6"/>
    <w:rsid w:val="004E511F"/>
    <w:rsid w:val="004E53F9"/>
    <w:rsid w:val="004E731F"/>
    <w:rsid w:val="004F059B"/>
    <w:rsid w:val="004F1B9E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0E99"/>
    <w:rsid w:val="005025B8"/>
    <w:rsid w:val="00502A35"/>
    <w:rsid w:val="00503F3E"/>
    <w:rsid w:val="0050681C"/>
    <w:rsid w:val="0050754A"/>
    <w:rsid w:val="00507D07"/>
    <w:rsid w:val="005106D7"/>
    <w:rsid w:val="00510E79"/>
    <w:rsid w:val="00511E28"/>
    <w:rsid w:val="00511EC7"/>
    <w:rsid w:val="0051308A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21C9B"/>
    <w:rsid w:val="00521CDB"/>
    <w:rsid w:val="00521D93"/>
    <w:rsid w:val="00527A2D"/>
    <w:rsid w:val="005317E3"/>
    <w:rsid w:val="00531C0D"/>
    <w:rsid w:val="00531C5C"/>
    <w:rsid w:val="00532F3A"/>
    <w:rsid w:val="0053314A"/>
    <w:rsid w:val="0053455F"/>
    <w:rsid w:val="00534E77"/>
    <w:rsid w:val="005377A3"/>
    <w:rsid w:val="005424FF"/>
    <w:rsid w:val="005432BA"/>
    <w:rsid w:val="005434A5"/>
    <w:rsid w:val="0054525C"/>
    <w:rsid w:val="00545A29"/>
    <w:rsid w:val="00546AC7"/>
    <w:rsid w:val="00546E16"/>
    <w:rsid w:val="00547610"/>
    <w:rsid w:val="00547A1B"/>
    <w:rsid w:val="0055154E"/>
    <w:rsid w:val="00551C9A"/>
    <w:rsid w:val="005526B9"/>
    <w:rsid w:val="005536C8"/>
    <w:rsid w:val="005538F6"/>
    <w:rsid w:val="00553FCE"/>
    <w:rsid w:val="00554CD8"/>
    <w:rsid w:val="00555C65"/>
    <w:rsid w:val="00555DEE"/>
    <w:rsid w:val="00557804"/>
    <w:rsid w:val="00560188"/>
    <w:rsid w:val="005601F5"/>
    <w:rsid w:val="005607AF"/>
    <w:rsid w:val="00561C0B"/>
    <w:rsid w:val="00562199"/>
    <w:rsid w:val="005626C1"/>
    <w:rsid w:val="005647DA"/>
    <w:rsid w:val="005651C3"/>
    <w:rsid w:val="005651C7"/>
    <w:rsid w:val="00565319"/>
    <w:rsid w:val="00565473"/>
    <w:rsid w:val="0056548F"/>
    <w:rsid w:val="00565640"/>
    <w:rsid w:val="0056640F"/>
    <w:rsid w:val="005672B9"/>
    <w:rsid w:val="00570119"/>
    <w:rsid w:val="00572B70"/>
    <w:rsid w:val="00573DD1"/>
    <w:rsid w:val="005747E4"/>
    <w:rsid w:val="005755D7"/>
    <w:rsid w:val="00576CF7"/>
    <w:rsid w:val="0057739B"/>
    <w:rsid w:val="00580552"/>
    <w:rsid w:val="005812B3"/>
    <w:rsid w:val="00584E4B"/>
    <w:rsid w:val="005871F3"/>
    <w:rsid w:val="0058790B"/>
    <w:rsid w:val="00587F54"/>
    <w:rsid w:val="0059040F"/>
    <w:rsid w:val="00590B42"/>
    <w:rsid w:val="00591820"/>
    <w:rsid w:val="005926B9"/>
    <w:rsid w:val="00592944"/>
    <w:rsid w:val="00592C1D"/>
    <w:rsid w:val="005954D6"/>
    <w:rsid w:val="005957D0"/>
    <w:rsid w:val="00596CBA"/>
    <w:rsid w:val="005A0562"/>
    <w:rsid w:val="005A1195"/>
    <w:rsid w:val="005A36D2"/>
    <w:rsid w:val="005A3AEA"/>
    <w:rsid w:val="005A3D8A"/>
    <w:rsid w:val="005A4FC8"/>
    <w:rsid w:val="005A5CFA"/>
    <w:rsid w:val="005A73A1"/>
    <w:rsid w:val="005B16C4"/>
    <w:rsid w:val="005B1AE5"/>
    <w:rsid w:val="005B4831"/>
    <w:rsid w:val="005B58F8"/>
    <w:rsid w:val="005B6C1F"/>
    <w:rsid w:val="005B703C"/>
    <w:rsid w:val="005C06D3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8EA"/>
    <w:rsid w:val="005D3095"/>
    <w:rsid w:val="005D345A"/>
    <w:rsid w:val="005D5FA1"/>
    <w:rsid w:val="005D6324"/>
    <w:rsid w:val="005D6810"/>
    <w:rsid w:val="005D79FD"/>
    <w:rsid w:val="005E061B"/>
    <w:rsid w:val="005E0EF5"/>
    <w:rsid w:val="005E22A4"/>
    <w:rsid w:val="005E2D4E"/>
    <w:rsid w:val="005E4899"/>
    <w:rsid w:val="005E668A"/>
    <w:rsid w:val="005E78D6"/>
    <w:rsid w:val="005E7C59"/>
    <w:rsid w:val="005E7D74"/>
    <w:rsid w:val="005F0051"/>
    <w:rsid w:val="005F0965"/>
    <w:rsid w:val="005F2460"/>
    <w:rsid w:val="005F3701"/>
    <w:rsid w:val="005F3C78"/>
    <w:rsid w:val="005F6C28"/>
    <w:rsid w:val="005F75C4"/>
    <w:rsid w:val="0060002E"/>
    <w:rsid w:val="00600649"/>
    <w:rsid w:val="00601291"/>
    <w:rsid w:val="006026A9"/>
    <w:rsid w:val="00603014"/>
    <w:rsid w:val="0060308C"/>
    <w:rsid w:val="00603C2A"/>
    <w:rsid w:val="006055D2"/>
    <w:rsid w:val="00605BB6"/>
    <w:rsid w:val="00607019"/>
    <w:rsid w:val="0061046C"/>
    <w:rsid w:val="00610E34"/>
    <w:rsid w:val="00611EC6"/>
    <w:rsid w:val="00613BFA"/>
    <w:rsid w:val="00616A8C"/>
    <w:rsid w:val="00617C64"/>
    <w:rsid w:val="00617D2B"/>
    <w:rsid w:val="00617E30"/>
    <w:rsid w:val="006202F3"/>
    <w:rsid w:val="00620681"/>
    <w:rsid w:val="00620708"/>
    <w:rsid w:val="00621649"/>
    <w:rsid w:val="00621F61"/>
    <w:rsid w:val="00622992"/>
    <w:rsid w:val="00622A40"/>
    <w:rsid w:val="00622E2C"/>
    <w:rsid w:val="006236B3"/>
    <w:rsid w:val="006252BB"/>
    <w:rsid w:val="0062600F"/>
    <w:rsid w:val="006275A8"/>
    <w:rsid w:val="006275C0"/>
    <w:rsid w:val="00627809"/>
    <w:rsid w:val="00627C6C"/>
    <w:rsid w:val="006314BE"/>
    <w:rsid w:val="00631556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677C"/>
    <w:rsid w:val="00647CE1"/>
    <w:rsid w:val="006507EA"/>
    <w:rsid w:val="00650BA4"/>
    <w:rsid w:val="0065119F"/>
    <w:rsid w:val="0065208C"/>
    <w:rsid w:val="00652FCC"/>
    <w:rsid w:val="0065358A"/>
    <w:rsid w:val="00653A8D"/>
    <w:rsid w:val="00653C42"/>
    <w:rsid w:val="00654785"/>
    <w:rsid w:val="0065738C"/>
    <w:rsid w:val="00660AF6"/>
    <w:rsid w:val="006615BD"/>
    <w:rsid w:val="00663809"/>
    <w:rsid w:val="00666106"/>
    <w:rsid w:val="00667844"/>
    <w:rsid w:val="00667D28"/>
    <w:rsid w:val="00670A9A"/>
    <w:rsid w:val="0067138C"/>
    <w:rsid w:val="006718D6"/>
    <w:rsid w:val="00673CB6"/>
    <w:rsid w:val="006743F5"/>
    <w:rsid w:val="00674C5C"/>
    <w:rsid w:val="006755D6"/>
    <w:rsid w:val="0067683B"/>
    <w:rsid w:val="006770CE"/>
    <w:rsid w:val="00677B36"/>
    <w:rsid w:val="006809C4"/>
    <w:rsid w:val="0068204C"/>
    <w:rsid w:val="00682362"/>
    <w:rsid w:val="006825F1"/>
    <w:rsid w:val="00683B88"/>
    <w:rsid w:val="00683E82"/>
    <w:rsid w:val="0068411F"/>
    <w:rsid w:val="006852B4"/>
    <w:rsid w:val="00686867"/>
    <w:rsid w:val="00686B5D"/>
    <w:rsid w:val="006875C7"/>
    <w:rsid w:val="00690506"/>
    <w:rsid w:val="00690B82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3D87"/>
    <w:rsid w:val="006C483C"/>
    <w:rsid w:val="006C552E"/>
    <w:rsid w:val="006C5B4B"/>
    <w:rsid w:val="006C60C6"/>
    <w:rsid w:val="006C78B6"/>
    <w:rsid w:val="006D029A"/>
    <w:rsid w:val="006D0475"/>
    <w:rsid w:val="006D16BA"/>
    <w:rsid w:val="006D219B"/>
    <w:rsid w:val="006D2BBC"/>
    <w:rsid w:val="006D2C7B"/>
    <w:rsid w:val="006D2FE1"/>
    <w:rsid w:val="006D3753"/>
    <w:rsid w:val="006D4AD3"/>
    <w:rsid w:val="006D4FEA"/>
    <w:rsid w:val="006D5D4B"/>
    <w:rsid w:val="006D68E5"/>
    <w:rsid w:val="006E12AD"/>
    <w:rsid w:val="006E40A1"/>
    <w:rsid w:val="006E44B7"/>
    <w:rsid w:val="006E4FBA"/>
    <w:rsid w:val="006E5BA6"/>
    <w:rsid w:val="006E7EDD"/>
    <w:rsid w:val="006F0226"/>
    <w:rsid w:val="006F1B02"/>
    <w:rsid w:val="006F37E7"/>
    <w:rsid w:val="006F424A"/>
    <w:rsid w:val="006F4AA4"/>
    <w:rsid w:val="006F72DB"/>
    <w:rsid w:val="0070099D"/>
    <w:rsid w:val="00700E88"/>
    <w:rsid w:val="0070189E"/>
    <w:rsid w:val="00701B7D"/>
    <w:rsid w:val="00701DA8"/>
    <w:rsid w:val="00702248"/>
    <w:rsid w:val="00704376"/>
    <w:rsid w:val="00704FA0"/>
    <w:rsid w:val="0070527E"/>
    <w:rsid w:val="00706050"/>
    <w:rsid w:val="00707183"/>
    <w:rsid w:val="007104E6"/>
    <w:rsid w:val="007106E6"/>
    <w:rsid w:val="00710880"/>
    <w:rsid w:val="007113E7"/>
    <w:rsid w:val="00712657"/>
    <w:rsid w:val="007128CD"/>
    <w:rsid w:val="00712AF5"/>
    <w:rsid w:val="00713102"/>
    <w:rsid w:val="007139EF"/>
    <w:rsid w:val="007147B0"/>
    <w:rsid w:val="00714841"/>
    <w:rsid w:val="00715BE0"/>
    <w:rsid w:val="00716312"/>
    <w:rsid w:val="00717885"/>
    <w:rsid w:val="00717BFA"/>
    <w:rsid w:val="00720747"/>
    <w:rsid w:val="00720B57"/>
    <w:rsid w:val="00722272"/>
    <w:rsid w:val="007222D9"/>
    <w:rsid w:val="0072270C"/>
    <w:rsid w:val="007241B6"/>
    <w:rsid w:val="00726718"/>
    <w:rsid w:val="00726DD9"/>
    <w:rsid w:val="0073077E"/>
    <w:rsid w:val="00734504"/>
    <w:rsid w:val="007353A1"/>
    <w:rsid w:val="00735899"/>
    <w:rsid w:val="007362C4"/>
    <w:rsid w:val="00740BF0"/>
    <w:rsid w:val="00741EF8"/>
    <w:rsid w:val="007452A2"/>
    <w:rsid w:val="00745ADF"/>
    <w:rsid w:val="00746C09"/>
    <w:rsid w:val="00747863"/>
    <w:rsid w:val="00750BCF"/>
    <w:rsid w:val="00752B99"/>
    <w:rsid w:val="00753154"/>
    <w:rsid w:val="0075360F"/>
    <w:rsid w:val="00753A23"/>
    <w:rsid w:val="00753AB9"/>
    <w:rsid w:val="00753F2E"/>
    <w:rsid w:val="0075499D"/>
    <w:rsid w:val="00755239"/>
    <w:rsid w:val="00755E14"/>
    <w:rsid w:val="007571DB"/>
    <w:rsid w:val="0075793B"/>
    <w:rsid w:val="00757D2F"/>
    <w:rsid w:val="0076004C"/>
    <w:rsid w:val="007603A2"/>
    <w:rsid w:val="007613C5"/>
    <w:rsid w:val="007616F3"/>
    <w:rsid w:val="007632CE"/>
    <w:rsid w:val="00765991"/>
    <w:rsid w:val="00765B78"/>
    <w:rsid w:val="00765FB4"/>
    <w:rsid w:val="0076698A"/>
    <w:rsid w:val="007677F9"/>
    <w:rsid w:val="007678A4"/>
    <w:rsid w:val="00767F97"/>
    <w:rsid w:val="007708B2"/>
    <w:rsid w:val="0077125D"/>
    <w:rsid w:val="00772F77"/>
    <w:rsid w:val="007738D7"/>
    <w:rsid w:val="00773E69"/>
    <w:rsid w:val="007742C5"/>
    <w:rsid w:val="007743A5"/>
    <w:rsid w:val="00774A20"/>
    <w:rsid w:val="0077638E"/>
    <w:rsid w:val="007768E6"/>
    <w:rsid w:val="00777A61"/>
    <w:rsid w:val="00777ADD"/>
    <w:rsid w:val="007807EC"/>
    <w:rsid w:val="00780BB2"/>
    <w:rsid w:val="00781377"/>
    <w:rsid w:val="00782815"/>
    <w:rsid w:val="007833ED"/>
    <w:rsid w:val="00783705"/>
    <w:rsid w:val="00784316"/>
    <w:rsid w:val="007871BC"/>
    <w:rsid w:val="00791252"/>
    <w:rsid w:val="00791C86"/>
    <w:rsid w:val="00791EA9"/>
    <w:rsid w:val="007922F0"/>
    <w:rsid w:val="0079407E"/>
    <w:rsid w:val="007A04A1"/>
    <w:rsid w:val="007A0961"/>
    <w:rsid w:val="007A0B4E"/>
    <w:rsid w:val="007A0CE1"/>
    <w:rsid w:val="007A1355"/>
    <w:rsid w:val="007A167E"/>
    <w:rsid w:val="007A236D"/>
    <w:rsid w:val="007A30D4"/>
    <w:rsid w:val="007A4394"/>
    <w:rsid w:val="007A4B06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35E4"/>
    <w:rsid w:val="007C3C66"/>
    <w:rsid w:val="007C4D3A"/>
    <w:rsid w:val="007C5F8C"/>
    <w:rsid w:val="007C6DA7"/>
    <w:rsid w:val="007C719C"/>
    <w:rsid w:val="007C7C1E"/>
    <w:rsid w:val="007C7EFC"/>
    <w:rsid w:val="007D15BF"/>
    <w:rsid w:val="007D292B"/>
    <w:rsid w:val="007D299B"/>
    <w:rsid w:val="007D2E50"/>
    <w:rsid w:val="007D2FBD"/>
    <w:rsid w:val="007D46DB"/>
    <w:rsid w:val="007D484A"/>
    <w:rsid w:val="007D591B"/>
    <w:rsid w:val="007D6526"/>
    <w:rsid w:val="007D7E03"/>
    <w:rsid w:val="007E1538"/>
    <w:rsid w:val="007E20E7"/>
    <w:rsid w:val="007E27DB"/>
    <w:rsid w:val="007E3115"/>
    <w:rsid w:val="007E392A"/>
    <w:rsid w:val="007E6DBE"/>
    <w:rsid w:val="007F0D2D"/>
    <w:rsid w:val="007F270F"/>
    <w:rsid w:val="007F291F"/>
    <w:rsid w:val="007F3595"/>
    <w:rsid w:val="007F61F8"/>
    <w:rsid w:val="007F7598"/>
    <w:rsid w:val="0080022F"/>
    <w:rsid w:val="00800355"/>
    <w:rsid w:val="00800BAD"/>
    <w:rsid w:val="00802880"/>
    <w:rsid w:val="00805052"/>
    <w:rsid w:val="00806511"/>
    <w:rsid w:val="00806BF0"/>
    <w:rsid w:val="00807C38"/>
    <w:rsid w:val="0081074E"/>
    <w:rsid w:val="0081100B"/>
    <w:rsid w:val="0081180D"/>
    <w:rsid w:val="00812A15"/>
    <w:rsid w:val="0081300D"/>
    <w:rsid w:val="00814EEE"/>
    <w:rsid w:val="00815E02"/>
    <w:rsid w:val="00816187"/>
    <w:rsid w:val="00816F7C"/>
    <w:rsid w:val="008214E4"/>
    <w:rsid w:val="008217A0"/>
    <w:rsid w:val="008235FE"/>
    <w:rsid w:val="00823BA1"/>
    <w:rsid w:val="0082434E"/>
    <w:rsid w:val="00824BD8"/>
    <w:rsid w:val="00824FD3"/>
    <w:rsid w:val="008258AC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6BF6"/>
    <w:rsid w:val="00836CE7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5461"/>
    <w:rsid w:val="00856183"/>
    <w:rsid w:val="008565E0"/>
    <w:rsid w:val="0085667E"/>
    <w:rsid w:val="008573FE"/>
    <w:rsid w:val="008579ED"/>
    <w:rsid w:val="00860D66"/>
    <w:rsid w:val="00860ED1"/>
    <w:rsid w:val="0086171F"/>
    <w:rsid w:val="0086192B"/>
    <w:rsid w:val="00863D3E"/>
    <w:rsid w:val="00863FE5"/>
    <w:rsid w:val="0086566D"/>
    <w:rsid w:val="0086640D"/>
    <w:rsid w:val="00867B91"/>
    <w:rsid w:val="00867E29"/>
    <w:rsid w:val="00870DEA"/>
    <w:rsid w:val="0087166A"/>
    <w:rsid w:val="00872E73"/>
    <w:rsid w:val="0087399B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57C1"/>
    <w:rsid w:val="008867C6"/>
    <w:rsid w:val="0088737F"/>
    <w:rsid w:val="008901C3"/>
    <w:rsid w:val="008905A8"/>
    <w:rsid w:val="00892DC8"/>
    <w:rsid w:val="00893D8A"/>
    <w:rsid w:val="00896676"/>
    <w:rsid w:val="00897333"/>
    <w:rsid w:val="00897C10"/>
    <w:rsid w:val="00897C27"/>
    <w:rsid w:val="008A33C2"/>
    <w:rsid w:val="008A742C"/>
    <w:rsid w:val="008B00C8"/>
    <w:rsid w:val="008B090A"/>
    <w:rsid w:val="008B1C6F"/>
    <w:rsid w:val="008B2D19"/>
    <w:rsid w:val="008B37F4"/>
    <w:rsid w:val="008B4272"/>
    <w:rsid w:val="008B47DD"/>
    <w:rsid w:val="008B53EE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4515"/>
    <w:rsid w:val="008C6191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798A"/>
    <w:rsid w:val="008E0417"/>
    <w:rsid w:val="008E17CB"/>
    <w:rsid w:val="008E41C0"/>
    <w:rsid w:val="008E65F7"/>
    <w:rsid w:val="008E6632"/>
    <w:rsid w:val="008E6913"/>
    <w:rsid w:val="008F18CF"/>
    <w:rsid w:val="008F3031"/>
    <w:rsid w:val="008F3D7A"/>
    <w:rsid w:val="008F4149"/>
    <w:rsid w:val="008F62AD"/>
    <w:rsid w:val="008F64DE"/>
    <w:rsid w:val="008F6A48"/>
    <w:rsid w:val="008F76F9"/>
    <w:rsid w:val="0090036B"/>
    <w:rsid w:val="00900424"/>
    <w:rsid w:val="00901FA2"/>
    <w:rsid w:val="00902007"/>
    <w:rsid w:val="00902925"/>
    <w:rsid w:val="0090450E"/>
    <w:rsid w:val="009047DD"/>
    <w:rsid w:val="00904E22"/>
    <w:rsid w:val="0090522A"/>
    <w:rsid w:val="0090531D"/>
    <w:rsid w:val="009061F4"/>
    <w:rsid w:val="00906371"/>
    <w:rsid w:val="009065FF"/>
    <w:rsid w:val="00906BED"/>
    <w:rsid w:val="009074E3"/>
    <w:rsid w:val="00910FF5"/>
    <w:rsid w:val="009117E7"/>
    <w:rsid w:val="00911871"/>
    <w:rsid w:val="00912322"/>
    <w:rsid w:val="0091277C"/>
    <w:rsid w:val="00912C99"/>
    <w:rsid w:val="009130DA"/>
    <w:rsid w:val="0091590C"/>
    <w:rsid w:val="00915E63"/>
    <w:rsid w:val="00916846"/>
    <w:rsid w:val="009178F1"/>
    <w:rsid w:val="00917B94"/>
    <w:rsid w:val="00920C6A"/>
    <w:rsid w:val="00920C8B"/>
    <w:rsid w:val="00920CC9"/>
    <w:rsid w:val="00921250"/>
    <w:rsid w:val="009222DD"/>
    <w:rsid w:val="009234B0"/>
    <w:rsid w:val="00925EEE"/>
    <w:rsid w:val="00927FAD"/>
    <w:rsid w:val="00930138"/>
    <w:rsid w:val="009303AF"/>
    <w:rsid w:val="00930963"/>
    <w:rsid w:val="00930C1D"/>
    <w:rsid w:val="00930FDE"/>
    <w:rsid w:val="00931319"/>
    <w:rsid w:val="00931B1F"/>
    <w:rsid w:val="00933242"/>
    <w:rsid w:val="00933455"/>
    <w:rsid w:val="00933AEA"/>
    <w:rsid w:val="00933D9E"/>
    <w:rsid w:val="009357B6"/>
    <w:rsid w:val="00936B26"/>
    <w:rsid w:val="0093704E"/>
    <w:rsid w:val="009371BE"/>
    <w:rsid w:val="00937B80"/>
    <w:rsid w:val="00937CE2"/>
    <w:rsid w:val="009428EE"/>
    <w:rsid w:val="0094405D"/>
    <w:rsid w:val="009459D4"/>
    <w:rsid w:val="00946377"/>
    <w:rsid w:val="00947C4A"/>
    <w:rsid w:val="00950A5E"/>
    <w:rsid w:val="00950F38"/>
    <w:rsid w:val="009513D9"/>
    <w:rsid w:val="00953221"/>
    <w:rsid w:val="00953EA1"/>
    <w:rsid w:val="00955CF3"/>
    <w:rsid w:val="009568BF"/>
    <w:rsid w:val="00956E7A"/>
    <w:rsid w:val="00960316"/>
    <w:rsid w:val="00960815"/>
    <w:rsid w:val="009625E0"/>
    <w:rsid w:val="00962FC5"/>
    <w:rsid w:val="00963573"/>
    <w:rsid w:val="0096393E"/>
    <w:rsid w:val="00963B18"/>
    <w:rsid w:val="00963F25"/>
    <w:rsid w:val="00965A10"/>
    <w:rsid w:val="00966915"/>
    <w:rsid w:val="00966BAE"/>
    <w:rsid w:val="009676AA"/>
    <w:rsid w:val="0097335B"/>
    <w:rsid w:val="00973E24"/>
    <w:rsid w:val="00973F71"/>
    <w:rsid w:val="00975544"/>
    <w:rsid w:val="00977950"/>
    <w:rsid w:val="00977BBA"/>
    <w:rsid w:val="00977FE6"/>
    <w:rsid w:val="0098277B"/>
    <w:rsid w:val="00982FD4"/>
    <w:rsid w:val="00983315"/>
    <w:rsid w:val="00983A96"/>
    <w:rsid w:val="00986547"/>
    <w:rsid w:val="00991FE0"/>
    <w:rsid w:val="00992D3F"/>
    <w:rsid w:val="00995792"/>
    <w:rsid w:val="0099580E"/>
    <w:rsid w:val="0099620D"/>
    <w:rsid w:val="009969E7"/>
    <w:rsid w:val="00997594"/>
    <w:rsid w:val="009A06FF"/>
    <w:rsid w:val="009A0733"/>
    <w:rsid w:val="009A4000"/>
    <w:rsid w:val="009A5C33"/>
    <w:rsid w:val="009B1754"/>
    <w:rsid w:val="009B1B3B"/>
    <w:rsid w:val="009B2071"/>
    <w:rsid w:val="009B2221"/>
    <w:rsid w:val="009B244C"/>
    <w:rsid w:val="009B3472"/>
    <w:rsid w:val="009B3D03"/>
    <w:rsid w:val="009B4045"/>
    <w:rsid w:val="009B41C6"/>
    <w:rsid w:val="009B50E4"/>
    <w:rsid w:val="009B5B92"/>
    <w:rsid w:val="009B5F28"/>
    <w:rsid w:val="009B6FA9"/>
    <w:rsid w:val="009C0C14"/>
    <w:rsid w:val="009C114F"/>
    <w:rsid w:val="009C1668"/>
    <w:rsid w:val="009C1876"/>
    <w:rsid w:val="009C2E51"/>
    <w:rsid w:val="009C4D80"/>
    <w:rsid w:val="009C53B2"/>
    <w:rsid w:val="009C5DF7"/>
    <w:rsid w:val="009C6082"/>
    <w:rsid w:val="009C7C95"/>
    <w:rsid w:val="009D09D0"/>
    <w:rsid w:val="009D0BD2"/>
    <w:rsid w:val="009D1196"/>
    <w:rsid w:val="009D1901"/>
    <w:rsid w:val="009D22DE"/>
    <w:rsid w:val="009D2575"/>
    <w:rsid w:val="009D2E32"/>
    <w:rsid w:val="009D4E2D"/>
    <w:rsid w:val="009D52A5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E7915"/>
    <w:rsid w:val="009F0655"/>
    <w:rsid w:val="009F084C"/>
    <w:rsid w:val="009F0F22"/>
    <w:rsid w:val="009F1F3F"/>
    <w:rsid w:val="009F27DC"/>
    <w:rsid w:val="009F349E"/>
    <w:rsid w:val="009F3C2E"/>
    <w:rsid w:val="009F5777"/>
    <w:rsid w:val="009F59F2"/>
    <w:rsid w:val="00A00397"/>
    <w:rsid w:val="00A00FA3"/>
    <w:rsid w:val="00A01994"/>
    <w:rsid w:val="00A019B0"/>
    <w:rsid w:val="00A02672"/>
    <w:rsid w:val="00A0427F"/>
    <w:rsid w:val="00A04A19"/>
    <w:rsid w:val="00A04D0E"/>
    <w:rsid w:val="00A06A5B"/>
    <w:rsid w:val="00A12AFD"/>
    <w:rsid w:val="00A12D77"/>
    <w:rsid w:val="00A13128"/>
    <w:rsid w:val="00A13902"/>
    <w:rsid w:val="00A148E9"/>
    <w:rsid w:val="00A157FA"/>
    <w:rsid w:val="00A1684B"/>
    <w:rsid w:val="00A21001"/>
    <w:rsid w:val="00A21009"/>
    <w:rsid w:val="00A21315"/>
    <w:rsid w:val="00A213AB"/>
    <w:rsid w:val="00A21A24"/>
    <w:rsid w:val="00A2208D"/>
    <w:rsid w:val="00A2343C"/>
    <w:rsid w:val="00A2496D"/>
    <w:rsid w:val="00A27AA1"/>
    <w:rsid w:val="00A3109F"/>
    <w:rsid w:val="00A317F4"/>
    <w:rsid w:val="00A35A30"/>
    <w:rsid w:val="00A35A49"/>
    <w:rsid w:val="00A36BBA"/>
    <w:rsid w:val="00A41C93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D99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4BFB"/>
    <w:rsid w:val="00A64FA1"/>
    <w:rsid w:val="00A666E2"/>
    <w:rsid w:val="00A66CB9"/>
    <w:rsid w:val="00A671F9"/>
    <w:rsid w:val="00A679F3"/>
    <w:rsid w:val="00A67CC0"/>
    <w:rsid w:val="00A72C76"/>
    <w:rsid w:val="00A72F85"/>
    <w:rsid w:val="00A73F2B"/>
    <w:rsid w:val="00A74EB8"/>
    <w:rsid w:val="00A75A34"/>
    <w:rsid w:val="00A764AA"/>
    <w:rsid w:val="00A800C9"/>
    <w:rsid w:val="00A80E49"/>
    <w:rsid w:val="00A81636"/>
    <w:rsid w:val="00A82E36"/>
    <w:rsid w:val="00A83A23"/>
    <w:rsid w:val="00A843BC"/>
    <w:rsid w:val="00A84428"/>
    <w:rsid w:val="00A8443B"/>
    <w:rsid w:val="00A857EE"/>
    <w:rsid w:val="00A85D66"/>
    <w:rsid w:val="00A8656D"/>
    <w:rsid w:val="00A86603"/>
    <w:rsid w:val="00A87ACC"/>
    <w:rsid w:val="00A92250"/>
    <w:rsid w:val="00A93D7B"/>
    <w:rsid w:val="00A9680B"/>
    <w:rsid w:val="00A96B14"/>
    <w:rsid w:val="00A970A2"/>
    <w:rsid w:val="00A97238"/>
    <w:rsid w:val="00A97D32"/>
    <w:rsid w:val="00A97E4B"/>
    <w:rsid w:val="00A97FCB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6423"/>
    <w:rsid w:val="00AB7203"/>
    <w:rsid w:val="00AB778C"/>
    <w:rsid w:val="00AC0131"/>
    <w:rsid w:val="00AC0D06"/>
    <w:rsid w:val="00AC1178"/>
    <w:rsid w:val="00AC1EED"/>
    <w:rsid w:val="00AC245C"/>
    <w:rsid w:val="00AC28EB"/>
    <w:rsid w:val="00AC2E22"/>
    <w:rsid w:val="00AC3B8A"/>
    <w:rsid w:val="00AC50BD"/>
    <w:rsid w:val="00AC52F7"/>
    <w:rsid w:val="00AC56ED"/>
    <w:rsid w:val="00AC573B"/>
    <w:rsid w:val="00AC6114"/>
    <w:rsid w:val="00AC6212"/>
    <w:rsid w:val="00AC64FC"/>
    <w:rsid w:val="00AD0721"/>
    <w:rsid w:val="00AD0B38"/>
    <w:rsid w:val="00AD1734"/>
    <w:rsid w:val="00AD35D1"/>
    <w:rsid w:val="00AD4BEA"/>
    <w:rsid w:val="00AE09B5"/>
    <w:rsid w:val="00AE1DFD"/>
    <w:rsid w:val="00AE2193"/>
    <w:rsid w:val="00AE431F"/>
    <w:rsid w:val="00AE4D37"/>
    <w:rsid w:val="00AE4E49"/>
    <w:rsid w:val="00AE50D5"/>
    <w:rsid w:val="00AE6144"/>
    <w:rsid w:val="00AE6405"/>
    <w:rsid w:val="00AF00E0"/>
    <w:rsid w:val="00AF0207"/>
    <w:rsid w:val="00AF06ED"/>
    <w:rsid w:val="00AF150A"/>
    <w:rsid w:val="00AF1FAE"/>
    <w:rsid w:val="00AF3859"/>
    <w:rsid w:val="00AF3E2B"/>
    <w:rsid w:val="00B00605"/>
    <w:rsid w:val="00B013AE"/>
    <w:rsid w:val="00B02A65"/>
    <w:rsid w:val="00B02BD4"/>
    <w:rsid w:val="00B02FA9"/>
    <w:rsid w:val="00B03BE0"/>
    <w:rsid w:val="00B0453F"/>
    <w:rsid w:val="00B0648A"/>
    <w:rsid w:val="00B06D14"/>
    <w:rsid w:val="00B07679"/>
    <w:rsid w:val="00B1002B"/>
    <w:rsid w:val="00B100F0"/>
    <w:rsid w:val="00B106F3"/>
    <w:rsid w:val="00B10DB6"/>
    <w:rsid w:val="00B11761"/>
    <w:rsid w:val="00B1211D"/>
    <w:rsid w:val="00B12734"/>
    <w:rsid w:val="00B13271"/>
    <w:rsid w:val="00B13291"/>
    <w:rsid w:val="00B13827"/>
    <w:rsid w:val="00B13EBF"/>
    <w:rsid w:val="00B1483F"/>
    <w:rsid w:val="00B16D33"/>
    <w:rsid w:val="00B20565"/>
    <w:rsid w:val="00B239DF"/>
    <w:rsid w:val="00B261C9"/>
    <w:rsid w:val="00B2651C"/>
    <w:rsid w:val="00B26A14"/>
    <w:rsid w:val="00B27093"/>
    <w:rsid w:val="00B2794B"/>
    <w:rsid w:val="00B27B4D"/>
    <w:rsid w:val="00B32F6F"/>
    <w:rsid w:val="00B331AC"/>
    <w:rsid w:val="00B3463B"/>
    <w:rsid w:val="00B36D4A"/>
    <w:rsid w:val="00B40420"/>
    <w:rsid w:val="00B406FA"/>
    <w:rsid w:val="00B4266C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08BE"/>
    <w:rsid w:val="00B51883"/>
    <w:rsid w:val="00B51D0C"/>
    <w:rsid w:val="00B52C41"/>
    <w:rsid w:val="00B53044"/>
    <w:rsid w:val="00B55040"/>
    <w:rsid w:val="00B565A3"/>
    <w:rsid w:val="00B569A8"/>
    <w:rsid w:val="00B56B55"/>
    <w:rsid w:val="00B56D17"/>
    <w:rsid w:val="00B60626"/>
    <w:rsid w:val="00B60BC7"/>
    <w:rsid w:val="00B61E02"/>
    <w:rsid w:val="00B6281F"/>
    <w:rsid w:val="00B631F9"/>
    <w:rsid w:val="00B64224"/>
    <w:rsid w:val="00B64FE5"/>
    <w:rsid w:val="00B65E97"/>
    <w:rsid w:val="00B6652F"/>
    <w:rsid w:val="00B66DC4"/>
    <w:rsid w:val="00B67A7F"/>
    <w:rsid w:val="00B706BD"/>
    <w:rsid w:val="00B7087E"/>
    <w:rsid w:val="00B71B76"/>
    <w:rsid w:val="00B74A07"/>
    <w:rsid w:val="00B77C4C"/>
    <w:rsid w:val="00B80111"/>
    <w:rsid w:val="00B81913"/>
    <w:rsid w:val="00B8229F"/>
    <w:rsid w:val="00B8246F"/>
    <w:rsid w:val="00B82F50"/>
    <w:rsid w:val="00B82FCA"/>
    <w:rsid w:val="00B83C43"/>
    <w:rsid w:val="00B8484B"/>
    <w:rsid w:val="00B84CD4"/>
    <w:rsid w:val="00B859DB"/>
    <w:rsid w:val="00B869B8"/>
    <w:rsid w:val="00B86AF4"/>
    <w:rsid w:val="00B87D47"/>
    <w:rsid w:val="00B92B71"/>
    <w:rsid w:val="00B93D3C"/>
    <w:rsid w:val="00B94574"/>
    <w:rsid w:val="00B94BDF"/>
    <w:rsid w:val="00B963F8"/>
    <w:rsid w:val="00B9735C"/>
    <w:rsid w:val="00B975BF"/>
    <w:rsid w:val="00BA0131"/>
    <w:rsid w:val="00BA04FD"/>
    <w:rsid w:val="00BA46CC"/>
    <w:rsid w:val="00BA48D2"/>
    <w:rsid w:val="00BA5315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418B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256E"/>
    <w:rsid w:val="00BD3552"/>
    <w:rsid w:val="00BD3CD3"/>
    <w:rsid w:val="00BD41B6"/>
    <w:rsid w:val="00BD43B7"/>
    <w:rsid w:val="00BD463F"/>
    <w:rsid w:val="00BD5AF4"/>
    <w:rsid w:val="00BD662F"/>
    <w:rsid w:val="00BD6BF0"/>
    <w:rsid w:val="00BD7911"/>
    <w:rsid w:val="00BD7E75"/>
    <w:rsid w:val="00BE075B"/>
    <w:rsid w:val="00BE1738"/>
    <w:rsid w:val="00BE1EB6"/>
    <w:rsid w:val="00BE48DE"/>
    <w:rsid w:val="00BE4BA2"/>
    <w:rsid w:val="00BE5359"/>
    <w:rsid w:val="00BE5534"/>
    <w:rsid w:val="00BE630C"/>
    <w:rsid w:val="00BE660B"/>
    <w:rsid w:val="00BE702D"/>
    <w:rsid w:val="00BF157A"/>
    <w:rsid w:val="00BF1B8B"/>
    <w:rsid w:val="00BF1EC5"/>
    <w:rsid w:val="00BF208D"/>
    <w:rsid w:val="00BF2F7F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179C3"/>
    <w:rsid w:val="00C17A75"/>
    <w:rsid w:val="00C207FB"/>
    <w:rsid w:val="00C2240D"/>
    <w:rsid w:val="00C23F56"/>
    <w:rsid w:val="00C245D4"/>
    <w:rsid w:val="00C24BCC"/>
    <w:rsid w:val="00C25500"/>
    <w:rsid w:val="00C25F44"/>
    <w:rsid w:val="00C26A61"/>
    <w:rsid w:val="00C2756D"/>
    <w:rsid w:val="00C27A40"/>
    <w:rsid w:val="00C3025F"/>
    <w:rsid w:val="00C308C6"/>
    <w:rsid w:val="00C30A95"/>
    <w:rsid w:val="00C3275E"/>
    <w:rsid w:val="00C3330B"/>
    <w:rsid w:val="00C337B8"/>
    <w:rsid w:val="00C33847"/>
    <w:rsid w:val="00C34AD8"/>
    <w:rsid w:val="00C35312"/>
    <w:rsid w:val="00C35619"/>
    <w:rsid w:val="00C369DB"/>
    <w:rsid w:val="00C4124E"/>
    <w:rsid w:val="00C42438"/>
    <w:rsid w:val="00C4297B"/>
    <w:rsid w:val="00C4341D"/>
    <w:rsid w:val="00C44193"/>
    <w:rsid w:val="00C4481E"/>
    <w:rsid w:val="00C45394"/>
    <w:rsid w:val="00C45F25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42"/>
    <w:rsid w:val="00C60FEC"/>
    <w:rsid w:val="00C644B3"/>
    <w:rsid w:val="00C64555"/>
    <w:rsid w:val="00C65B5E"/>
    <w:rsid w:val="00C67438"/>
    <w:rsid w:val="00C67B43"/>
    <w:rsid w:val="00C7258C"/>
    <w:rsid w:val="00C727A7"/>
    <w:rsid w:val="00C7504A"/>
    <w:rsid w:val="00C75F76"/>
    <w:rsid w:val="00C81D4C"/>
    <w:rsid w:val="00C81EF5"/>
    <w:rsid w:val="00C83AD4"/>
    <w:rsid w:val="00C84BCC"/>
    <w:rsid w:val="00C85C8C"/>
    <w:rsid w:val="00C875A9"/>
    <w:rsid w:val="00C903BE"/>
    <w:rsid w:val="00C907EA"/>
    <w:rsid w:val="00C90910"/>
    <w:rsid w:val="00C92D9C"/>
    <w:rsid w:val="00C93305"/>
    <w:rsid w:val="00C94047"/>
    <w:rsid w:val="00C950BA"/>
    <w:rsid w:val="00C959A1"/>
    <w:rsid w:val="00C9650A"/>
    <w:rsid w:val="00C97D72"/>
    <w:rsid w:val="00CA1271"/>
    <w:rsid w:val="00CA23BF"/>
    <w:rsid w:val="00CA2493"/>
    <w:rsid w:val="00CA31DA"/>
    <w:rsid w:val="00CA32A0"/>
    <w:rsid w:val="00CA4577"/>
    <w:rsid w:val="00CA4669"/>
    <w:rsid w:val="00CA6798"/>
    <w:rsid w:val="00CB04B5"/>
    <w:rsid w:val="00CB1142"/>
    <w:rsid w:val="00CB17E9"/>
    <w:rsid w:val="00CB1A40"/>
    <w:rsid w:val="00CB1B68"/>
    <w:rsid w:val="00CB224B"/>
    <w:rsid w:val="00CB3865"/>
    <w:rsid w:val="00CB618B"/>
    <w:rsid w:val="00CB7102"/>
    <w:rsid w:val="00CB76D7"/>
    <w:rsid w:val="00CB7BC1"/>
    <w:rsid w:val="00CC01AD"/>
    <w:rsid w:val="00CC0C89"/>
    <w:rsid w:val="00CC1C8B"/>
    <w:rsid w:val="00CC1DF7"/>
    <w:rsid w:val="00CC1FD4"/>
    <w:rsid w:val="00CC25E4"/>
    <w:rsid w:val="00CC3A6C"/>
    <w:rsid w:val="00CC3AD8"/>
    <w:rsid w:val="00CC47B4"/>
    <w:rsid w:val="00CC78BF"/>
    <w:rsid w:val="00CC7D21"/>
    <w:rsid w:val="00CD0194"/>
    <w:rsid w:val="00CD040F"/>
    <w:rsid w:val="00CD0E39"/>
    <w:rsid w:val="00CD2EA8"/>
    <w:rsid w:val="00CD46E0"/>
    <w:rsid w:val="00CD5C91"/>
    <w:rsid w:val="00CD5FA5"/>
    <w:rsid w:val="00CD6889"/>
    <w:rsid w:val="00CD7609"/>
    <w:rsid w:val="00CE03D4"/>
    <w:rsid w:val="00CE0417"/>
    <w:rsid w:val="00CE2DF3"/>
    <w:rsid w:val="00CE4C85"/>
    <w:rsid w:val="00CE5D0B"/>
    <w:rsid w:val="00CE64FC"/>
    <w:rsid w:val="00CF1373"/>
    <w:rsid w:val="00CF3EBB"/>
    <w:rsid w:val="00CF424F"/>
    <w:rsid w:val="00CF4FA9"/>
    <w:rsid w:val="00CF5ADC"/>
    <w:rsid w:val="00CF6A2D"/>
    <w:rsid w:val="00CF780B"/>
    <w:rsid w:val="00D003E8"/>
    <w:rsid w:val="00D01780"/>
    <w:rsid w:val="00D02135"/>
    <w:rsid w:val="00D0648B"/>
    <w:rsid w:val="00D074C6"/>
    <w:rsid w:val="00D10408"/>
    <w:rsid w:val="00D1062F"/>
    <w:rsid w:val="00D10E18"/>
    <w:rsid w:val="00D110F5"/>
    <w:rsid w:val="00D1129E"/>
    <w:rsid w:val="00D1160B"/>
    <w:rsid w:val="00D11EC3"/>
    <w:rsid w:val="00D122FB"/>
    <w:rsid w:val="00D130AA"/>
    <w:rsid w:val="00D1355C"/>
    <w:rsid w:val="00D15CF0"/>
    <w:rsid w:val="00D16719"/>
    <w:rsid w:val="00D16ADA"/>
    <w:rsid w:val="00D20CBB"/>
    <w:rsid w:val="00D21B89"/>
    <w:rsid w:val="00D22A94"/>
    <w:rsid w:val="00D22AD7"/>
    <w:rsid w:val="00D2341F"/>
    <w:rsid w:val="00D23420"/>
    <w:rsid w:val="00D25E9A"/>
    <w:rsid w:val="00D27EFF"/>
    <w:rsid w:val="00D30DA0"/>
    <w:rsid w:val="00D31B3F"/>
    <w:rsid w:val="00D33004"/>
    <w:rsid w:val="00D34867"/>
    <w:rsid w:val="00D35325"/>
    <w:rsid w:val="00D3645E"/>
    <w:rsid w:val="00D40222"/>
    <w:rsid w:val="00D40236"/>
    <w:rsid w:val="00D404D5"/>
    <w:rsid w:val="00D405C5"/>
    <w:rsid w:val="00D40B84"/>
    <w:rsid w:val="00D416EF"/>
    <w:rsid w:val="00D42491"/>
    <w:rsid w:val="00D42730"/>
    <w:rsid w:val="00D428A1"/>
    <w:rsid w:val="00D47344"/>
    <w:rsid w:val="00D474E5"/>
    <w:rsid w:val="00D47527"/>
    <w:rsid w:val="00D479F9"/>
    <w:rsid w:val="00D47A5B"/>
    <w:rsid w:val="00D506EB"/>
    <w:rsid w:val="00D50E59"/>
    <w:rsid w:val="00D51DE9"/>
    <w:rsid w:val="00D521A4"/>
    <w:rsid w:val="00D52418"/>
    <w:rsid w:val="00D53341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327D"/>
    <w:rsid w:val="00D64267"/>
    <w:rsid w:val="00D64F57"/>
    <w:rsid w:val="00D6575E"/>
    <w:rsid w:val="00D66048"/>
    <w:rsid w:val="00D66C5F"/>
    <w:rsid w:val="00D737F6"/>
    <w:rsid w:val="00D74265"/>
    <w:rsid w:val="00D753B3"/>
    <w:rsid w:val="00D75431"/>
    <w:rsid w:val="00D75D31"/>
    <w:rsid w:val="00D771E1"/>
    <w:rsid w:val="00D803FE"/>
    <w:rsid w:val="00D81104"/>
    <w:rsid w:val="00D82289"/>
    <w:rsid w:val="00D823D1"/>
    <w:rsid w:val="00D82F30"/>
    <w:rsid w:val="00D8440F"/>
    <w:rsid w:val="00D85F02"/>
    <w:rsid w:val="00D8651A"/>
    <w:rsid w:val="00D867D2"/>
    <w:rsid w:val="00D86B3B"/>
    <w:rsid w:val="00D8726C"/>
    <w:rsid w:val="00D879D0"/>
    <w:rsid w:val="00D91CF7"/>
    <w:rsid w:val="00D91E19"/>
    <w:rsid w:val="00D92EA7"/>
    <w:rsid w:val="00D931AB"/>
    <w:rsid w:val="00D939BE"/>
    <w:rsid w:val="00D93A53"/>
    <w:rsid w:val="00D94A2A"/>
    <w:rsid w:val="00D97347"/>
    <w:rsid w:val="00D97C7D"/>
    <w:rsid w:val="00DA118B"/>
    <w:rsid w:val="00DA1E55"/>
    <w:rsid w:val="00DA44FD"/>
    <w:rsid w:val="00DA472A"/>
    <w:rsid w:val="00DA49F7"/>
    <w:rsid w:val="00DA4BFE"/>
    <w:rsid w:val="00DB0D17"/>
    <w:rsid w:val="00DB1930"/>
    <w:rsid w:val="00DB248C"/>
    <w:rsid w:val="00DB2642"/>
    <w:rsid w:val="00DB3F50"/>
    <w:rsid w:val="00DC06EF"/>
    <w:rsid w:val="00DC1413"/>
    <w:rsid w:val="00DC1907"/>
    <w:rsid w:val="00DC3A41"/>
    <w:rsid w:val="00DC425E"/>
    <w:rsid w:val="00DC4601"/>
    <w:rsid w:val="00DC53AE"/>
    <w:rsid w:val="00DC566C"/>
    <w:rsid w:val="00DC5C88"/>
    <w:rsid w:val="00DC658B"/>
    <w:rsid w:val="00DC6AD1"/>
    <w:rsid w:val="00DC7667"/>
    <w:rsid w:val="00DC7B79"/>
    <w:rsid w:val="00DD0C44"/>
    <w:rsid w:val="00DD1157"/>
    <w:rsid w:val="00DD1B3B"/>
    <w:rsid w:val="00DD494F"/>
    <w:rsid w:val="00DD5322"/>
    <w:rsid w:val="00DD562A"/>
    <w:rsid w:val="00DD5CDA"/>
    <w:rsid w:val="00DD68C9"/>
    <w:rsid w:val="00DD706D"/>
    <w:rsid w:val="00DE10A2"/>
    <w:rsid w:val="00DE1D42"/>
    <w:rsid w:val="00DE2C1F"/>
    <w:rsid w:val="00DE57DD"/>
    <w:rsid w:val="00DE676A"/>
    <w:rsid w:val="00DF0674"/>
    <w:rsid w:val="00DF105F"/>
    <w:rsid w:val="00DF1CCF"/>
    <w:rsid w:val="00DF2E35"/>
    <w:rsid w:val="00DF3922"/>
    <w:rsid w:val="00DF3C48"/>
    <w:rsid w:val="00DF3CCD"/>
    <w:rsid w:val="00DF4917"/>
    <w:rsid w:val="00DF5F30"/>
    <w:rsid w:val="00E00A95"/>
    <w:rsid w:val="00E00AF6"/>
    <w:rsid w:val="00E0185B"/>
    <w:rsid w:val="00E01FB6"/>
    <w:rsid w:val="00E022B4"/>
    <w:rsid w:val="00E02531"/>
    <w:rsid w:val="00E029C6"/>
    <w:rsid w:val="00E04904"/>
    <w:rsid w:val="00E04B7C"/>
    <w:rsid w:val="00E04FE1"/>
    <w:rsid w:val="00E05309"/>
    <w:rsid w:val="00E05CB5"/>
    <w:rsid w:val="00E06704"/>
    <w:rsid w:val="00E076C3"/>
    <w:rsid w:val="00E10206"/>
    <w:rsid w:val="00E1176F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240A"/>
    <w:rsid w:val="00E2302F"/>
    <w:rsid w:val="00E2322D"/>
    <w:rsid w:val="00E23BD5"/>
    <w:rsid w:val="00E24958"/>
    <w:rsid w:val="00E24F45"/>
    <w:rsid w:val="00E25C11"/>
    <w:rsid w:val="00E25DFC"/>
    <w:rsid w:val="00E2625A"/>
    <w:rsid w:val="00E2668C"/>
    <w:rsid w:val="00E27039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6DB8"/>
    <w:rsid w:val="00E374C3"/>
    <w:rsid w:val="00E37F9F"/>
    <w:rsid w:val="00E40758"/>
    <w:rsid w:val="00E4161A"/>
    <w:rsid w:val="00E41F0C"/>
    <w:rsid w:val="00E43CFD"/>
    <w:rsid w:val="00E44931"/>
    <w:rsid w:val="00E4500D"/>
    <w:rsid w:val="00E50C49"/>
    <w:rsid w:val="00E51747"/>
    <w:rsid w:val="00E521F0"/>
    <w:rsid w:val="00E52ED6"/>
    <w:rsid w:val="00E54726"/>
    <w:rsid w:val="00E5660F"/>
    <w:rsid w:val="00E56A4F"/>
    <w:rsid w:val="00E604ED"/>
    <w:rsid w:val="00E6159E"/>
    <w:rsid w:val="00E61654"/>
    <w:rsid w:val="00E64F0A"/>
    <w:rsid w:val="00E656C1"/>
    <w:rsid w:val="00E67444"/>
    <w:rsid w:val="00E6791F"/>
    <w:rsid w:val="00E67A9F"/>
    <w:rsid w:val="00E702DC"/>
    <w:rsid w:val="00E70547"/>
    <w:rsid w:val="00E734B9"/>
    <w:rsid w:val="00E741E8"/>
    <w:rsid w:val="00E745B8"/>
    <w:rsid w:val="00E74C2F"/>
    <w:rsid w:val="00E752BF"/>
    <w:rsid w:val="00E761EF"/>
    <w:rsid w:val="00E77C19"/>
    <w:rsid w:val="00E8099A"/>
    <w:rsid w:val="00E832B5"/>
    <w:rsid w:val="00E83B5F"/>
    <w:rsid w:val="00E84514"/>
    <w:rsid w:val="00E846E7"/>
    <w:rsid w:val="00E85AF7"/>
    <w:rsid w:val="00E862C1"/>
    <w:rsid w:val="00E86B07"/>
    <w:rsid w:val="00E91AF7"/>
    <w:rsid w:val="00E938F3"/>
    <w:rsid w:val="00E93936"/>
    <w:rsid w:val="00E946B0"/>
    <w:rsid w:val="00E94988"/>
    <w:rsid w:val="00E9539A"/>
    <w:rsid w:val="00EA12F1"/>
    <w:rsid w:val="00EA25E6"/>
    <w:rsid w:val="00EA2965"/>
    <w:rsid w:val="00EA3310"/>
    <w:rsid w:val="00EA3A35"/>
    <w:rsid w:val="00EA4202"/>
    <w:rsid w:val="00EA5502"/>
    <w:rsid w:val="00EA57FD"/>
    <w:rsid w:val="00EA6900"/>
    <w:rsid w:val="00EA7427"/>
    <w:rsid w:val="00EB0D9C"/>
    <w:rsid w:val="00EB1EE2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6F8E"/>
    <w:rsid w:val="00EC7311"/>
    <w:rsid w:val="00EC7A42"/>
    <w:rsid w:val="00ED159B"/>
    <w:rsid w:val="00ED3EE7"/>
    <w:rsid w:val="00ED50E3"/>
    <w:rsid w:val="00ED68E2"/>
    <w:rsid w:val="00ED6F28"/>
    <w:rsid w:val="00ED7A43"/>
    <w:rsid w:val="00EE2509"/>
    <w:rsid w:val="00EE274E"/>
    <w:rsid w:val="00EE6779"/>
    <w:rsid w:val="00EE7C0F"/>
    <w:rsid w:val="00EF082A"/>
    <w:rsid w:val="00EF2A41"/>
    <w:rsid w:val="00EF2C10"/>
    <w:rsid w:val="00EF2EC4"/>
    <w:rsid w:val="00EF3C02"/>
    <w:rsid w:val="00EF3CE4"/>
    <w:rsid w:val="00EF3F54"/>
    <w:rsid w:val="00EF6470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143"/>
    <w:rsid w:val="00F06381"/>
    <w:rsid w:val="00F06B15"/>
    <w:rsid w:val="00F120DD"/>
    <w:rsid w:val="00F16138"/>
    <w:rsid w:val="00F16C92"/>
    <w:rsid w:val="00F16F63"/>
    <w:rsid w:val="00F20369"/>
    <w:rsid w:val="00F2070D"/>
    <w:rsid w:val="00F20838"/>
    <w:rsid w:val="00F21049"/>
    <w:rsid w:val="00F21402"/>
    <w:rsid w:val="00F22246"/>
    <w:rsid w:val="00F23167"/>
    <w:rsid w:val="00F2324F"/>
    <w:rsid w:val="00F242C2"/>
    <w:rsid w:val="00F24346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3F3"/>
    <w:rsid w:val="00F414C9"/>
    <w:rsid w:val="00F41CCE"/>
    <w:rsid w:val="00F41E8C"/>
    <w:rsid w:val="00F4284C"/>
    <w:rsid w:val="00F4427F"/>
    <w:rsid w:val="00F44D1D"/>
    <w:rsid w:val="00F44E2B"/>
    <w:rsid w:val="00F46DD4"/>
    <w:rsid w:val="00F50499"/>
    <w:rsid w:val="00F5371F"/>
    <w:rsid w:val="00F53E06"/>
    <w:rsid w:val="00F55694"/>
    <w:rsid w:val="00F55DDE"/>
    <w:rsid w:val="00F57B7C"/>
    <w:rsid w:val="00F602A0"/>
    <w:rsid w:val="00F6190A"/>
    <w:rsid w:val="00F6204F"/>
    <w:rsid w:val="00F62824"/>
    <w:rsid w:val="00F63342"/>
    <w:rsid w:val="00F64E4F"/>
    <w:rsid w:val="00F659F5"/>
    <w:rsid w:val="00F67003"/>
    <w:rsid w:val="00F70424"/>
    <w:rsid w:val="00F71479"/>
    <w:rsid w:val="00F75CCB"/>
    <w:rsid w:val="00F765DC"/>
    <w:rsid w:val="00F76DD4"/>
    <w:rsid w:val="00F76E08"/>
    <w:rsid w:val="00F818F1"/>
    <w:rsid w:val="00F81B0C"/>
    <w:rsid w:val="00F81DE6"/>
    <w:rsid w:val="00F829F3"/>
    <w:rsid w:val="00F83B5F"/>
    <w:rsid w:val="00F83EF9"/>
    <w:rsid w:val="00F83F8A"/>
    <w:rsid w:val="00F8458B"/>
    <w:rsid w:val="00F853C7"/>
    <w:rsid w:val="00F86AFE"/>
    <w:rsid w:val="00F9127D"/>
    <w:rsid w:val="00F9261A"/>
    <w:rsid w:val="00F9346B"/>
    <w:rsid w:val="00F934C6"/>
    <w:rsid w:val="00F934D3"/>
    <w:rsid w:val="00F93659"/>
    <w:rsid w:val="00F94098"/>
    <w:rsid w:val="00F9418F"/>
    <w:rsid w:val="00F9594F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28C0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2754"/>
    <w:rsid w:val="00FC2AB8"/>
    <w:rsid w:val="00FC308F"/>
    <w:rsid w:val="00FC38FF"/>
    <w:rsid w:val="00FC444F"/>
    <w:rsid w:val="00FC4A54"/>
    <w:rsid w:val="00FC5901"/>
    <w:rsid w:val="00FC59F8"/>
    <w:rsid w:val="00FC5D8F"/>
    <w:rsid w:val="00FC6802"/>
    <w:rsid w:val="00FC72A8"/>
    <w:rsid w:val="00FD045B"/>
    <w:rsid w:val="00FD31F6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5178"/>
    <w:rsid w:val="00FE54DC"/>
    <w:rsid w:val="00FE7F4E"/>
    <w:rsid w:val="00FF03A8"/>
    <w:rsid w:val="00FF1883"/>
    <w:rsid w:val="00FF2B4C"/>
    <w:rsid w:val="00FF33FC"/>
    <w:rsid w:val="00FF48F6"/>
    <w:rsid w:val="00FF50A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41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AB642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5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41C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AB642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5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25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53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2439</properties:Characters>
  <properties:Lines>98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St-171/2018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2019-02-15T06:46:00Z</dcterms:created>
  <dc:creator>Revisio</dc:creator>
  <cp:lastModifiedBy>Tatjana Rukelj</cp:lastModifiedBy>
  <dcterms:modified xmlns:xsi="http://www.w3.org/2001/XMLSchema-instance" xsi:type="dcterms:W3CDTF">2019-02-15T10:48:00Z</dcterms:modified>
  <cp:revision>3</cp:revision>
  <dc:title>Nadležni trgovački sud:     St-171/2018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St-171/2018-15 / Podnesak - Izvješće stečajnog upravitelja (mamica izvješće 14.02.19.docx)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