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65c5" w14:paraId="a9665c5" w:rsidRDefault="00DA0EFF" w:rsidP="00CF634D" w:rsidR="00DA0EFF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EFF" w:rsidP="00CF634D" w:rsidR="00DA0EFF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DA0EFF" w:rsidP="00CF634D" w:rsidR="00DA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DA0EFF" w:rsidP="00CF634D" w:rsidR="00DA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DA0EFF" w:rsidP="00CF634D" w:rsidR="00DA0EF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8A7D19" w:rsidR="0072242E" w:rsidRPr="002920B3">
      <w:pPr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</w:p>
    <w:p w:rsidRDefault="0072242E" w:rsidR="0072242E" w:rsidRPr="002920B3">
      <w:pPr>
        <w:rPr>
          <w:rFonts w:cs="Times New Roman" w:hAnsi="Times New Roman" w:ascii="Times New Roman"/>
        </w:rPr>
      </w:pPr>
    </w:p>
    <w:p w:rsidRDefault="0072242E" w:rsidR="0072242E" w:rsidRPr="002920B3">
      <w:pPr>
        <w:rPr>
          <w:rFonts w:cs="Times New Roman" w:hAnsi="Times New Roman" w:ascii="Times New Roman"/>
        </w:rPr>
      </w:pPr>
    </w:p>
    <w:p w:rsidRDefault="008A7D19" w:rsidR="008A7D19" w:rsidRPr="002920B3">
      <w:pPr>
        <w:rPr>
          <w:rFonts w:cs="Times New Roman" w:hAnsi="Times New Roman" w:ascii="Times New Roman"/>
          <w:color w:val="FF0000"/>
        </w:rPr>
      </w:pPr>
    </w:p>
    <w:p w:rsidRDefault="008A7D19" w:rsidP="003033C6" w:rsidR="008A7D19" w:rsidRPr="002920B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  <w:bCs w:val="false"/>
        </w:rPr>
      </w:pPr>
      <w:r w:rsidRPr="002920B3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1053E8" w:rsidP="001053E8" w:rsidR="001053E8" w:rsidRPr="002920B3">
      <w:pPr>
        <w:jc w:val="center"/>
        <w:rPr>
          <w:rFonts w:cs="Times New Roman" w:hAnsi="Times New Roman" w:ascii="Times New Roman"/>
          <w:bCs w:val="false"/>
        </w:rPr>
      </w:pPr>
      <w:r w:rsidRPr="002920B3">
        <w:rPr>
          <w:rFonts w:cs="Times New Roman" w:hAnsi="Times New Roman" w:ascii="Times New Roman"/>
          <w:bCs w:val="false"/>
        </w:rPr>
        <w:t>R J E Š E N J E</w:t>
      </w:r>
    </w:p>
    <w:p w:rsidRDefault="001053E8" w:rsidP="001053E8" w:rsidR="001053E8" w:rsidRPr="002920B3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  <w:bCs w:val="false"/>
        </w:rPr>
      </w:pPr>
    </w:p>
    <w:p w:rsidRDefault="002920B3" w:rsidP="002920B3" w:rsidR="002920B3" w:rsidRPr="002920B3">
      <w:pPr>
        <w:jc w:val="both"/>
        <w:rPr>
          <w:rFonts w:cs="Times New Roman" w:hAnsi="Times New Roman" w:ascii="Times New Roman"/>
          <w:color w:val="000000"/>
          <w:sz w:val="18"/>
          <w:szCs w:val="18"/>
        </w:rPr>
      </w:pPr>
      <w:r w:rsidRPr="002920B3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JAGODA - BAJMAK društvo s ograničenom odgovornošću za trgovinu i usluge Čavle (Općina Čavle), Čavle 8, OIB: </w:t>
      </w:r>
      <w:r w:rsidRPr="002920B3">
        <w:rPr>
          <w:rFonts w:eastAsiaTheme="minorHAnsi" w:cs="Times New Roman" w:hAnsi="Times New Roman" w:ascii="Times New Roman"/>
        </w:rPr>
        <w:t>06417984195</w:t>
      </w:r>
      <w:r w:rsidRPr="002920B3">
        <w:rPr>
          <w:rFonts w:cs="Times New Roman" w:hAnsi="Times New Roman" w:ascii="Times New Roman"/>
        </w:rPr>
        <w:t xml:space="preserve">, dana  21. studenoga 2018.  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  <w:bCs w:val="false"/>
          <w:color w:val="003366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  <w:bCs w:val="false"/>
        </w:rPr>
        <w:t>r i j e š i o   j e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  <w:bCs w:val="false"/>
        </w:rPr>
      </w:pPr>
    </w:p>
    <w:p w:rsidRDefault="001053E8" w:rsidP="001053E8" w:rsidR="001053E8" w:rsidRPr="002920B3">
      <w:pPr>
        <w:ind w:firstLine="709"/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2920B3" w:rsidRPr="002920B3">
        <w:rPr>
          <w:rFonts w:cs="Times New Roman" w:hAnsi="Times New Roman" w:ascii="Times New Roman"/>
        </w:rPr>
        <w:t xml:space="preserve">JAGODA - BAJMAK društvo s ograničenom odgovornošću za trgovinu i usluge Čavle (Općina Čavle), Čavle 8, OIB: </w:t>
      </w:r>
      <w:r w:rsidR="002920B3" w:rsidRPr="002920B3">
        <w:rPr>
          <w:rFonts w:eastAsiaTheme="minorHAnsi" w:cs="Times New Roman" w:hAnsi="Times New Roman" w:ascii="Times New Roman"/>
        </w:rPr>
        <w:t>06417984195</w:t>
      </w:r>
      <w:r w:rsidRPr="002920B3">
        <w:rPr>
          <w:rFonts w:cs="Times New Roman" w:hAnsi="Times New Roman" w:ascii="Times New Roman"/>
        </w:rPr>
        <w:t xml:space="preserve">. </w:t>
      </w:r>
    </w:p>
    <w:p w:rsidRDefault="001053E8" w:rsidP="001053E8" w:rsidR="001053E8" w:rsidRPr="002920B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>II. Ukida se mjera osiguranja iz članka 118. stavak 1. i 2. Stečajnog zakona (objavljenog u NN 71/15, 104/17), određena rješenjem ovog suda posl. br. 14 St-</w:t>
      </w:r>
      <w:r w:rsidR="002920B3" w:rsidRPr="002920B3">
        <w:rPr>
          <w:rFonts w:cs="Times New Roman" w:hAnsi="Times New Roman" w:ascii="Times New Roman"/>
        </w:rPr>
        <w:t>685</w:t>
      </w:r>
      <w:r w:rsidRPr="002920B3">
        <w:rPr>
          <w:rFonts w:cs="Times New Roman" w:hAnsi="Times New Roman" w:ascii="Times New Roman"/>
        </w:rPr>
        <w:t>/201</w:t>
      </w:r>
      <w:r w:rsidR="002920B3" w:rsidRPr="002920B3">
        <w:rPr>
          <w:rFonts w:cs="Times New Roman" w:hAnsi="Times New Roman" w:ascii="Times New Roman"/>
        </w:rPr>
        <w:t>8-6</w:t>
      </w:r>
      <w:r w:rsidRPr="002920B3">
        <w:rPr>
          <w:rFonts w:cs="Times New Roman" w:hAnsi="Times New Roman" w:ascii="Times New Roman"/>
        </w:rPr>
        <w:t xml:space="preserve"> od </w:t>
      </w:r>
      <w:r w:rsidR="002920B3" w:rsidRPr="002920B3">
        <w:rPr>
          <w:rFonts w:cs="Times New Roman" w:hAnsi="Times New Roman" w:ascii="Times New Roman"/>
        </w:rPr>
        <w:t xml:space="preserve"> 15. listopada 2018.</w:t>
      </w:r>
      <w:r w:rsidRPr="002920B3">
        <w:rPr>
          <w:rFonts w:cs="Times New Roman" w:hAnsi="Times New Roman" w:ascii="Times New Roman"/>
        </w:rPr>
        <w:t xml:space="preserve"> o imenovanju privremenog stečajnog upravitelja </w:t>
      </w:r>
      <w:r w:rsidR="002920B3" w:rsidRPr="002920B3">
        <w:rPr>
          <w:rFonts w:cs="Times New Roman" w:hAnsi="Times New Roman" w:ascii="Times New Roman"/>
        </w:rPr>
        <w:t>Zdravka Ružića, OIB: 78501117495, Vrh Čavje 9, Čavle</w:t>
      </w:r>
      <w:r w:rsidRPr="002920B3">
        <w:rPr>
          <w:rFonts w:cs="Times New Roman" w:hAnsi="Times New Roman" w:ascii="Times New Roman"/>
        </w:rPr>
        <w:t>.</w:t>
      </w:r>
    </w:p>
    <w:p w:rsidRDefault="001053E8" w:rsidP="001053E8" w:rsidR="001053E8" w:rsidRPr="002920B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 xml:space="preserve">III. Privremenom stečajnom upravitelju </w:t>
      </w:r>
      <w:r w:rsidR="002920B3" w:rsidRPr="002920B3">
        <w:rPr>
          <w:rFonts w:cs="Times New Roman" w:hAnsi="Times New Roman" w:ascii="Times New Roman"/>
        </w:rPr>
        <w:t>Zdravku Ružiću, OIB: 78501117495, Vrh Čavje 9, Čavle</w:t>
      </w:r>
      <w:r w:rsidRPr="002920B3">
        <w:rPr>
          <w:rFonts w:cs="Times New Roman" w:hAnsi="Times New Roman" w:ascii="Times New Roman"/>
        </w:rPr>
        <w:t xml:space="preserve">, određuje se jednokratna nagrada za poslove obavljene u prethodnom postupku u iznosu od 4.000,00 kn u bruto iznosu, to jest iznosu prije odbitka pripadajućih doprinosa iz osnovice, poreza ili drugih naknada. </w:t>
      </w:r>
    </w:p>
    <w:p w:rsidRDefault="001053E8" w:rsidP="001053E8" w:rsidR="001053E8" w:rsidRPr="002920B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 xml:space="preserve">IV. Nalaže se dužniku </w:t>
      </w:r>
      <w:r w:rsidR="002920B3" w:rsidRPr="002920B3">
        <w:rPr>
          <w:rFonts w:cs="Times New Roman" w:hAnsi="Times New Roman" w:ascii="Times New Roman"/>
        </w:rPr>
        <w:t xml:space="preserve">JAGODA - BAJMAK društvo s ograničenom odgovornošću za trgovinu i usluge Čavle (Općina Čavle), Čavle 8, OIB: </w:t>
      </w:r>
      <w:r w:rsidR="002920B3" w:rsidRPr="002920B3">
        <w:rPr>
          <w:rFonts w:eastAsiaTheme="minorHAnsi" w:cs="Times New Roman" w:hAnsi="Times New Roman" w:ascii="Times New Roman"/>
        </w:rPr>
        <w:t>06417984195</w:t>
      </w:r>
      <w:r w:rsidRPr="002920B3">
        <w:rPr>
          <w:rFonts w:cs="Times New Roman" w:hAnsi="Times New Roman" w:ascii="Times New Roman"/>
        </w:rPr>
        <w:t xml:space="preserve"> da u roku od osam dana isplati privremenom stečajnom upravitelju </w:t>
      </w:r>
      <w:r w:rsidR="002920B3" w:rsidRPr="002920B3">
        <w:rPr>
          <w:rFonts w:cs="Times New Roman" w:hAnsi="Times New Roman" w:ascii="Times New Roman"/>
        </w:rPr>
        <w:t>Zdravku Ružiću, OIB: 78501117495, Vrh Čavje 9, Čavle na njegov račun IBAN br. HR3723400093170089931 iznos iz točke III. izreke ovog rješenja</w:t>
      </w:r>
      <w:r w:rsidRPr="002920B3">
        <w:rPr>
          <w:rFonts w:cs="Times New Roman" w:hAnsi="Times New Roman" w:ascii="Times New Roman"/>
        </w:rPr>
        <w:t>.</w:t>
      </w:r>
    </w:p>
    <w:p w:rsidRDefault="001053E8" w:rsidP="001053E8" w:rsidR="001053E8" w:rsidRPr="002920B3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 xml:space="preserve">V. Nalaže se dužniku </w:t>
      </w:r>
      <w:r w:rsidR="002920B3" w:rsidRPr="002920B3">
        <w:rPr>
          <w:rFonts w:cs="Times New Roman" w:hAnsi="Times New Roman" w:ascii="Times New Roman"/>
          <w:bCs w:val="false"/>
        </w:rPr>
        <w:t xml:space="preserve">JAGODA - BAJMAK društvo s ograničenom odgovornošću za trgovinu i usluge Čavle (Općina Čavle), Čavle 8, OIB: 06417984195 </w:t>
      </w:r>
      <w:r w:rsidRPr="002920B3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podnošenje prijedloga za otvaranje stečajnog postupka određuje se u iznosu od 140,00 kuna uvećanom za porez na dodanu vrijednost na žiro račun broj: HR4223900011100017042, model: HR05, poziv na broj: 7524005-</w:t>
      </w:r>
      <w:r w:rsidR="002920B3" w:rsidRPr="002920B3">
        <w:rPr>
          <w:rFonts w:eastAsiaTheme="minorHAnsi" w:cs="Times New Roman" w:hAnsi="Times New Roman" w:ascii="Times New Roman"/>
        </w:rPr>
        <w:t>06417984195</w:t>
      </w:r>
      <w:r w:rsidRPr="002920B3">
        <w:rPr>
          <w:rFonts w:cs="Times New Roman" w:hAnsi="Times New Roman" w:ascii="Times New Roman"/>
        </w:rPr>
        <w:t>.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</w:p>
    <w:p w:rsidRDefault="00DA0EFF" w:rsidP="001053E8" w:rsidR="00DA0EFF">
      <w:pPr>
        <w:jc w:val="center"/>
        <w:rPr>
          <w:rFonts w:cs="Times New Roman" w:hAnsi="Times New Roman" w:ascii="Times New Roman"/>
          <w:bCs w:val="false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  <w:bCs w:val="false"/>
        </w:rPr>
        <w:lastRenderedPageBreak/>
        <w:t>Obrazloženje</w:t>
      </w: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  <w:t xml:space="preserve">Predlagatelj je dana </w:t>
      </w:r>
      <w:r w:rsidR="002920B3" w:rsidRPr="002920B3">
        <w:rPr>
          <w:rFonts w:cs="Times New Roman" w:hAnsi="Times New Roman" w:ascii="Times New Roman"/>
        </w:rPr>
        <w:t xml:space="preserve"> 21. kolovoza 2018.</w:t>
      </w:r>
      <w:r w:rsidRPr="002920B3">
        <w:rPr>
          <w:rFonts w:cs="Times New Roman" w:hAnsi="Times New Roman" w:ascii="Times New Roman"/>
        </w:rPr>
        <w:t xml:space="preserve">  podnio ovom sudu prijedlog za otvaranje stečajnog postupka nad dužnikom </w:t>
      </w:r>
      <w:r w:rsidR="002920B3" w:rsidRPr="002920B3">
        <w:rPr>
          <w:rFonts w:cs="Times New Roman" w:hAnsi="Times New Roman" w:ascii="Times New Roman"/>
          <w:bCs w:val="false"/>
        </w:rPr>
        <w:t xml:space="preserve">JAGODA - BAJMAK društvo s ograničenom odgovornošću za trgovinu i usluge Čavle (Općina Čavle), Čavle 8, OIB: 06417984195  </w:t>
      </w:r>
      <w:r w:rsidRPr="002920B3">
        <w:rPr>
          <w:rFonts w:cs="Times New Roman" w:hAnsi="Times New Roman" w:ascii="Times New Roman"/>
        </w:rPr>
        <w:t>.</w:t>
      </w:r>
    </w:p>
    <w:p w:rsidRDefault="001053E8" w:rsidP="001053E8" w:rsidR="001053E8" w:rsidRPr="002920B3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  <w:bCs w:val="false"/>
        </w:rPr>
      </w:pPr>
      <w:r w:rsidRPr="002920B3">
        <w:rPr>
          <w:rFonts w:cs="Times New Roman" w:hAnsi="Times New Roman" w:ascii="Times New Roman"/>
        </w:rPr>
        <w:tab/>
        <w:t>Rješenjem ovog suda posl. br. 14. St-</w:t>
      </w:r>
      <w:r w:rsidR="002920B3" w:rsidRPr="002920B3">
        <w:rPr>
          <w:rFonts w:cs="Times New Roman" w:hAnsi="Times New Roman" w:ascii="Times New Roman"/>
        </w:rPr>
        <w:t xml:space="preserve"> 485/2018</w:t>
      </w:r>
      <w:r w:rsidRPr="002920B3">
        <w:rPr>
          <w:rFonts w:cs="Times New Roman" w:hAnsi="Times New Roman" w:ascii="Times New Roman"/>
        </w:rPr>
        <w:t xml:space="preserve">-3 od </w:t>
      </w:r>
      <w:r w:rsidR="002920B3" w:rsidRPr="002920B3">
        <w:rPr>
          <w:rFonts w:cs="Times New Roman" w:hAnsi="Times New Roman" w:ascii="Times New Roman"/>
        </w:rPr>
        <w:t xml:space="preserve"> 19. rujna 2018.</w:t>
      </w:r>
      <w:r w:rsidRPr="002920B3">
        <w:rPr>
          <w:rFonts w:cs="Times New Roman" w:hAnsi="Times New Roman" w:ascii="Times New Roman"/>
        </w:rPr>
        <w:t xml:space="preserve"> pokrenut je prethodni postupak radi utvrđivanja uvjeta za otvaranje stečajnog postupka nad dužnikom </w:t>
      </w:r>
      <w:r w:rsidR="002920B3" w:rsidRPr="002920B3">
        <w:rPr>
          <w:rFonts w:cs="Times New Roman" w:hAnsi="Times New Roman" w:ascii="Times New Roman"/>
        </w:rPr>
        <w:t>JAGODA - BAJMAK društvo s ograničenom odgovornošću za trgovinu i usluge Čavle (Općina Čavle), Čavle 8, OIB: 06417984195</w:t>
      </w:r>
      <w:r w:rsidRPr="002920B3">
        <w:rPr>
          <w:rFonts w:cs="Times New Roman" w:hAnsi="Times New Roman" w:ascii="Times New Roman"/>
        </w:rPr>
        <w:t>, a rješenjem posl. br. 14 St-</w:t>
      </w:r>
      <w:r w:rsidR="002920B3" w:rsidRPr="002920B3">
        <w:rPr>
          <w:rFonts w:cs="Times New Roman" w:hAnsi="Times New Roman" w:ascii="Times New Roman"/>
        </w:rPr>
        <w:t xml:space="preserve"> 485/2018-6</w:t>
      </w:r>
      <w:r w:rsidRPr="002920B3">
        <w:rPr>
          <w:rFonts w:cs="Times New Roman" w:hAnsi="Times New Roman" w:ascii="Times New Roman"/>
        </w:rPr>
        <w:t xml:space="preserve"> od </w:t>
      </w:r>
      <w:r w:rsidR="002920B3" w:rsidRPr="002920B3">
        <w:rPr>
          <w:rFonts w:cs="Times New Roman" w:hAnsi="Times New Roman" w:ascii="Times New Roman"/>
        </w:rPr>
        <w:t xml:space="preserve"> 15. listopada 2018.</w:t>
      </w:r>
      <w:r w:rsidRPr="002920B3">
        <w:rPr>
          <w:rFonts w:cs="Times New Roman" w:hAnsi="Times New Roman" w:ascii="Times New Roman"/>
        </w:rPr>
        <w:t xml:space="preserve"> imenovan privremeni stečajni upravitelj </w:t>
      </w:r>
      <w:r w:rsidR="002920B3" w:rsidRPr="002920B3">
        <w:rPr>
          <w:rFonts w:cs="Times New Roman" w:hAnsi="Times New Roman" w:ascii="Times New Roman"/>
        </w:rPr>
        <w:t xml:space="preserve"> Zdravko Ružić, OIB: 78501117495, Vrh Čavje 9, Čavle</w:t>
      </w:r>
      <w:r w:rsidRPr="002920B3">
        <w:rPr>
          <w:rFonts w:cs="Times New Roman" w:hAnsi="Times New Roman" w:ascii="Times New Roman"/>
        </w:rPr>
        <w:t>.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  <w:bCs w:val="false"/>
        </w:rPr>
      </w:pPr>
      <w:r w:rsidRPr="002920B3">
        <w:rPr>
          <w:rFonts w:cs="Times New Roman" w:hAnsi="Times New Roman" w:ascii="Times New Roman"/>
        </w:rPr>
        <w:tab/>
        <w:t xml:space="preserve">Naknadno je dana 3. svibnja 2018. u spis zaprimljena potvrda Financijske agencije od </w:t>
      </w:r>
      <w:r w:rsidR="002920B3" w:rsidRPr="002920B3">
        <w:rPr>
          <w:rFonts w:cs="Times New Roman" w:hAnsi="Times New Roman" w:ascii="Times New Roman"/>
        </w:rPr>
        <w:t xml:space="preserve"> 21. studenoga</w:t>
      </w:r>
      <w:r w:rsidRPr="002920B3">
        <w:rPr>
          <w:rFonts w:cs="Times New Roman" w:hAnsi="Times New Roman" w:ascii="Times New Roman"/>
        </w:rPr>
        <w:t xml:space="preserve"> 2018. iz koje je vidljivo kako dužnik više nije nesposoban za plaćanje te tako više ne postoje stečajni razlozi iz članka 5. Stečajnog zakona (objavljen u NN br. 71/15; u nastavku teksta: SZ). Slijedom navedenoga, valjalo je odlučiti kao u točki I. i II. izreke.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>U prethodnom postupku privremeni stečajni upravitelj je po nalogu suda podnio dana 27. veljače 2018. izvješće, te je na temelju čl. 94. st. 1., 2. i 3. SZ-a u svezi sa člankom 119. stavak 6. SZ-a riješeno kao u točki III. izreke ovog rješenja.</w:t>
      </w:r>
    </w:p>
    <w:p w:rsidRDefault="001053E8" w:rsidP="002920B3" w:rsidR="001053E8" w:rsidRPr="002920B3">
      <w:pPr>
        <w:ind w:firstLine="708"/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V. izreke ovog rješenja.</w:t>
      </w: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 xml:space="preserve">Rijeka, </w:t>
      </w:r>
      <w:r w:rsidR="002920B3" w:rsidRPr="002920B3">
        <w:rPr>
          <w:rFonts w:cs="Times New Roman" w:hAnsi="Times New Roman" w:ascii="Times New Roman"/>
        </w:rPr>
        <w:t xml:space="preserve"> 21. studenoga</w:t>
      </w:r>
      <w:r w:rsidRPr="002920B3">
        <w:rPr>
          <w:rFonts w:cs="Times New Roman" w:hAnsi="Times New Roman" w:ascii="Times New Roman"/>
        </w:rPr>
        <w:t xml:space="preserve"> 2018.</w:t>
      </w:r>
    </w:p>
    <w:p w:rsidRDefault="001053E8" w:rsidP="001053E8" w:rsidR="001053E8" w:rsidRPr="002920B3">
      <w:pPr>
        <w:jc w:val="center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ab/>
        <w:t xml:space="preserve">                 </w:t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1053E8" w:rsidP="001053E8" w:rsidR="001053E8" w:rsidRPr="002920B3">
      <w:pPr>
        <w:ind w:left="2160"/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 xml:space="preserve">                     </w:t>
      </w:r>
      <w:r w:rsidRPr="002920B3">
        <w:rPr>
          <w:rFonts w:cs="Times New Roman" w:hAnsi="Times New Roman" w:ascii="Times New Roman"/>
        </w:rPr>
        <w:tab/>
      </w:r>
      <w:r w:rsidRPr="002920B3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1053E8" w:rsidP="001053E8" w:rsidR="001053E8" w:rsidRPr="002920B3">
      <w:pPr>
        <w:ind w:left="2160"/>
        <w:jc w:val="both"/>
        <w:rPr>
          <w:rFonts w:cs="Times New Roman" w:hAnsi="Times New Roman" w:ascii="Times New Roman"/>
        </w:rPr>
      </w:pPr>
    </w:p>
    <w:p w:rsidRDefault="001053E8" w:rsidP="001053E8" w:rsidR="001053E8" w:rsidRPr="002920B3">
      <w:pPr>
        <w:rPr>
          <w:rFonts w:cs="Times New Roman" w:hAnsi="Times New Roman" w:ascii="Times New Roman"/>
        </w:rPr>
      </w:pPr>
    </w:p>
    <w:p w:rsidRDefault="001053E8" w:rsidP="001053E8" w:rsidR="001053E8" w:rsidRPr="002920B3">
      <w:pPr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>UPUTA O PRAVNOM LIJEKU:</w:t>
      </w:r>
    </w:p>
    <w:p w:rsidRDefault="001053E8" w:rsidP="002920B3" w:rsidR="001053E8" w:rsidRPr="002920B3">
      <w:pPr>
        <w:ind w:firstLine="708"/>
        <w:jc w:val="both"/>
        <w:rPr>
          <w:rFonts w:cs="Times New Roman" w:hAnsi="Times New Roman" w:ascii="Times New Roman"/>
        </w:rPr>
      </w:pPr>
      <w:r w:rsidRPr="002920B3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1053E8" w:rsidRPr="002920B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9DB" w:rsidR="000579DB">
      <w:r>
        <w:separator/>
      </w:r>
    </w:p>
  </w:endnote>
  <w:endnote w:id="0" w:type="continuationSeparator">
    <w:p w:rsidRDefault="000579DB" w:rsidR="00057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EF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9DB" w:rsidR="000579DB">
      <w:r>
        <w:separator/>
      </w:r>
    </w:p>
  </w:footnote>
  <w:footnote w:id="0" w:type="continuationSeparator">
    <w:p w:rsidRDefault="000579DB" w:rsidR="00057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2920B3">
      <w:rPr>
        <w:rFonts w:cs="Times New Roman" w:hAnsi="Times New Roman" w:ascii="Times New Roman"/>
      </w:rPr>
      <w:t xml:space="preserve"> 485/2018</w:t>
    </w:r>
    <w:r w:rsidR="00DA0EFF">
      <w:rPr>
        <w:rFonts w:cs="Times New Roman" w:hAnsi="Times New Roman" w:ascii="Times New Roman"/>
      </w:rPr>
      <w:t>-9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9DB"/>
    <w:rsid w:val="00057EBF"/>
    <w:rsid w:val="0008490A"/>
    <w:rsid w:val="000A601F"/>
    <w:rsid w:val="000C6CB2"/>
    <w:rsid w:val="000E6ED0"/>
    <w:rsid w:val="001053E8"/>
    <w:rsid w:val="001A300A"/>
    <w:rsid w:val="001F66C9"/>
    <w:rsid w:val="00235738"/>
    <w:rsid w:val="00254292"/>
    <w:rsid w:val="002552B0"/>
    <w:rsid w:val="00271E08"/>
    <w:rsid w:val="00281772"/>
    <w:rsid w:val="002920B3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0961"/>
    <w:rsid w:val="006711DB"/>
    <w:rsid w:val="006973A6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A0EFF"/>
    <w:rsid w:val="00DD76BF"/>
    <w:rsid w:val="00E07E3B"/>
    <w:rsid w:val="00E260A6"/>
    <w:rsid w:val="00E36360"/>
    <w:rsid w:val="00E74649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A0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EF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A0EF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A0E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EFF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A0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EF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A0EF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A0E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EFF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331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St-485/2018</izvorni_sadrzaj>
    <derivirana_varijabla naziv="DomainObject.Predmet.OznakaBroj_1">St-485/2018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</izvorni_sadrzaj>
    <derivirana_varijabla naziv="DomainObject.Predmet.ProtustrankaFormated_1">  JAGODA - BAJMAK d.o.o.</derivirana_varijabla>
  </DomainObject.Predmet.ProtustrankaFormated>
  <DomainObject.Predmet.ProtustrankaFormatedOIB>
    <izvorni_sadrzaj>  JAGODA - BAJMAK d.o.o., OIB 06417984195</izvorni_sadrzaj>
    <derivirana_varijabla naziv="DomainObject.Predmet.ProtustrankaFormatedOIB_1">  JAGODA - BAJMAK d.o.o., OIB 06417984195</derivirana_varijabla>
  </DomainObject.Predmet.ProtustrankaFormatedOIB>
  <DomainObject.Predmet.ProtustrankaFormatedWithAdress>
    <izvorni_sadrzaj> JAGODA - BAJMAK d.o.o., Čavle 8, 51219 Čavle</izvorni_sadrzaj>
    <derivirana_varijabla naziv="DomainObject.Predmet.ProtustrankaFormatedWithAdress_1"> JAGODA - BAJMAK d.o.o., Čavle 8, 51219 Čavle</derivirana_varijabla>
  </DomainObject.Predmet.ProtustrankaFormatedWithAdress>
  <DomainObject.Predmet.ProtustrankaFormatedWithAdressOIB>
    <izvorni_sadrzaj> JAGODA - BAJMAK d.o.o., OIB 06417984195, Čavle 8, 51219 Čavle</izvorni_sadrzaj>
    <derivirana_varijabla naziv="DomainObject.Predmet.ProtustrankaFormatedWithAdressOIB_1"> JAGODA - BAJMAK d.o.o., OIB 06417984195, Čavle 8, 51219 Čavle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51171.31</izvorni_sadrzaj>
    <derivirana_varijabla naziv="DomainObject.Predmet.TrenutnaVrijednost_1">51171.31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JAGODA - BAJMAK d.o.o.</item>
    </izvorni_sadrzaj>
    <derivirana_varijabla naziv="DomainObject.Predmet.ProtuStrankaListFormated_1">
      <item>JAGODA - BAJMAK d.o.o.</item>
    </derivirana_varijabla>
  </DomainObject.Predmet.ProtuStrankaListFormated>
  <DomainObject.Predmet.ProtuStrankaListFormatedOIB>
    <izvorni_sadrzaj>
      <item>JAGODA - BAJMAK d.o.o., OIB 06417984195</item>
    </izvorni_sadrzaj>
    <derivirana_varijabla naziv="DomainObject.Predmet.ProtuStrankaListFormatedOIB_1">
      <item>JAGODA - BAJMAK d.o.o., OIB 06417984195</item>
    </derivirana_varijabla>
  </DomainObject.Predmet.ProtuStrankaListFormatedOIB>
  <DomainObject.Predmet.ProtuStrankaListFormatedWithAdress>
    <izvorni_sadrzaj>
      <item>JAGODA - BAJMAK d.o.o., Čavle 8, 51219 Čavle</item>
    </izvorni_sadrzaj>
    <derivirana_varijabla naziv="DomainObject.Predmet.ProtuStrankaListFormatedWithAdress_1">
      <item>JAGODA - BAJMAK d.o.o., Čavle 8, 51219 Čavle</item>
    </derivirana_varijabla>
  </DomainObject.Predmet.ProtuStrankaListFormatedWithAdress>
  <DomainObject.Predmet.ProtuStrankaListFormatedWithAdressOIB>
    <izvorni_sadrzaj>
      <item>JAGODA - BAJMAK d.o.o., OIB 06417984195, Čavle 8, 51219 Čavle</item>
    </izvorni_sadrzaj>
    <derivirana_varijabla naziv="DomainObject.Predmet.ProtuStrankaListFormatedWithAdressOIB_1">
      <item>JAGODA - BAJMAK d.o.o., OIB 06417984195, Čavle 8, 51219 Čavle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JAGODA - BAJMAK d.o.o.</item>
    </izvorni_sadrzaj>
    <derivirana_varijabla naziv="DomainObject.Predmet.SudioniciListNaziv_1">
      <item>FINA Rijeka</item>
      <item>JAGODA - BAJMAK d.o.o.</item>
    </derivirana_varijabla>
  </DomainObject.Predmet.SudioniciListNaziv>
  <DomainObject.Predmet.SudioniciListAdressOIB>
    <izvorni_sadrzaj>
      <item>FINA Rijeka, OIB 85821130368, Frana Kurelca 8,51000 Rijeka</item>
      <item>JAGODA - BAJMAK d.o.o., OIB 06417984195, Čavle 8,51219 Čavle</item>
    </izvorni_sadrzaj>
    <derivirana_varijabla naziv="DomainObject.Predmet.SudioniciListAdressOIB_1">
      <item>FINA Rijeka, OIB 85821130368, Frana Kurelca 8,51000 Rijeka</item>
      <item>JAGODA - BAJMAK d.o.o., OIB 06417984195,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</izvorni_sadrzaj>
    <derivirana_varijabla naziv="DomainObject.Predmet.SudioniciListNazivOIB_1">
      <item>, OIB 85821130368</item>
      <item>, OIB 06417984195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St-485/2018-3</izvorni_sadrzaj>
    <derivirana_varijabla naziv="DomainObject.PredzadnjaOdlukaIzPredmeta.Oznaka_1">St-485/2018-3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748</properties:Words>
  <properties:Characters>4023</properties:Characters>
  <properties:Lines>89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2018-11-22T07:55:00Z</dcterms:created>
  <dc:creator>stecaj</dc:creator>
  <cp:lastModifiedBy>Željka Borčić</cp:lastModifiedBy>
  <cp:lastPrinted>2008-04-01T10:41:00Z</cp:lastPrinted>
  <dcterms:modified xmlns:xsi="http://www.w3.org/2001/XMLSchema-instance" xsi:type="dcterms:W3CDTF">2018-11-22T08:04:00Z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(485 18 obustava prethodni nema uvjeta za stečaj ukidanje mjere dužnik plaća novo 21.11.2018.g..docx)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