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c6ca" w14:paraId="6c1c6ca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55396E">
        <w:rPr>
          <w:szCs w:val="24"/>
        </w:rPr>
        <w:t>6 St-</w:t>
      </w:r>
      <w:r w:rsidR="00873EDC">
        <w:rPr>
          <w:szCs w:val="24"/>
        </w:rPr>
        <w:t>282/17-4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73EDC"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Udruga „Zdravi osmijeh“ Varaždinske Toplice, OIB: 82487510491 sa sjedištem u Trg slobode 14, 42223 Varaždinske Toplice</w:t>
      </w:r>
      <w:r w:rsidR="00701FCC">
        <w:t>, dana 22</w:t>
      </w:r>
      <w:r w:rsidR="0055396E">
        <w:t>. rujna 2017.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873EDC">
        <w:t>Udruga „Zdravi osmijeh“ Varaždinske Toplice, OIB: 82487510491 sa sjedištem u Trg slobode 14, 42223 Varaždinske Toplice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99635E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964C7D" w:rsidRPr="00964C7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873EDC">
        <w:t>Udruga „Zdravi osmijeh“ Varaždinske Toplice, OIB: 82487510491 sa sjedištem u Trg slobode 14, 42223 Varaždinske Toplice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873EDC">
        <w:t>Irena Pikija iz Varaždina, Trakošćanska 18, OIB: 10075192446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873EDC">
        <w:t>Udruga „Zdravi osmijeh“ Varaždinske Toplice, OIB: 82487510491 sa sjedištem u Trg slobode 14, 42223 Varaždinske Toplice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73EDC">
        <w:rPr>
          <w:szCs w:val="24"/>
        </w:rPr>
        <w:t>22</w:t>
      </w:r>
      <w:r w:rsidR="005B21FC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55396E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5396E">
        <w:rPr>
          <w:szCs w:val="24"/>
        </w:rPr>
        <w:t>2</w:t>
      </w:r>
      <w:r w:rsidR="00A21F31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873EDC" w:rsidR="0055396E"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A21F31">
        <w:rPr>
          <w:szCs w:val="24"/>
        </w:rPr>
        <w:t xml:space="preserve">   </w:t>
      </w:r>
      <w:r w:rsidRPr="00964C7D">
        <w:rPr>
          <w:szCs w:val="24"/>
        </w:rPr>
        <w:t xml:space="preserve"> </w:t>
      </w:r>
      <w:r w:rsidR="0055396E">
        <w:t>SUDAC</w:t>
      </w:r>
    </w:p>
    <w:p w:rsidRDefault="0055396E" w:rsidP="0055396E" w:rsidR="0055396E">
      <w:pPr>
        <w:ind w:firstLine="720" w:left="3600"/>
        <w:jc w:val="center"/>
        <w:outlineLvl w:val="0"/>
      </w:pPr>
      <w:r>
        <w:t xml:space="preserve">          Hugo Wedemeyer, v.r.</w:t>
      </w:r>
    </w:p>
    <w:p w:rsidRDefault="001B52FA" w:rsidP="0055396E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55396E" w:rsidP="00964C7D" w:rsidR="0055396E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873EDC">
        <w:t>Udruga „Zdravi osmijeh“ Varaždinske Toplice, OIB: 82487510491 sa sjedištem u Trg slobode 14, 42223 Varaždinske Toplice</w:t>
      </w:r>
      <w:r w:rsidR="0055396E">
        <w:t>, putem e-Oglasne ploče</w:t>
      </w:r>
    </w:p>
    <w:p w:rsidRDefault="00873EDC" w:rsidP="00DF4B3F" w:rsidR="00A80348" w:rsidRPr="00A80348">
      <w:pPr>
        <w:numPr>
          <w:ilvl w:val="0"/>
          <w:numId w:val="1"/>
        </w:numPr>
        <w:rPr>
          <w:szCs w:val="24"/>
        </w:rPr>
      </w:pPr>
      <w:r>
        <w:t>Predsjednik udruge Martina Jagačić</w:t>
      </w:r>
      <w:r w:rsidR="00A21F31">
        <w:t>, Varaždinska ulica 35 D, Bartolovec, 42202 Trnovec Bartolovečki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</w:t>
      </w:r>
      <w:r w:rsidR="00A21F31">
        <w:rPr>
          <w:szCs w:val="24"/>
        </w:rPr>
        <w:t>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A21F31">
        <w:t>Irena Pikija iz Varaždina, Trakošćanska 18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4EA" w:rsidP="007A75CE" w:rsidR="002D24EA">
      <w:r>
        <w:separator/>
      </w:r>
    </w:p>
  </w:endnote>
  <w:endnote w:id="0" w:type="continuationSeparator">
    <w:p w:rsidRDefault="002D24EA" w:rsidP="007A75CE" w:rsidR="002D2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4EA" w:rsidP="007A75CE" w:rsidR="002D24EA">
      <w:r>
        <w:separator/>
      </w:r>
    </w:p>
  </w:footnote>
  <w:footnote w:id="0" w:type="continuationSeparator">
    <w:p w:rsidRDefault="002D24EA" w:rsidP="007A75CE" w:rsidR="002D2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11D4">
      <w:rPr>
        <w:noProof/>
      </w:rPr>
      <w:t>2</w:t>
    </w:r>
    <w:r>
      <w:fldChar w:fldCharType="end"/>
    </w:r>
  </w:p>
  <w:p w:rsidRDefault="00873EDC" w:rsidP="00873EDC" w:rsidR="00873EDC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6 St-282/17-4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24EA"/>
    <w:rsid w:val="002D3407"/>
    <w:rsid w:val="00351AF0"/>
    <w:rsid w:val="003B5155"/>
    <w:rsid w:val="003E2AE0"/>
    <w:rsid w:val="00467EEF"/>
    <w:rsid w:val="00497129"/>
    <w:rsid w:val="004A1245"/>
    <w:rsid w:val="004C0002"/>
    <w:rsid w:val="004C1E71"/>
    <w:rsid w:val="004E20AA"/>
    <w:rsid w:val="00525276"/>
    <w:rsid w:val="00531356"/>
    <w:rsid w:val="00550447"/>
    <w:rsid w:val="0055396E"/>
    <w:rsid w:val="00581316"/>
    <w:rsid w:val="005B21FC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1FCC"/>
    <w:rsid w:val="00735822"/>
    <w:rsid w:val="00741660"/>
    <w:rsid w:val="007A75CE"/>
    <w:rsid w:val="007B0DF7"/>
    <w:rsid w:val="007B10CE"/>
    <w:rsid w:val="007F2D48"/>
    <w:rsid w:val="007F3C89"/>
    <w:rsid w:val="00807802"/>
    <w:rsid w:val="00820944"/>
    <w:rsid w:val="00830F43"/>
    <w:rsid w:val="008354B4"/>
    <w:rsid w:val="00836343"/>
    <w:rsid w:val="00873EDC"/>
    <w:rsid w:val="008A024C"/>
    <w:rsid w:val="008A49F0"/>
    <w:rsid w:val="00907951"/>
    <w:rsid w:val="00913676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9635E"/>
    <w:rsid w:val="009D0C5B"/>
    <w:rsid w:val="009D3AB2"/>
    <w:rsid w:val="009E6198"/>
    <w:rsid w:val="00A13778"/>
    <w:rsid w:val="00A21F31"/>
    <w:rsid w:val="00A56BA2"/>
    <w:rsid w:val="00A80348"/>
    <w:rsid w:val="00A92369"/>
    <w:rsid w:val="00AA0A21"/>
    <w:rsid w:val="00AC5AD3"/>
    <w:rsid w:val="00AD682E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4706"/>
    <w:rsid w:val="00CF63B6"/>
    <w:rsid w:val="00D0242F"/>
    <w:rsid w:val="00D508D6"/>
    <w:rsid w:val="00D65D0F"/>
    <w:rsid w:val="00D7256A"/>
    <w:rsid w:val="00DA11D4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89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"Zdravi osmijeh" Varaždinske Toplice</izvorni_sadrzaj>
    <derivirana_varijabla naziv="DomainObject.Predmet.ProtustrankaFormated_1">  Udruga "Zdravi osmijeh" Varaždinske Toplice</derivirana_varijabla>
  </DomainObject.Predmet.ProtustrankaFormated>
  <DomainObject.Predmet.ProtustrankaFormatedOIB>
    <izvorni_sadrzaj>  Udruga "Zdravi osmijeh" Varaždinske Toplice, OIB 82487510491</izvorni_sadrzaj>
    <derivirana_varijabla naziv="DomainObject.Predmet.ProtustrankaFormatedOIB_1">  Udruga "Zdravi osmijeh" Varaždinske Toplice, OIB 82487510491</derivirana_varijabla>
  </DomainObject.Predmet.ProtustrankaFormatedOIB>
  <DomainObject.Predmet.ProtustrankaFormatedWithAdress>
    <izvorni_sadrzaj> Udruga "Zdravi osmijeh" Varaždinske Toplice, Trg slobode 14, 42223 Varaždinske Toplice</izvorni_sadrzaj>
    <derivirana_varijabla naziv="DomainObject.Predmet.ProtustrankaFormatedWithAdress_1"> Udruga "Zdravi osmijeh" Varaždinske Toplice, Trg slobode 14, 42223 Varaždinske Toplice</derivirana_varijabla>
  </DomainObject.Predmet.ProtustrankaFormatedWithAdress>
  <DomainObject.Predmet.ProtustrankaFormatedWithAdressOIB>
    <izvorni_sadrzaj> Udruga "Zdravi osmijeh" Varaždinske Toplice, OIB 82487510491, Trg slobode 14, 42223 Varaždinske Toplice</izvorni_sadrzaj>
    <derivirana_varijabla naziv="DomainObject.Predmet.ProtustrankaFormatedWithAdressOIB_1"> Udruga "Zdravi osmijeh" Varaždinske Toplice, OIB 82487510491, Trg slobode 14, 42223 Varaždinske Toplice</derivirana_varijabla>
  </DomainObject.Predmet.ProtustrankaFormatedWithAdressOIB>
  <DomainObject.Predmet.ProtustrankaWithAdress>
    <izvorni_sadrzaj>Udruga "Zdravi osmijeh" Varaždinske Toplice Trg slobode 14, 42223 Varaždinske Toplice</izvorni_sadrzaj>
    <derivirana_varijabla naziv="DomainObject.Predmet.ProtustrankaWithAdress_1">Udruga "Zdravi osmijeh" Varaždinske Toplice Trg slobode 14, 42223 Varaždinske Toplice</derivirana_varijabla>
  </DomainObject.Predmet.ProtustrankaWithAdress>
  <DomainObject.Predmet.ProtustrankaWithAdressOIB>
    <izvorni_sadrzaj>Udruga "Zdravi osmijeh" Varaždinske Toplice, OIB 82487510491, Trg slobode 14, 42223 Varaždinske Toplice</izvorni_sadrzaj>
    <derivirana_varijabla naziv="DomainObject.Predmet.ProtustrankaWithAdressOIB_1">Udruga "Zdravi osmijeh" Varaždinske Toplice, OIB 82487510491, Trg slobode 14, 42223 Varaždinske Toplice</derivirana_varijabla>
  </DomainObject.Predmet.ProtustrankaWithAdressOIB>
  <DomainObject.Predmet.ProtustrankaNazivFormated>
    <izvorni_sadrzaj>Udruga "Zdravi osmijeh" Varaždinske Toplice</izvorni_sadrzaj>
    <derivirana_varijabla naziv="DomainObject.Predmet.ProtustrankaNazivFormated_1">Udruga "Zdravi osmijeh" Varaždinske Toplice</derivirana_varijabla>
  </DomainObject.Predmet.ProtustrankaNazivFormated>
  <DomainObject.Predmet.ProtustrankaNazivFormatedOIB>
    <izvorni_sadrzaj>Udruga "Zdravi osmijeh" Varaždinske Toplice, OIB 82487510491</izvorni_sadrzaj>
    <derivirana_varijabla naziv="DomainObject.Predmet.ProtustrankaNazivFormatedOIB_1">Udruga "Zdravi osmijeh" Varaždinske Toplice, OIB 82487510491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25002.19</izvorni_sadrzaj>
    <derivirana_varijabla naziv="DomainObject.Predmet.TrenutnaVrijednost_1">25002.19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"Zdravi osmijeh" Varaždinske Toplice</item>
    </izvorni_sadrzaj>
    <derivirana_varijabla naziv="DomainObject.Predmet.ProtuStrankaListFormated_1">
      <item>Udruga "Zdravi osmijeh" Varaždinske Toplice</item>
    </derivirana_varijabla>
  </DomainObject.Predmet.ProtuStrankaListFormated>
  <DomainObject.Predmet.ProtuStrankaListFormatedOIB>
    <izvorni_sadrzaj>
      <item>Udruga "Zdravi osmijeh" Varaždinske Toplice, OIB 82487510491</item>
    </izvorni_sadrzaj>
    <derivirana_varijabla naziv="DomainObject.Predmet.ProtuStrankaListFormatedOIB_1">
      <item>Udruga "Zdravi osmijeh" Varaždinske Toplice, OIB 82487510491</item>
    </derivirana_varijabla>
  </DomainObject.Predmet.ProtuStrankaListFormatedOIB>
  <DomainObject.Predmet.ProtuStrankaListFormatedWithAdress>
    <izvorni_sadrzaj>
      <item>Udruga "Zdravi osmijeh" Varaždinske Toplice, Trg slobode 14, 42223 Varaždinske Toplice</item>
    </izvorni_sadrzaj>
    <derivirana_varijabla naziv="DomainObject.Predmet.ProtuStrankaListFormatedWithAdress_1">
      <item>Udruga "Zdravi osmijeh" Varaždinske Toplice, Trg slobode 14, 42223 Varaždinske Toplice</item>
    </derivirana_varijabla>
  </DomainObject.Predmet.ProtuStrankaListFormatedWithAdress>
  <DomainObject.Predmet.ProtuStrankaListFormatedWithAdressOIB>
    <izvorni_sadrzaj>
      <item>Udruga "Zdravi osmijeh" Varaždinske Toplice, OIB 82487510491, Trg slobode 14, 42223 Varaždinske Toplice</item>
    </izvorni_sadrzaj>
    <derivirana_varijabla naziv="DomainObject.Predmet.ProtuStrankaListFormatedWithAdressOIB_1">
      <item>Udruga "Zdravi osmijeh" Varaždinske Toplice, OIB 82487510491, Trg slobode 14, 42223 Varaždinske Toplice</item>
    </derivirana_varijabla>
  </DomainObject.Predmet.ProtuStrankaListFormatedWithAdressOIB>
  <DomainObject.Predmet.ProtuStrankaListNazivFormated>
    <izvorni_sadrzaj>
      <item>Udruga "Zdravi osmijeh" Varaždinske Toplice</item>
    </izvorni_sadrzaj>
    <derivirana_varijabla naziv="DomainObject.Predmet.ProtuStrankaListNazivFormated_1">
      <item>Udruga "Zdravi osmijeh" Varaždinske Toplice</item>
    </derivirana_varijabla>
  </DomainObject.Predmet.ProtuStrankaListNazivFormated>
  <DomainObject.Predmet.ProtuStrankaListNazivFormatedOIB>
    <izvorni_sadrzaj>
      <item>Udruga "Zdravi osmijeh" Varaždinske Toplice, OIB 82487510491</item>
    </izvorni_sadrzaj>
    <derivirana_varijabla naziv="DomainObject.Predmet.ProtuStrankaListNazivFormatedOIB_1">
      <item>Udruga "Zdravi osmijeh" Varaždinske Toplice, OIB 82487510491</item>
    </derivirana_varijabla>
  </DomainObject.Predmet.ProtuStrankaListNazivFormatedOIB>
  <DomainObject.Predmet.OstaliListFormated>
    <izvorni_sadrzaj>
      <item>Ured državne uprave u Varaždinskoj županiji</item>
      <item>e-oglasna ploča</item>
      <item>Martina Jagačić</item>
    </izvorni_sadrzaj>
    <derivirana_varijabla naziv="DomainObject.Predmet.OstaliListFormated_1">
      <item>Ured državne uprave u Varaždinskoj županiji</item>
      <item>e-oglasna ploča</item>
      <item>Martina Jagačić</item>
    </derivirana_varijabla>
  </DomainObject.Predmet.OstaliListFormated>
  <DomainObject.Predmet.OstaliListFormatedOIB>
    <izvorni_sadrzaj>
      <item>Ured državne uprave u Varaždinskoj županiji</item>
      <item>e-oglasna ploča</item>
      <item>Martina Jagačić, OIB 60340056179</item>
    </izvorni_sadrzaj>
    <derivirana_varijabla naziv="DomainObject.Predmet.OstaliListFormatedOIB_1">
      <item>Ured državne uprave u Varaždinskoj županiji</item>
      <item>e-oglasna ploča</item>
      <item>Martina Jagačić, OIB 60340056179</item>
    </derivirana_varijabla>
  </DomainObject.Predmet.OstaliListFormatedOIB>
  <DomainObject.Predmet.OstaliListFormatedWithAdress>
    <izvorni_sadrzaj>
      <item>Ured državne uprave u Varaždinskoj županiji</item>
      <item>e-oglasna ploča</item>
      <item>Martina Jagačić, Varaždinska Ulica 35 D, 42202 Bartolovec</item>
    </izvorni_sadrzaj>
    <derivirana_varijabla naziv="DomainObject.Predmet.OstaliListFormatedWithAdress_1">
      <item>Ured državne uprave u Varaždinskoj županiji</item>
      <item>e-oglasna ploča</item>
      <item>Martina Jagačić, Varaždinska Ulica 35 D, 42202 Bartolovec</item>
    </derivirana_varijabla>
  </DomainObject.Predmet.OstaliListFormatedWithAdress>
  <DomainObject.Predmet.OstaliListFormatedWithAdressOIB>
    <izvorni_sadrzaj>
      <item>Ured državne uprave u Varaždinskoj županiji</item>
      <item>e-oglasna ploča</item>
      <item>Martina Jagačić, OIB 60340056179, Varaždinska Ulica 35 D, 42202 Bartolovec</item>
    </izvorni_sadrzaj>
    <derivirana_varijabla naziv="DomainObject.Predmet.OstaliListFormatedWithAdressOIB_1">
      <item>Ured državne uprave u Varaždinskoj županiji</item>
      <item>e-oglasna ploča</item>
      <item>Martina Jagačić, OIB 60340056179, Varaždinska Ulica 35 D, 42202 Bartolovec</item>
    </derivirana_varijabla>
  </DomainObject.Predmet.OstaliListFormatedWithAdressOIB>
  <DomainObject.Predmet.OstaliListNazivFormated>
    <izvorni_sadrzaj>
      <item>Ured državne uprave u Varaždinskoj županiji</item>
      <item>e-oglasna ploča</item>
      <item>Martina Jagačić</item>
    </izvorni_sadrzaj>
    <derivirana_varijabla naziv="DomainObject.Predmet.OstaliListNazivFormated_1">
      <item>Ured državne uprave u Varaždinskoj županiji</item>
      <item>e-oglasna ploča</item>
      <item>Martina Jagačić</item>
    </derivirana_varijabla>
  </DomainObject.Predmet.OstaliListNazivFormated>
  <DomainObject.Predmet.OstaliListNazivFormatedOIB>
    <izvorni_sadrzaj>
      <item>Ured državne uprave u Varaždinskoj županiji</item>
      <item>e-oglasna ploča</item>
      <item>Martina Jagačić, OIB 60340056179</item>
    </izvorni_sadrzaj>
    <derivirana_varijabla naziv="DomainObject.Predmet.OstaliListNazivFormatedOIB_1">
      <item>Ured državne uprave u Varaždinskoj županiji</item>
      <item>e-oglasna ploča</item>
      <item>Martina Jagačić, OIB 60340056179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"Zdravi osmijeh" Varaždinske Toplice</izvorni_sadrzaj>
    <derivirana_varijabla naziv="DomainObject.Predmet.ProtustrankaIDrugi_1">Udruga "Zdravi osmijeh" Varaždinske Toplice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"Zdravi osmijeh" Varaždinske Toplice, OIB 82487510491, Trg slobode 14, 42223 Varaždinske Toplice</izvorni_sadrzaj>
    <derivirana_varijabla naziv="DomainObject.Predmet.ProtustrankaIDrugiAdressOIB_1">Udruga "Zdravi osmijeh" Varaždinske Toplice, OIB 82487510491, Trg slobode 14,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"Zdravi osmijeh" Varaždinske Toplice</item>
      <item>Ured državne uprave u Varaždinskoj županiji</item>
      <item>e-oglasna ploča</item>
      <item>Martina Jagačić</item>
    </izvorni_sadrzaj>
    <derivirana_varijabla naziv="DomainObject.Predmet.SudioniciListNaziv_1">
      <item>Financijska agencija</item>
      <item>Udruga "Zdravi osmijeh" Varaždinske Toplice</item>
      <item>Ured državne uprave u Varaždinskoj županiji</item>
      <item>e-oglasna ploča</item>
      <item>Martina Jagačić</item>
    </derivirana_varijabla>
  </DomainObject.Predmet.SudioniciListNaziv>
  <DomainObject.Predmet.SudioniciListAdressOIB>
    <izvorni_sadrzaj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izvorni_sadrzaj>
    <derivirana_varijabla naziv="DomainObject.Predmet.SudioniciListAdressOIB_1"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82487510491</item>
      <item>, OIB null</item>
      <item>, OIB 60340056179</item>
    </izvorni_sadrzaj>
    <derivirana_varijabla naziv="DomainObject.Predmet.SudioniciListNazivOIB_1">
      <item>, OIB null</item>
      <item>, OIB 85821130368</item>
      <item>, OIB 82487510491</item>
      <item>, OIB null</item>
      <item>, OIB 60340056179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2980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Ljubica Makovec</dc:creator>
  <cp:lastModifiedBy>Marko Makaj</cp:lastModifiedBy>
  <cp:lastPrinted>2017-09-21T11:04:00Z</cp:lastPrinted>
  <dcterms:modified xmlns:xsi="http://www.w3.org/2001/XMLSchema-instance" xsi:type="dcterms:W3CDTF">2017-09-22T07:50:00Z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