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c054" w14:paraId="096c054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971AA9">
        <w:t>TIMCO, d.o.o., Koprivnica, Varaždinska cesta 200/b</w:t>
      </w:r>
      <w:r w:rsidR="00B27292">
        <w:t>,</w:t>
      </w:r>
      <w:r w:rsidR="00BB7C9D">
        <w:t xml:space="preserve"> </w:t>
      </w:r>
      <w:r w:rsidR="004133DA">
        <w:t xml:space="preserve">OIB: </w:t>
      </w:r>
      <w:r w:rsidR="00971AA9">
        <w:t>36173053525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971AA9">
        <w:t>TIMCO, d.o.o., Koprivnica, Varaždinska cesta 200/b</w:t>
      </w:r>
      <w:r w:rsidR="00031118">
        <w:t xml:space="preserve">, OIB: </w:t>
      </w:r>
      <w:r w:rsidR="00971AA9">
        <w:t>36173053525</w:t>
      </w:r>
      <w:r w:rsidR="004133DA">
        <w:t xml:space="preserve">, iznosi </w:t>
      </w:r>
      <w:r w:rsidR="00971AA9">
        <w:t xml:space="preserve">172.715,87 kn.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971AA9">
        <w:t>Matija Hlevnjak, iz Koprivnice, Varaždinska cesta 200/b</w:t>
      </w:r>
      <w:r w:rsidR="004133DA">
        <w:t xml:space="preserve">, OIB: </w:t>
      </w:r>
      <w:r w:rsidR="00971AA9">
        <w:t>53022207540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C176BD" w:rsidR="00087FBD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5E021E" w:rsidP="00C176BD" w:rsidR="005E021E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Direktoru dužnika </w:t>
      </w:r>
      <w:r w:rsidR="00971AA9">
        <w:rPr>
          <w:lang w:val="hr-HR"/>
        </w:rPr>
        <w:t>Matiji Hlevnjaku iz Koprivnice, Varaždinska cesta 200/B</w:t>
      </w:r>
      <w:r w:rsidR="0018072E">
        <w:rPr>
          <w:lang w:val="hr-HR"/>
        </w:rPr>
        <w:t xml:space="preserve">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49CE" w:rsidRPr="008249CE">
      <w:rPr>
        <w:noProof/>
        <w:lang w:val="hr-HR"/>
      </w:rPr>
      <w:t>2</w:t>
    </w:r>
    <w:r>
      <w:fldChar w:fldCharType="end"/>
    </w:r>
  </w:p>
  <w:p w:rsidRDefault="00971AA9" w:rsidP="00971AA9" w:rsidR="00971AA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St-388/15-4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971AA9">
      <w:rPr>
        <w:lang w:val="hr-HR"/>
      </w:rPr>
      <w:t>388/15-4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49CE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9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49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49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49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9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49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49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49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TIMCO - trgovina poljoprivrednim strojevima i rezervnim dijelovima, usluge i proizvodnja, d.o.o.</izvorni_sadrzaj>
    <derivirana_varijabla naziv="DomainObject.Predmet.ProtustrankaFormated_1">  TIMCO - trgovina poljoprivrednim strojevima i rezervnim dijelovima, usluge i proizvodnja, d.o.o.</derivirana_varijabla>
  </DomainObject.Predmet.ProtustrankaFormated>
  <DomainObject.Predmet.ProtustrankaFormatedOIB>
    <izvorni_sadrzaj>  TIMCO - trgovina poljoprivrednim strojevima i rezervnim dijelovima, usluge i proizvodnja, d.o.o., OIB 36173053525</izvorni_sadrzaj>
    <derivirana_varijabla naziv="DomainObject.Predmet.ProtustrankaFormatedOIB_1">  TIMCO - trgovina poljoprivrednim strojevima i rezervnim dijelovima, usluge i proizvodnja, d.o.o., OIB 36173053525</derivirana_varijabla>
  </DomainObject.Predmet.ProtustrankaFormatedOIB>
  <DomainObject.Predmet.ProtustrankaFormatedWithAdress>
    <izvorni_sadrzaj> TIMCO - trgovina poljoprivrednim strojevima i rezervnim dijelovima, usluge i proizvodnja, d.o.o., Varaždinska cesta 200/b, 48000 Koprivnica</izvorni_sadrzaj>
    <derivirana_varijabla naziv="DomainObject.Predmet.ProtustrankaFormatedWithAdress_1"> TIMCO - trgovina poljoprivrednim strojevima i rezervnim dijelovima, usluge i proizvodnja, d.o.o., Varaždinska cesta 200/b, 48000 Koprivnica</derivirana_varijabla>
  </DomainObject.Predmet.ProtustrankaFormatedWithAdress>
  <DomainObject.Predmet.ProtustrankaFormatedWithAdressOIB>
    <izvorni_sadrzaj> TIMCO - trgovina poljoprivrednim strojevima i rezervnim dijelovima, usluge i proizvodnja, d.o.o., OIB 36173053525, Varaždinska cesta 200/b, 48000 Koprivnica</izvorni_sadrzaj>
    <derivirana_varijabla naziv="DomainObject.Predmet.ProtustrankaFormatedWithAdressOIB_1"> TIMCO - trgovina poljoprivrednim strojevima i rezervnim dijelovima, usluge i proizvodnja, d.o.o., OIB 36173053525, Varaždinska cesta 200/b, 48000 Koprivnica</derivirana_varijabla>
  </DomainObject.Predmet.ProtustrankaFormatedWithAdressOIB>
  <DomainObject.Predmet.ProtustrankaWithAdress>
    <izvorni_sadrzaj>TIMCO - trgovina poljoprivrednim strojevima i rezervnim dijelovima, usluge i proizvodnja, d.o.o. Varaždinska cesta 200/b, 48000 Koprivnica</izvorni_sadrzaj>
    <derivirana_varijabla naziv="DomainObject.Predmet.ProtustrankaWithAdress_1">TIMCO - trgovina poljoprivrednim strojevima i rezervnim dijelovima, usluge i proizvodnja, d.o.o. Varaždinska cesta 200/b, 48000 Koprivnica</derivirana_varijabla>
  </DomainObject.Predmet.ProtustrankaWithAdress>
  <DomainObject.Predmet.ProtustrankaWithAdressOIB>
    <izvorni_sadrzaj>TIMCO - trgovina poljoprivrednim strojevima i rezervnim dijelovima, usluge i proizvodnja, d.o.o., OIB 36173053525, Varaždinska cesta 200/b, 48000 Koprivnica</izvorni_sadrzaj>
    <derivirana_varijabla naziv="DomainObject.Predmet.ProtustrankaWithAdressOIB_1">TIMCO - trgovina poljoprivrednim strojevima i rezervnim dijelovima, usluge i proizvodnja, d.o.o., OIB 36173053525, Varaždinska cesta 200/b, 48000 Koprivnica</derivirana_varijabla>
  </DomainObject.Predmet.ProtustrankaWithAdressOIB>
  <DomainObject.Predmet.ProtustrankaNazivFormated>
    <izvorni_sadrzaj>TIMCO - trgovina poljoprivrednim strojevima i rezervnim dijelovima, usluge i proizvodnja, d.o.o.</izvorni_sadrzaj>
    <derivirana_varijabla naziv="DomainObject.Predmet.ProtustrankaNazivFormated_1">TIMCO - trgovina poljoprivrednim strojevima i rezervnim dijelovima, usluge i proizvodnja, d.o.o.</derivirana_varijabla>
  </DomainObject.Predmet.ProtustrankaNazivFormated>
  <DomainObject.Predmet.ProtustrankaNazivFormatedOIB>
    <izvorni_sadrzaj>TIMCO - trgovina poljoprivrednim strojevima i rezervnim dijelovima, usluge i proizvodnja, d.o.o., OIB 36173053525</izvorni_sadrzaj>
    <derivirana_varijabla naziv="DomainObject.Predmet.ProtustrankaNazivFormatedOIB_1">TIMCO - trgovina poljoprivrednim strojevima i rezervnim dijelovima, usluge i proizvodnja, d.o.o., OIB 36173053525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172715.87</izvorni_sadrzaj>
    <derivirana_varijabla naziv="DomainObject.Predmet.TrenutnaVrijednost_1">172715.87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TIMCO - trgovina poljoprivrednim strojevima i rezervnim dijelovima, usluge i proizvodnja, d.o.o.</item>
    </izvorni_sadrzaj>
    <derivirana_varijabla naziv="DomainObject.Predmet.ProtuStrankaListFormated_1">
      <item>TIMCO - trgovina poljoprivrednim strojevima i rezervnim dijelovima, usluge i proizvodnja, d.o.o.</item>
    </derivirana_varijabla>
  </DomainObject.Predmet.ProtuStrankaListFormated>
  <DomainObject.Predmet.ProtuStrankaListFormatedOIB>
    <izvorni_sadrzaj>
      <item>TIMCO - trgovina poljoprivrednim strojevima i rezervnim dijelovima, usluge i proizvodnja, d.o.o., OIB 36173053525</item>
    </izvorni_sadrzaj>
    <derivirana_varijabla naziv="DomainObject.Predmet.ProtuStrankaListFormatedOIB_1">
      <item>TIMCO - trgovina poljoprivrednim strojevima i rezervnim dijelovima, usluge i proizvodnja, d.o.o., OIB 36173053525</item>
    </derivirana_varijabla>
  </DomainObject.Predmet.ProtuStrankaListFormatedOIB>
  <DomainObject.Predmet.ProtuStrankaListFormatedWithAdress>
    <izvorni_sadrzaj>
      <item>TIMCO - trgovina poljoprivrednim strojevima i rezervnim dijelovima, usluge i proizvodnja, d.o.o., Varaždinska cesta 200/b, 48000 Koprivnica</item>
    </izvorni_sadrzaj>
    <derivirana_varijabla naziv="DomainObject.Predmet.ProtuStrankaListFormatedWithAdress_1">
      <item>TIMCO - trgovina poljoprivrednim strojevima i rezervnim dijelovima, usluge i proizvodnja, d.o.o., Varaždinska cesta 200/b, 48000 Koprivnica</item>
    </derivirana_varijabla>
  </DomainObject.Predmet.ProtuStrankaListFormatedWithAdress>
  <DomainObject.Predmet.ProtuStrankaListFormatedWithAdressOIB>
    <izvorni_sadrzaj>
      <item>TIMCO - trgovina poljoprivrednim strojevima i rezervnim dijelovima, usluge i proizvodnja, d.o.o., OIB 36173053525, Varaždinska cesta 200/b, 48000 Koprivnica</item>
    </izvorni_sadrzaj>
    <derivirana_varijabla naziv="DomainObject.Predmet.ProtuStrankaListFormatedWithAdressOIB_1">
      <item>TIMCO - trgovina poljoprivrednim strojevima i rezervnim dijelovima, usluge i proizvodnja, d.o.o., OIB 36173053525, Varaždinska cesta 200/b, 48000 Koprivnica</item>
    </derivirana_varijabla>
  </DomainObject.Predmet.ProtuStrankaListFormatedWithAdressOIB>
  <DomainObject.Predmet.ProtuStrankaListNazivFormated>
    <izvorni_sadrzaj>
      <item>TIMCO - trgovina poljoprivrednim strojevima i rezervnim dijelovima, usluge i proizvodnja, d.o.o.</item>
    </izvorni_sadrzaj>
    <derivirana_varijabla naziv="DomainObject.Predmet.ProtuStrankaListNazivFormated_1">
      <item>TIMCO - trgovina poljoprivrednim strojevima i rezervnim dijelovima, usluge i proizvodnja, d.o.o.</item>
    </derivirana_varijabla>
  </DomainObject.Predmet.ProtuStrankaListNazivFormated>
  <DomainObject.Predmet.ProtuStrankaListNazivFormatedOIB>
    <izvorni_sadrzaj>
      <item>TIMCO - trgovina poljoprivrednim strojevima i rezervnim dijelovima, usluge i proizvodnja, d.o.o., OIB 36173053525</item>
    </izvorni_sadrzaj>
    <derivirana_varijabla naziv="DomainObject.Predmet.ProtuStrankaListNazivFormatedOIB_1">
      <item>TIMCO - trgovina poljoprivrednim strojevima i rezervnim dijelovima, usluge i proizvodnja, d.o.o., OIB 36173053525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TIMCO - trgovina poljoprivrednim strojevima i rezervnim dijelovima, usluge i proizvodnja, d.o.o.</izvorni_sadrzaj>
    <derivirana_varijabla naziv="DomainObject.Predmet.ProtustrankaIDrugi_1">TIMCO - trgovina poljoprivrednim strojevima i rezervnim dijelovima, usluge i proizvodnja,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TIMCO - trgovina poljoprivrednim strojevima i rezervnim dijelovima, usluge i proizvodnja, d.o.o., OIB 36173053525, Varaždinska cesta 200/b, 48000 Koprivnica</izvorni_sadrzaj>
    <derivirana_varijabla naziv="DomainObject.Predmet.ProtustrankaIDrugiAdressOIB_1">TIMCO - trgovina poljoprivrednim strojevima i rezervnim dijelovima, usluge i proizvodnja, d.o.o., OIB 36173053525, Varaždinska cesta 200/b,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TIMCO - trgovina poljoprivrednim strojevima i rezervnim dijelovima, usluge i proizvodnja, d.o.o.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TIMCO - trgovina poljoprivrednim strojevima i rezervnim dijelovima, usluge i proizvodnja, d.o.o.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TIMCO - trgovina poljoprivrednim strojevima i rezervnim dijelovima, usluge i proizvodnja, d.o.o., OIB 36173053525, Varaždinska cesta 200/b,48000 Koprivnica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TIMCO - trgovina poljoprivrednim strojevima i rezervnim dijelovima, usluge i proizvodnja, d.o.o., OIB 36173053525, Varaždinska cesta 200/b,48000 Koprivnica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36173053525</item>
      <item>, OIB null</item>
      <item>, OIB null</item>
    </izvorni_sadrzaj>
    <derivirana_varijabla naziv="DomainObject.Predmet.SudioniciListNazivOIB_1">
      <item>, OIB null</item>
      <item>, OIB 36173053525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43992-F94C-45E8-8D6A-8D598B703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398</properties:Words>
  <properties:Characters>2132</properties:Characters>
  <properties:Lines>57</properties:Lines>
  <properties:Paragraphs>17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2015-11-03T09:52:00Z</cp:lastPrinted>
  <dcterms:modified xmlns:xsi="http://www.w3.org/2001/XMLSchema-instance" xsi:type="dcterms:W3CDTF">2015-11-03T09:52:00Z</dcterms:modified>
  <cp:revision>30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