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84a2935" w14:paraId="84a2935" w:rsidRDefault="001A4844" w:rsidP="00593EBC" w:rsidR="00771086">
      <w:pPr>
        <w:jc w:val="right"/>
        <w15:collapsed w:val="false"/>
      </w:pPr>
      <w:r w:rsidRPr="001A4844">
        <w:t>Poslovni broj: 4. St-</w:t>
      </w:r>
      <w:r w:rsidR="00593EBC">
        <w:t>1233</w:t>
      </w:r>
      <w:r>
        <w:t>/2016-</w:t>
      </w:r>
      <w:r w:rsidR="005E16B2">
        <w:t>65</w:t>
      </w: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593EBC" w:rsidR="00771086">
      <w:pPr>
        <w:spacing w:after="100" w:before="240"/>
        <w:jc w:val="center"/>
        <w:rPr>
          <w:rFonts w:eastAsiaTheme="minorHAnsi"/>
          <w:lang w:eastAsia="en-US"/>
        </w:rPr>
      </w:pPr>
      <w:r w:rsidRPr="00A16878">
        <w:rPr>
          <w:rFonts w:eastAsiaTheme="minorHAnsi"/>
          <w:lang w:eastAsia="en-US"/>
        </w:rPr>
        <w:t>R J E Š E N J E</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593EBC" w:rsidRPr="004B6E09">
        <w:t xml:space="preserve">AGROBRAČ d.o.o. u stečaju, </w:t>
      </w:r>
      <w:proofErr w:type="spellStart"/>
      <w:r w:rsidR="00593EBC" w:rsidRPr="004B6E09">
        <w:t>Nerežišća</w:t>
      </w:r>
      <w:proofErr w:type="spellEnd"/>
      <w:r w:rsidR="00593EBC" w:rsidRPr="004B6E09">
        <w:t xml:space="preserve"> </w:t>
      </w:r>
      <w:proofErr w:type="spellStart"/>
      <w:r w:rsidR="00593EBC" w:rsidRPr="004B6E09">
        <w:t>bb</w:t>
      </w:r>
      <w:proofErr w:type="spellEnd"/>
      <w:r w:rsidR="00593EBC" w:rsidRPr="004B6E09">
        <w:t xml:space="preserve">, </w:t>
      </w:r>
      <w:proofErr w:type="spellStart"/>
      <w:r w:rsidR="00593EBC" w:rsidRPr="004B6E09">
        <w:t>Nerežišća</w:t>
      </w:r>
      <w:proofErr w:type="spellEnd"/>
      <w:r w:rsidR="00593EBC" w:rsidRPr="004B6E09">
        <w:t>, OIB: 28737705590</w:t>
      </w:r>
      <w:r w:rsidRPr="0062137D">
        <w:rPr>
          <w:bCs/>
        </w:rPr>
        <w:t>,</w:t>
      </w:r>
      <w:r>
        <w:t xml:space="preserve"> </w:t>
      </w:r>
      <w:r w:rsidR="00593EBC">
        <w:t>21. ožujka</w:t>
      </w:r>
      <w:r w:rsidR="001A4844">
        <w:t xml:space="preserve"> 2018.</w:t>
      </w:r>
    </w:p>
    <w:p w:rsidRDefault="008E48EA" w:rsidP="008E48EA" w:rsidR="008E48EA" w:rsidRPr="00037EED">
      <w:pPr>
        <w:spacing w:after="160" w:before="200"/>
        <w:jc w:val="center"/>
      </w:pPr>
      <w:r w:rsidRPr="00037EED">
        <w:t xml:space="preserve">r i j e š i o  j e </w:t>
      </w:r>
    </w:p>
    <w:p w:rsidRDefault="008E48EA" w:rsidP="00593EBC" w:rsidR="00771086">
      <w:pPr>
        <w:pStyle w:val="Tijeloteksta2"/>
        <w:spacing w:beforeLines="40" w:before="96"/>
        <w:ind w:firstLine="708"/>
      </w:pPr>
      <w:r>
        <w:t xml:space="preserve"> I. </w:t>
      </w:r>
      <w:r w:rsidRPr="00037EED">
        <w:t>Saziva se skupština vjerovnika za dan</w:t>
      </w:r>
      <w:r>
        <w:t xml:space="preserve"> </w:t>
      </w:r>
      <w:r w:rsidR="00593EBC">
        <w:t>19. travnja</w:t>
      </w:r>
      <w:r w:rsidRPr="00E55635">
        <w:t xml:space="preserve"> </w:t>
      </w:r>
      <w:r>
        <w:t>2018</w:t>
      </w:r>
      <w:r w:rsidRPr="00E55635">
        <w:rPr>
          <w:bCs/>
        </w:rPr>
        <w:t xml:space="preserve">. u </w:t>
      </w:r>
      <w:r w:rsidR="00593EBC">
        <w:rPr>
          <w:bCs/>
        </w:rPr>
        <w:t>11:45</w:t>
      </w:r>
      <w:r w:rsidRPr="00E55635">
        <w:rPr>
          <w:bCs/>
        </w:rPr>
        <w:t xml:space="preserve"> sati,</w:t>
      </w:r>
      <w:r>
        <w:rPr>
          <w:bCs/>
        </w:rPr>
        <w:t xml:space="preserve"> </w:t>
      </w:r>
      <w:r>
        <w:t xml:space="preserve">u </w:t>
      </w:r>
      <w:r w:rsidR="001A4844">
        <w:t>kabinet</w:t>
      </w:r>
      <w:r>
        <w:t xml:space="preserve"> br. </w:t>
      </w:r>
      <w:r w:rsidR="001A4844">
        <w:t>116/I</w:t>
      </w:r>
      <w:r>
        <w:t xml:space="preserve">, Trgovačkog suda u Splitu, </w:t>
      </w:r>
      <w:proofErr w:type="spellStart"/>
      <w:r>
        <w:t>Sukoišanska</w:t>
      </w:r>
      <w:proofErr w:type="spellEnd"/>
      <w:r>
        <w:t xml:space="preserve"> 6.</w:t>
      </w:r>
    </w:p>
    <w:p w:rsidRDefault="008E48EA" w:rsidP="00593EBC" w:rsidR="00771086" w:rsidRPr="00037EED">
      <w:pPr>
        <w:spacing w:after="200" w:before="200"/>
        <w:jc w:val="center"/>
      </w:pPr>
      <w:r>
        <w:t>DNEVNI RED:</w:t>
      </w:r>
    </w:p>
    <w:p w:rsidRDefault="008E48EA" w:rsidP="00771086" w:rsidR="008E48EA">
      <w:pPr>
        <w:spacing w:lineRule="auto" w:line="276" w:beforeLines="40" w:before="96"/>
        <w:ind w:firstLine="708"/>
        <w:jc w:val="both"/>
      </w:pPr>
      <w:r>
        <w:t xml:space="preserve">1. </w:t>
      </w:r>
      <w:r w:rsidR="00593EBC">
        <w:t>I</w:t>
      </w:r>
      <w:r>
        <w:t>zviješć</w:t>
      </w:r>
      <w:r w:rsidR="00593EBC">
        <w:t>e</w:t>
      </w:r>
      <w:r>
        <w:t xml:space="preserve"> o tijeku stečajnog postupka i stanju stečajne mase</w:t>
      </w:r>
    </w:p>
    <w:p w:rsidRDefault="008E48EA" w:rsidP="00771086" w:rsidR="00771086">
      <w:pPr>
        <w:spacing w:lineRule="auto" w:line="276" w:beforeLines="40" w:before="96"/>
        <w:ind w:firstLine="708"/>
        <w:jc w:val="both"/>
      </w:pPr>
      <w:r>
        <w:t xml:space="preserve">2. Donošenje odluke o </w:t>
      </w:r>
      <w:r w:rsidR="00593EBC">
        <w:t xml:space="preserve">načinu prodaje imovine stečajnog dužnika </w:t>
      </w:r>
    </w:p>
    <w:p w:rsidRDefault="00593EBC" w:rsidP="008E48EA" w:rsidR="008E48EA">
      <w:pPr>
        <w:spacing w:beforeLines="40" w:before="96"/>
        <w:ind w:firstLine="708"/>
        <w:jc w:val="both"/>
      </w:pPr>
      <w:r>
        <w:t>3</w:t>
      </w:r>
      <w:r w:rsidR="008E48EA">
        <w:t>. Razno</w:t>
      </w:r>
    </w:p>
    <w:p w:rsidRDefault="008E48EA" w:rsidP="00593EBC" w:rsidR="00771086">
      <w:pPr>
        <w:spacing w:before="200"/>
        <w:ind w:firstLine="709"/>
        <w:jc w:val="both"/>
      </w:pPr>
      <w:r>
        <w:t>II. Na skupštinu se pozivaju stečajni upravitelj i svi vjerovnici stečajnog dužnika.</w:t>
      </w:r>
      <w:r w:rsidRPr="00D062CF">
        <w:t xml:space="preserve"> </w:t>
      </w:r>
    </w:p>
    <w:p w:rsidRDefault="008E48EA" w:rsidP="00593EBC" w:rsidR="00771086">
      <w:pPr>
        <w:spacing w:after="120" w:before="160"/>
        <w:jc w:val="center"/>
      </w:pPr>
      <w:r>
        <w:t>Obrazloženje</w:t>
      </w:r>
    </w:p>
    <w:p w:rsidRDefault="008E48EA" w:rsidP="008E48EA" w:rsidR="00B97C8E">
      <w:pPr>
        <w:spacing w:after="100"/>
        <w:jc w:val="both"/>
      </w:pPr>
      <w:r>
        <w:tab/>
        <w:t xml:space="preserve">U stečajnom postupku koji se kod ovoga suda vodi </w:t>
      </w:r>
      <w:r w:rsidRPr="00B12AE6">
        <w:t xml:space="preserve">nad dužnikom </w:t>
      </w:r>
      <w:r w:rsidR="00593EBC" w:rsidRPr="004B6E09">
        <w:t xml:space="preserve">AGROBRAČ d.o.o. u stečaju, </w:t>
      </w:r>
      <w:proofErr w:type="spellStart"/>
      <w:r w:rsidR="00593EBC" w:rsidRPr="004B6E09">
        <w:t>Nerežišća</w:t>
      </w:r>
      <w:proofErr w:type="spellEnd"/>
      <w:r w:rsidR="00593EBC" w:rsidRPr="004B6E09">
        <w:t xml:space="preserve"> </w:t>
      </w:r>
      <w:proofErr w:type="spellStart"/>
      <w:r w:rsidR="00593EBC" w:rsidRPr="004B6E09">
        <w:t>bb</w:t>
      </w:r>
      <w:proofErr w:type="spellEnd"/>
      <w:r w:rsidR="00593EBC" w:rsidRPr="004B6E09">
        <w:t xml:space="preserve">, </w:t>
      </w:r>
      <w:proofErr w:type="spellStart"/>
      <w:r w:rsidR="00593EBC" w:rsidRPr="004B6E09">
        <w:t>Nerežišća</w:t>
      </w:r>
      <w:proofErr w:type="spellEnd"/>
      <w:r w:rsidR="00593EBC" w:rsidRPr="004B6E09">
        <w:t>, OIB: 28737705590</w:t>
      </w:r>
      <w:r>
        <w:t xml:space="preserve"> stečajni upravitelj </w:t>
      </w:r>
      <w:r w:rsidR="00DD3186">
        <w:t>Zdravko Tešić</w:t>
      </w:r>
      <w:r>
        <w:t xml:space="preserve"> predložio je sudu sazivanje skupštine vjerovnika sa dnevnim redom navedenim pod točkom I. izreke ovog rješenja.</w:t>
      </w:r>
    </w:p>
    <w:p w:rsidRDefault="008E48EA" w:rsidP="008E48EA" w:rsidR="00B97C8E" w:rsidRPr="00B97C8E">
      <w:pPr>
        <w:spacing w:before="100"/>
        <w:jc w:val="both"/>
      </w:pPr>
      <w:r>
        <w:tab/>
      </w:r>
      <w:r w:rsidRPr="00B97C8E">
        <w:t xml:space="preserve">Slijedom navedenog, a temeljem odredbe </w:t>
      </w:r>
      <w:r w:rsidR="00B97C8E" w:rsidRPr="00B97C8E">
        <w:t>članka 104. Stečajnog zakona (</w:t>
      </w:r>
      <w:r w:rsidR="00B97C8E">
        <w:t>"Narodne novine" broj</w:t>
      </w:r>
      <w:r w:rsidR="00B97C8E" w:rsidRPr="00B97C8E">
        <w:t xml:space="preserve"> 71/2015, 104/17, dalje u tekstu: SZ) skupštinu vjerovnika saziva sud, na obrazloženi prijedlog stečajnog upravitelja</w:t>
      </w:r>
    </w:p>
    <w:p w:rsidRDefault="00B97C8E" w:rsidP="00284320" w:rsidR="00B97C8E"/>
    <w:p w:rsidRDefault="001A4844" w:rsidP="005E16B2" w:rsidR="001A4844">
      <w:pPr>
        <w:ind w:firstLine="708" w:left="708"/>
        <w:jc w:val="center"/>
      </w:pPr>
      <w:r>
        <w:t xml:space="preserve">U Splitu </w:t>
      </w:r>
      <w:r w:rsidR="00593EBC">
        <w:t>21. ožujka</w:t>
      </w:r>
      <w:r>
        <w:t xml:space="preserve"> 2018. </w:t>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C3619B" w:rsidR="001A4844" w:rsidRPr="001A4844">
            <w:pPr>
              <w:jc w:val="center"/>
              <w:rPr>
                <w:bCs/>
                <w:sz w:val="24"/>
              </w:rPr>
            </w:pPr>
            <w:r w:rsidRPr="001A4844">
              <w:rPr>
                <w:bCs/>
                <w:sz w:val="24"/>
              </w:rPr>
              <w:t>Sudac</w:t>
            </w:r>
          </w:p>
          <w:p w:rsidRDefault="001A4844" w:rsidP="00C3619B" w:rsidR="001A4844" w:rsidRPr="001A4844">
            <w:pPr>
              <w:jc w:val="center"/>
              <w:rPr>
                <w:bCs/>
                <w:sz w:val="24"/>
              </w:rPr>
            </w:pPr>
          </w:p>
          <w:p w:rsidRDefault="001A4844" w:rsidP="00C3619B" w:rsidR="001A4844" w:rsidRPr="001A4844">
            <w:pPr>
              <w:jc w:val="center"/>
              <w:rPr>
                <w:bCs/>
                <w:sz w:val="24"/>
              </w:rPr>
            </w:pPr>
          </w:p>
        </w:tc>
      </w:tr>
      <w:tr w:rsidTr="00C3619B" w:rsidR="001A4844">
        <w:trPr>
          <w:trHeight w:val="816"/>
        </w:trPr>
        <w:tc>
          <w:tcPr>
            <w:tcW w:type="dxa" w:w="4227"/>
          </w:tcPr>
          <w:p w:rsidRDefault="006B1181" w:rsidP="001A4844" w:rsidR="001A4844">
            <w:pPr>
              <w:jc w:val="center"/>
              <w:rPr>
                <w:bCs/>
                <w:sz w:val="24"/>
              </w:rPr>
            </w:pPr>
            <w:r>
              <w:rPr>
                <w:bCs/>
                <w:sz w:val="24"/>
              </w:rPr>
              <w:t>Katarina Mikulić,v.r.</w:t>
            </w:r>
          </w:p>
          <w:p w:rsidRDefault="006B1181" w:rsidP="0071700F" w:rsidR="006B1181">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6B1181" w:rsidP="006B1181" w:rsidR="006B1181" w:rsidRPr="0085560D">
            <w:pPr>
              <w:pStyle w:val="Bezproreda"/>
              <w:jc w:val="center"/>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6B1181" w:rsidP="001A4844" w:rsidR="006B1181" w:rsidRPr="001A4844">
            <w:pPr>
              <w:jc w:val="center"/>
              <w:rPr>
                <w:bCs/>
                <w:sz w:val="24"/>
              </w:rPr>
            </w:pPr>
          </w:p>
        </w:tc>
      </w:tr>
    </w:tbl>
    <w:p w:rsidRDefault="008E48EA" w:rsidP="008E48EA"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53B3E" w:rsidR="00853B3E"/>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181"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2</w:t>
        </w:r>
        <w:r w:rsidR="008E48EA">
          <w:fldChar w:fldCharType="end"/>
        </w:r>
        <w:r w:rsidR="001A4844">
          <w:tab/>
        </w:r>
        <w:r w:rsidR="001A4844">
          <w:tab/>
        </w:r>
      </w:sdtContent>
    </w:sdt>
    <w:r w:rsidR="008E48EA">
      <w:t>Poslovni broj:</w:t>
    </w:r>
    <w:r w:rsidR="001A4844">
      <w:t>4. St-1485/2016-44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181"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20"/>
    <w:rsid w:val="002C285B"/>
    <w:rsid w:val="0034271F"/>
    <w:rsid w:val="003C2F22"/>
    <w:rsid w:val="00417EA6"/>
    <w:rsid w:val="00593EBC"/>
    <w:rsid w:val="005E16B2"/>
    <w:rsid w:val="006B1181"/>
    <w:rsid w:val="0071519E"/>
    <w:rsid w:val="00771086"/>
    <w:rsid w:val="007878E3"/>
    <w:rsid w:val="007F7A84"/>
    <w:rsid w:val="00814EDB"/>
    <w:rsid w:val="00815142"/>
    <w:rsid w:val="00853B3E"/>
    <w:rsid w:val="008E48EA"/>
    <w:rsid w:val="00981D37"/>
    <w:rsid w:val="00A51DE9"/>
    <w:rsid w:val="00B34064"/>
    <w:rsid w:val="00B7506F"/>
    <w:rsid w:val="00B97C8E"/>
    <w:rsid w:val="00D778AF"/>
    <w:rsid w:val="00D8632A"/>
    <w:rsid w:val="00DD0D50"/>
    <w:rsid w:val="00DD3186"/>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6B1181"/>
    <w:rPr>
      <w:color w:val="808080"/>
      <w:bdr w:space="0" w:sz="0" w:color="auto" w:val="none"/>
      <w:shd w:fill="auto" w:color="auto" w:val="clear"/>
    </w:rPr>
  </w:style>
  <w:style w:customStyle="true" w:styleId="eSPISCCParagraphDefaultFont" w:type="character">
    <w:name w:val="eSPIS_CC_Paragraph Default Font"/>
    <w:basedOn w:val="Zadanifontodlomka"/>
    <w:rsid w:val="006B11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1181"/>
    <w:rPr>
      <w:bdr w:space="0" w:sz="0" w:color="auto" w:val="none"/>
      <w:shd w:fill="FFFFCC" w:color="auto" w:val="clear"/>
      <w:lang w:val="hr-HR"/>
    </w:rPr>
  </w:style>
  <w:style w:customStyle="true" w:styleId="PozadinaSvijetloCrvena" w:type="character">
    <w:name w:val="Pozadina_SvijetloCrvena"/>
    <w:basedOn w:val="eSPISCCParagraphDefaultFont"/>
    <w:rsid w:val="006B11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11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6B1181"/>
    <w:rPr>
      <w:color w:val="808080"/>
      <w:bdr w:color="auto" w:space="0" w:sz="0" w:val="none"/>
      <w:shd w:color="auto" w:fill="auto" w:val="clear"/>
    </w:rPr>
  </w:style>
  <w:style w:customStyle="1" w:styleId="eSPISCCParagraphDefaultFont" w:type="character">
    <w:name w:val="eSPIS_CC_Paragraph Default Font"/>
    <w:basedOn w:val="Zadanifontodlomka"/>
    <w:rsid w:val="006B11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1181"/>
    <w:rPr>
      <w:bdr w:color="auto" w:space="0" w:sz="0" w:val="none"/>
      <w:shd w:color="auto" w:fill="FFFFCC" w:val="clear"/>
      <w:lang w:val="hr-HR"/>
    </w:rPr>
  </w:style>
  <w:style w:customStyle="1" w:styleId="PozadinaSvijetloCrvena" w:type="character">
    <w:name w:val="Pozadina_SvijetloCrvena"/>
    <w:basedOn w:val="eSPISCCParagraphDefaultFont"/>
    <w:rsid w:val="006B11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11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St-1233/2016</izvorni_sadrzaj>
    <derivirana_varijabla naziv="DomainObject.Predmet.OznakaBroj_1">St-1233/2016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poslan preslik dijela spisa radi odlučivanja o žalbi stečajnog upravitelja na rješenje o utvrđenim tražbinama</izvorni_sadrzaj>
    <derivirana_varijabla naziv="DomainObject.Predmet.PrimjedbaSuca_1">Čl. 444. st. 2. SZ, poslan preslik dijela spisa radi odlučivanja o žalbi stečajnog upravitelja na rješenje o utvrđenim tražbinama</derivirana_varijabla>
  </DomainObject.Predmet.PrimjedbaSuca>
  <DomainObject.Predmet.ProtustrankaFormated>
    <izvorni_sadrzaj>  AGROBRAČ d.o.o. za proizvodnju, preradu i trgovinu u stečaju</izvorni_sadrzaj>
    <derivirana_varijabla naziv="DomainObject.Predmet.ProtustrankaFormated_1">  AGROBRAČ d.o.o. za proizvodnju, preradu i trgovinu u stečaju</derivirana_varijabla>
  </DomainObject.Predmet.ProtustrankaFormated>
  <DomainObject.Predmet.ProtustrankaFormatedOIB>
    <izvorni_sadrzaj>  AGROBRAČ d.o.o. za proizvodnju, preradu i trgovinu u stečaju, OIB 28737705590</izvorni_sadrzaj>
    <derivirana_varijabla naziv="DomainObject.Predmet.ProtustrankaFormatedOIB_1">  AGROBRAČ d.o.o. za proizvodnju, preradu i trgovinu u stečaju, OIB 28737705590</derivirana_varijabla>
  </DomainObject.Predmet.ProtustrankaFormatedOIB>
  <DomainObject.Predmet.ProtustrankaFormatedWithAdress>
    <izvorni_sadrzaj> AGROBRAČ d.o.o. za proizvodnju, preradu i trgovinu u stečaju, Nerežišća/bb, 21400 Nerežišća</izvorni_sadrzaj>
    <derivirana_varijabla naziv="DomainObject.Predmet.ProtustrankaFormatedWithAdress_1"> AGROBRAČ d.o.o. za proizvodnju, preradu i trgovinu u stečaju, Nerežišća/bb, 21400 Nerežišća</derivirana_varijabla>
  </DomainObject.Predmet.ProtustrankaFormatedWithAdress>
  <DomainObject.Predmet.ProtustrankaFormatedWithAdressOIB>
    <izvorni_sadrzaj> AGROBRAČ d.o.o. za proizvodnju, preradu i trgovinu u stečaju, OIB 28737705590, Nerežišća/bb, 21400 Nerežišća</izvorni_sadrzaj>
    <derivirana_varijabla naziv="DomainObject.Predmet.ProtustrankaFormatedWithAdressOIB_1"> AGROBRAČ d.o.o. za proizvodnju, preradu i trgovinu u stečaju, OIB 28737705590, Nerežišća/bb, 21400 Nerežišća</derivirana_varijabla>
  </DomainObject.Predmet.ProtustrankaFormatedWithAdressOIB>
  <DomainObject.Predmet.ProtustrankaWithAdress>
    <izvorni_sadrzaj>AGROBRAČ d.o.o. za proizvodnju, preradu i trgovinu u stečaju Nerežišća/bb, 21400 Nerežišća</izvorni_sadrzaj>
    <derivirana_varijabla naziv="DomainObject.Predmet.ProtustrankaWithAdress_1">AGROBRAČ d.o.o. za proizvodnju, preradu i trgovinu u stečaju Nerežišća/bb, 21400 Nerežišća</derivirana_varijabla>
  </DomainObject.Predmet.ProtustrankaWithAdress>
  <DomainObject.Predmet.ProtustrankaWithAdressOIB>
    <izvorni_sadrzaj>AGROBRAČ d.o.o. za proizvodnju, preradu i trgovinu u stečaju, OIB 28737705590, Nerežišća/bb, 21400 Nerežišća</izvorni_sadrzaj>
    <derivirana_varijabla naziv="DomainObject.Predmet.ProtustrankaWithAdressOIB_1">AGROBRAČ d.o.o. za proizvodnju, preradu i trgovinu u stečaju, OIB 28737705590, Nerežišća/bb, 21400 Nerežišća</derivirana_varijabla>
  </DomainObject.Predmet.ProtustrankaWithAdressOIB>
  <DomainObject.Predmet.ProtustrankaNazivFormated>
    <izvorni_sadrzaj>AGROBRAČ d.o.o. za proizvodnju, preradu i trgovinu u stečaju</izvorni_sadrzaj>
    <derivirana_varijabla naziv="DomainObject.Predmet.ProtustrankaNazivFormated_1">AGROBRAČ d.o.o. za proizvodnju, preradu i trgovinu u stečaju</derivirana_varijabla>
  </DomainObject.Predmet.ProtustrankaNazivFormated>
  <DomainObject.Predmet.ProtustrankaNazivFormatedOIB>
    <izvorni_sadrzaj>AGROBRAČ d.o.o. za proizvodnju, preradu i trgovinu u stečaju, OIB 28737705590</izvorni_sadrzaj>
    <derivirana_varijabla naziv="DomainObject.Predmet.ProtustrankaNazivFormatedOIB_1">AGROBRAČ d.o.o. za proizvodnju, preradu i trgovinu u stečaju, OIB 28737705590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OD Ilić, Orehovac &amp; Partneri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izvorni_sadrzaj>
    <derivirana_varijabla naziv="DomainObject.Predmet.StrankaFormated_1">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OD Ilić, Orehovac &amp; Partneri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derivirana_varijabla>
  </DomainObject.Predmet.StrankaFormated>
  <DomainObject.Predmet.StrankaFormatedOIB>
    <izvorni_sadrzaj>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OD Ilić, Orehovac &amp; Partneri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izvorni_sadrzaj>
    <derivirana_varijabla naziv="DomainObject.Predmet.StrankaFormatedOIB_1">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OD Ilić, Orehovac &amp; Partneri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derivirana_varijabla>
  </DomainObject.Predmet.StrankaFormatedOIB>
  <DomainObject.Predmet.StrankaFormatedWithAdress>
    <izvorni_sadrzaj>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OD Ilić, Orehovac &amp; Partneri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izvorni_sadrzaj>
    <derivirana_varijabla naziv="DomainObject.Predmet.StrankaFormatedWithAdress_1">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OD Ilić, Orehovac &amp; Partneri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derivirana_varijabla>
  </DomainObject.Predmet.StrankaFormatedWithAdress>
  <DomainObject.Predmet.StrankaFormatedWithAdressOIB>
    <izvorni_sadrzaj>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OD Ilić, Orehovac &amp; Partneri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izvorni_sadrzaj>
    <derivirana_varijabla naziv="DomainObject.Predmet.StrankaFormatedWithAdressOIB_1">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OD Ilić, Orehovac &amp; Partneri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derivirana_varijabla>
  </DomainObject.Predmet.StrankaFormatedWithAdressOIB>
  <DomainObject.Predmet.StrankaWithAdress>
    <izvorni_sadrzaj>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izvorni_sadrzaj>
    <derivirana_varijabla naziv="DomainObject.Predmet.StrankaWithAdress_1">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derivirana_varijabla>
  </DomainObject.Predmet.StrankaWithAdress>
  <DomainObject.Predmet.StrankaWithAdressOIB>
    <izvorni_sadrzaj>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izvorni_sadrzaj>
    <derivirana_varijabla naziv="DomainObject.Predmet.StrankaWithAdressOIB_1">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derivirana_varijabla>
  </DomainObject.Predmet.StrankaWithAdressOIB>
  <DomainObject.Predmet.StrankaNazivFormated>
    <izvorni_sadrzaj>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izvorni_sadrzaj>
    <derivirana_varijabla naziv="DomainObject.Predmet.StrankaNazivFormated_1">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derivirana_varijabla>
  </DomainObject.Predmet.StrankaNazivFormated>
  <DomainObject.Predmet.StrankaNazivFormatedOIB>
    <izvorni_sadrzaj>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izvorni_sadrzaj>
    <derivirana_varijabla naziv="DomainObject.Predmet.StrankaNazivFormatedOIB_1">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25097701.84</izvorni_sadrzaj>
    <derivirana_varijabla naziv="DomainObject.Predmet.TrenutnaVrijednost_1">25097701.84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OD Ilić, Orehovac &amp; Partneri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Formated_1">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OD Ilić, Orehovac &amp; Partneri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Formated>
  <DomainObject.Predmet.StrankaList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OD Ilić, Orehovac &amp; Partneri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OD Ilić, Orehovac &amp; Partneri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FormatedOIB>
  <DomainObject.Predmet.StrankaListFormatedWithAdress>
    <izvorni_sadrzaj>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OD Ilić, Orehovac &amp; Partneri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izvorni_sadrzaj>
    <derivirana_varijabla naziv="DomainObject.Predmet.StrankaListFormatedWithAdress_1">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OD Ilić, Orehovac &amp; Partneri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derivirana_varijabla>
  </DomainObject.Predmet.StrankaListFormatedWithAdress>
  <DomainObject.Predmet.StrankaListFormatedWithAdressOIB>
    <izvorni_sadrzaj>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OD Ilić, Orehovac &amp; Partneri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izvorni_sadrzaj>
    <derivirana_varijabla naziv="DomainObject.Predmet.StrankaListFormatedWithAdressOIB_1">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OD Ilić, Orehovac &amp; Partneri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derivirana_varijabla>
  </DomainObject.Predmet.StrankaListFormatedWithAdressOIB>
  <DomainObject.Predmet.StrankaListNazivFormated>
    <izvorni_sadrzaj>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NazivFormated_1">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NazivFormated>
  <DomainObject.Predmet.StrankaListNaziv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Naziv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NazivFormatedOIB>
  <DomainObject.Predmet.ProtuStrankaListFormated>
    <izvorni_sadrzaj>
      <item>AGROBRAČ d.o.o. za proizvodnju, preradu i trgovinu u stečaju</item>
    </izvorni_sadrzaj>
    <derivirana_varijabla naziv="DomainObject.Predmet.ProtuStrankaListFormated_1">
      <item>AGROBRAČ d.o.o. za proizvodnju, preradu i trgovinu u stečaju</item>
    </derivirana_varijabla>
  </DomainObject.Predmet.ProtuStrankaListFormated>
  <DomainObject.Predmet.ProtuStrankaListFormatedOIB>
    <izvorni_sadrzaj>
      <item>AGROBRAČ d.o.o. za proizvodnju, preradu i trgovinu u stečaju, OIB 28737705590</item>
    </izvorni_sadrzaj>
    <derivirana_varijabla naziv="DomainObject.Predmet.ProtuStrankaListFormatedOIB_1">
      <item>AGROBRAČ d.o.o. za proizvodnju, preradu i trgovinu u stečaju, OIB 28737705590</item>
    </derivirana_varijabla>
  </DomainObject.Predmet.ProtuStrankaListFormatedOIB>
  <DomainObject.Predmet.ProtuStrankaListFormatedWithAdress>
    <izvorni_sadrzaj>
      <item>AGROBRAČ d.o.o. za proizvodnju, preradu i trgovinu u stečaju, Nerežišća/bb, 21400 Nerežišća</item>
    </izvorni_sadrzaj>
    <derivirana_varijabla naziv="DomainObject.Predmet.ProtuStrankaListFormatedWithAdress_1">
      <item>AGROBRAČ d.o.o. za proizvodnju, preradu i trgovinu u stečaju, Nerežišća/bb, 21400 Nerežišća</item>
    </derivirana_varijabla>
  </DomainObject.Predmet.ProtuStrankaListFormatedWithAdress>
  <DomainObject.Predmet.ProtuStrankaListFormatedWithAdressOIB>
    <izvorni_sadrzaj>
      <item>AGROBRAČ d.o.o. za proizvodnju, preradu i trgovinu u stečaju, OIB 28737705590, Nerežišća/bb, 21400 Nerežišća</item>
    </izvorni_sadrzaj>
    <derivirana_varijabla naziv="DomainObject.Predmet.ProtuStrankaListFormatedWithAdressOIB_1">
      <item>AGROBRAČ d.o.o. za proizvodnju, preradu i trgovinu u stečaju, OIB 28737705590, Nerežišća/bb, 21400 Nerežišća</item>
    </derivirana_varijabla>
  </DomainObject.Predmet.ProtuStrankaListFormatedWithAdressOIB>
  <DomainObject.Predmet.ProtuStrankaListNazivFormated>
    <izvorni_sadrzaj>
      <item>AGROBRAČ d.o.o. za proizvodnju, preradu i trgovinu u stečaju</item>
    </izvorni_sadrzaj>
    <derivirana_varijabla naziv="DomainObject.Predmet.ProtuStrankaListNazivFormated_1">
      <item>AGROBRAČ d.o.o. za proizvodnju, preradu i trgovinu u stečaju</item>
    </derivirana_varijabla>
  </DomainObject.Predmet.ProtuStrankaListNazivFormated>
  <DomainObject.Predmet.ProtuStrankaListNazivFormatedOIB>
    <izvorni_sadrzaj>
      <item>AGROBRAČ d.o.o. za proizvodnju, preradu i trgovinu u stečaju, OIB 28737705590</item>
    </izvorni_sadrzaj>
    <derivirana_varijabla naziv="DomainObject.Predmet.ProtuStrankaListNazivFormatedOIB_1">
      <item>AGROBRAČ d.o.o. za proizvodnju, preradu i trgovinu u stečaju, OIB 28737705590</item>
    </derivirana_varijabla>
  </DomainObject.Predmet.ProtuStrankaListNazivFormatedOIB>
  <DomainObject.Predmet.OstaliListFormated>
    <izvorni_sadrzaj>
      <item>Jerislav Peša</item>
      <item>Vedrana Škaro</item>
      <item>Županijsko državno odvjetništvo u Splitu punomoćnik sudionika u postupku Ministarstvo financija RH</item>
      <item>OD Ilić, Orehovac &amp; Partneri d.o.o. punomoćnik sudionika u postupku NLB Interfinanz AG in Liquidation</item>
      <item>Frane Matulić</item>
      <item>Hrvoje Ćutuk punomoćnik sudionika u postupku MICHIELI-TOMIĆ, društvo s ograničenom odgovornošću za trgovinu i usluge</item>
    </izvorni_sadrzaj>
    <derivirana_varijabla naziv="DomainObject.Predmet.OstaliListFormated_1">
      <item>Jerislav Peša</item>
      <item>Vedrana Škaro</item>
      <item>Županijsko državno odvjetništvo u Splitu punomoćnik sudionika u postupku Ministarstvo financija RH</item>
      <item>OD Ilić, Orehovac &amp; Partneri d.o.o. punomoćnik sudionika u postupku NLB Interfinanz AG in Liquidation</item>
      <item>Frane Matulić</item>
      <item>Hrvoje Ćutuk punomoćnik sudionika u postupku MICHIELI-TOMIĆ, društvo s ograničenom odgovornošću za trgovinu i usluge</item>
    </derivirana_varijabla>
  </DomainObject.Predmet.OstaliListFormated>
  <DomainObject.Predmet.OstaliListFormatedOIB>
    <izvorni_sadrzaj>
      <item>Jerislav Peša, OIB 63735833083</item>
      <item>Vedrana Škaro, OIB 54847336778</item>
      <item>Županijsko državno odvjetništvo u Splitu punomoćnik sudionika u postupku Ministarstvo financija RH</item>
      <item>OD Ilić, Orehovac &amp; Partneri d.o.o. punomoćnik sudionika u postupku NLB Interfinanz AG in Liquidation</item>
      <item>Frane Matulić, OIB 55005678152</item>
      <item>Hrvoje Ćutuk punomoćnik sudionika u postupku MICHIELI-TOMIĆ, društvo s ograničenom odgovornošću za trgovinu i usluge</item>
    </izvorni_sadrzaj>
    <derivirana_varijabla naziv="DomainObject.Predmet.OstaliListFormatedOIB_1">
      <item>Jerislav Peša, OIB 63735833083</item>
      <item>Vedrana Škaro, OIB 54847336778</item>
      <item>Županijsko državno odvjetništvo u Splitu punomoćnik sudionika u postupku Ministarstvo financija RH</item>
      <item>OD Ilić, Orehovac &amp; Partneri d.o.o. punomoćnik sudionika u postupku NLB Interfinanz AG in Liquidation</item>
      <item>Frane Matulić, OIB 55005678152</item>
      <item>Hrvoje Ćutuk punomoćnik sudionika u postupku MICHIELI-TOMIĆ, društvo s ograničenom odgovornošću za trgovinu i usluge</item>
    </derivirana_varijabla>
  </DomainObject.Predmet.OstaliListFormatedOIB>
  <DomainObject.Predmet.OstaliListFormatedWithAdress>
    <izvorni_sadrzaj>
      <item>Jerislav Peša, Ratac 2, 21400 Supetar</item>
      <item>Vedrana Škaro, Ulica Frana Kršinića 2 A, 10000 Zagreb</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Frane Matulić, MOLO LOZNA I 18, 21410 Postira</item>
      <item>Hrvoje Ćutuk, Gundulićeva 24/I, 21000 Split punomoćnik sudionika u postupku MICHIELI-TOMIĆ, društvo s ograničenom odgovornošću za trgovinu i usluge</item>
    </izvorni_sadrzaj>
    <derivirana_varijabla naziv="DomainObject.Predmet.OstaliListFormatedWithAdress_1">
      <item>Jerislav Peša, Ratac 2, 21400 Supetar</item>
      <item>Vedrana Škaro, Ulica Frana Kršinića 2 A, 10000 Zagreb</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Frane Matulić, MOLO LOZNA I 18, 21410 Postira</item>
      <item>Hrvoje Ćutuk, Gundulićeva 24/I, 21000 Split punomoćnik sudionika u postupku MICHIELI-TOMIĆ, društvo s ograničenom odgovornošću za trgovinu i usluge</item>
    </derivirana_varijabla>
  </DomainObject.Predmet.OstaliListFormatedWithAdress>
  <DomainObject.Predmet.OstaliListFormatedWithAdressOIB>
    <izvorni_sadrzaj>
      <item>Jerislav Peša, OIB 63735833083, Ratac 2, 21400 Supetar</item>
      <item>Vedrana Škaro, OIB 54847336778, Ulica Frana Kršinića 2 A, 10000 Zagreb</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Frane Matulić, OIB 55005678152, MOLO LOZNA I 18, 21410 Postira</item>
      <item>Hrvoje Ćutuk, Gundulićeva 24/I, 21000 Split punomoćnik sudionika u postupku MICHIELI-TOMIĆ, društvo s ograničenom odgovornošću za trgovinu i usluge</item>
    </izvorni_sadrzaj>
    <derivirana_varijabla naziv="DomainObject.Predmet.OstaliListFormatedWithAdressOIB_1">
      <item>Jerislav Peša, OIB 63735833083, Ratac 2, 21400 Supetar</item>
      <item>Vedrana Škaro, OIB 54847336778, Ulica Frana Kršinića 2 A, 10000 Zagreb</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Frane Matulić, OIB 55005678152, MOLO LOZNA I 18, 21410 Postira</item>
      <item>Hrvoje Ćutuk, Gundulićeva 24/I, 21000 Split punomoćnik sudionika u postupku MICHIELI-TOMIĆ, društvo s ograničenom odgovornošću za trgovinu i usluge</item>
    </derivirana_varijabla>
  </DomainObject.Predmet.OstaliListFormatedWithAdressOIB>
  <DomainObject.Predmet.OstaliListNazivFormated>
    <izvorni_sadrzaj>
      <item>Jerislav Peša</item>
      <item>Vedrana Škaro</item>
      <item>Županijsko državno odvjetništvo u Splitu</item>
      <item>OD Ilić, Orehovac &amp; Partneri d.o.o.</item>
      <item>Frane Matulić</item>
      <item>Hrvoje Ćutuk</item>
    </izvorni_sadrzaj>
    <derivirana_varijabla naziv="DomainObject.Predmet.OstaliListNazivFormated_1">
      <item>Jerislav Peša</item>
      <item>Vedrana Škaro</item>
      <item>Županijsko državno odvjetništvo u Splitu</item>
      <item>OD Ilić, Orehovac &amp; Partneri d.o.o.</item>
      <item>Frane Matulić</item>
      <item>Hrvoje Ćutuk</item>
    </derivirana_varijabla>
  </DomainObject.Predmet.OstaliListNazivFormated>
  <DomainObject.Predmet.OstaliListNazivFormatedOIB>
    <izvorni_sadrzaj>
      <item>Jerislav Peša, OIB 63735833083</item>
      <item>Vedrana Škaro, OIB 54847336778</item>
      <item>Županijsko državno odvjetništvo u Splitu</item>
      <item>OD Ilić, Orehovac &amp; Partneri d.o.o.</item>
      <item>Frane Matulić, OIB 55005678152</item>
      <item>Hrvoje Ćutuk</item>
    </izvorni_sadrzaj>
    <derivirana_varijabla naziv="DomainObject.Predmet.OstaliListNazivFormatedOIB_1">
      <item>Jerislav Peša, OIB 63735833083</item>
      <item>Vedrana Škaro, OIB 54847336778</item>
      <item>Županijsko državno odvjetništvo u Splitu</item>
      <item>OD Ilić, Orehovac &amp; Partneri d.o.o.</item>
      <item>Frane Matulić, OIB 55005678152</item>
      <item>Hrvoje Ćutuk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AGROBRAČ d.o.o. za proizvodnju, preradu i trgovinu u stečaju</izvorni_sadrzaj>
    <derivirana_varijabla naziv="DomainObject.Predmet.ProtustrankaIDrugi_1">AGROBRAČ d.o.o. za proizvodnju, preradu i trgovinu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AGROBRAČ d.o.o. za proizvodnju, preradu i trgovinu u stečaju, OIB 28737705590, Nerežišća/bb, 21400 Nerežišća</izvorni_sadrzaj>
    <derivirana_varijabla naziv="DomainObject.Predmet.ProtustrankaIDrugiAdressOIB_1">AGROBRAČ d.o.o. za proizvodnju, preradu i trgovinu u stečaju, OIB 28737705590, Nerežišća/bb, 21400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AGROBRAČ d.o.o. za proizvodnju, preradu i trgovinu u stečaju</item>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Jerislav Peša</item>
      <item>Vedrana Škaro</item>
      <item>Županijsko državno odvjetništvo u Splitu</item>
      <item>OD Ilić, Orehovac &amp; Partneri d.o.o.</item>
      <item>Frane Matulić</item>
      <item>Hrvoje Ćutuk</item>
    </izvorni_sadrzaj>
    <derivirana_varijabla naziv="DomainObject.Predmet.SudioniciListNaziv_1">
      <item>AGROBRAČ d.o.o. za proizvodnju, preradu i trgovinu u stečaju</item>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Jerislav Peša</item>
      <item>Vedrana Škaro</item>
      <item>Županijsko državno odvjetništvo u Splitu</item>
      <item>OD Ilić, Orehovac &amp; Partneri d.o.o.</item>
      <item>Frane Matulić</item>
      <item>Hrvoje Ćutuk</item>
    </derivirana_varijabla>
  </DomainObject.Predmet.SudioniciListNaziv>
  <DomainObject.Predmet.SudioniciListAdressOIB>
    <izvorni_sadrzaj>
      <item>AGROBRAČ d.o.o. za proizvodnju, preradu i trgovinu u stečaju, OIB 28737705590, Nerežišća/bb,21400 Nerežišća</item>
      <item>FINANCIJSKA AGENCIJA, RC SPLIT, OIB 85821130368, Mažuranićevo šetalište 24 b,21000 Split</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Jerislav Peša, OIB 63735833083, Ratac 2,21400 Supetar</item>
      <item>Vedrana Škaro, OIB 54847336778, Ulica Frana Kršinića 2 A,10000 Zagreb</item>
      <item>Županijsko državno odvjetništvo u Splitu, Gundulićeva 29a,21000 Split</item>
      <item>OD Ilić, Orehovac &amp; Partneri d.o.o., Smičiklasova 18,10000 Zagreb</item>
      <item>Frane Matulić, OIB 55005678152, MOLO LOZNA I 18,21410 Postira</item>
      <item>Hrvoje Ćutuk, Gundulićeva 24/I,21000 Split</item>
    </izvorni_sadrzaj>
    <derivirana_varijabla naziv="DomainObject.Predmet.SudioniciListAdressOIB_1">
      <item>AGROBRAČ d.o.o. za proizvodnju, preradu i trgovinu u stečaju, OIB 28737705590, Nerežišća/bb,21400 Nerežišća</item>
      <item>FINANCIJSKA AGENCIJA, RC SPLIT, OIB 85821130368, Mažuranićevo šetalište 24 b,21000 Split</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Jerislav Peša, OIB 63735833083, Ratac 2,21400 Supetar</item>
      <item>Vedrana Škaro, OIB 54847336778, Ulica Frana Kršinića 2 A,10000 Zagreb</item>
      <item>Županijsko državno odvjetništvo u Splitu, Gundulićeva 29a,21000 Split</item>
      <item>OD Ilić, Orehovac &amp; Partneri d.o.o., Smičiklasova 18,10000 Zagreb</item>
      <item>Frane Matulić, OIB 55005678152, MOLO LOZNA I 18,21410 Postira</item>
      <item>Hrvoje Ćutuk, Gundulićeva 24/I,21000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28737705590</item>
      <item>, OIB 85821130368</item>
      <item>, OIB 63735833083</item>
      <item>, OIB 78591584992</item>
      <item>, OIB 60956149267</item>
      <item>, OIB 06630232244</item>
      <item>, OIB 10466555496</item>
      <item>, OIB 18683136487</item>
      <item>, OIB 52508873833</item>
      <item>, OIB 18683136487</item>
      <item>, OIB 43668676136</item>
      <item>, OIB 38856841151</item>
      <item>, OIB </item>
      <item>, OIB 87955947581</item>
      <item>, OIB 14036333877</item>
      <item>, OIB 46830600751</item>
      <item>, OIB 55005678152</item>
      <item>, OIB 63735833083</item>
      <item>, OIB 54847336778</item>
      <item>, OIB null</item>
      <item>, OIB null</item>
      <item>, OIB 55005678152</item>
      <item>, OIB null</item>
    </izvorni_sadrzaj>
    <derivirana_varijabla naziv="DomainObject.Predmet.SudioniciListNazivOIB_1">
      <item>, OIB 28737705590</item>
      <item>, OIB 85821130368</item>
      <item>, OIB 63735833083</item>
      <item>, OIB 78591584992</item>
      <item>, OIB 60956149267</item>
      <item>, OIB 06630232244</item>
      <item>, OIB 10466555496</item>
      <item>, OIB 18683136487</item>
      <item>, OIB 52508873833</item>
      <item>, OIB 18683136487</item>
      <item>, OIB 43668676136</item>
      <item>, OIB 38856841151</item>
      <item>, OIB </item>
      <item>, OIB 87955947581</item>
      <item>, OIB 14036333877</item>
      <item>, OIB 46830600751</item>
      <item>, OIB 55005678152</item>
      <item>, OIB 63735833083</item>
      <item>, OIB 54847336778</item>
      <item>, OIB null</item>
      <item>, OIB null</item>
      <item>, OIB 55005678152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253</properties:Words>
  <properties:Characters>1313</properties:Characters>
  <properties:Lines>37</properties:Lines>
  <properties:Paragraphs>23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2018-03-21T09:36:00Z</cp:lastPrinted>
  <dcterms:modified xmlns:xsi="http://www.w3.org/2001/XMLSchema-instance" xsi:type="dcterms:W3CDTF">2018-03-21T09:36:00Z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false</vt:bool>
  </prop:property>
  <prop:property name="BrojStranica" pid="5" fmtid="{D5CDD505-2E9C-101B-9397-08002B2CF9AE}">
    <vt:i4>1</vt:i4>
  </prop:property>
</prop:Properties>
</file>