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8d3c" w14:paraId="0968d3c" w:rsidRDefault="00BB4AAC" w:rsidP="00BB4AAC" w:rsidR="00BB4AAC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4AAC" w:rsidP="00BB4AAC" w:rsidR="00BB4AAC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B4AAC" w:rsidP="00BB4AAC" w:rsidR="00BB4AAC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B4AAC" w:rsidP="00BB4AAC" w:rsidR="00BB4AAC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B4AAC" w:rsidP="00BB4AAC" w:rsidR="00BB4AAC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B4AAC" w:rsidP="00BB4AAC" w:rsidR="00BB4AA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BB4AAC" w:rsidP="00BB4AAC" w:rsidR="00BB4AAC" w:rsidRPr="007912E1">
      <w:pPr>
        <w:jc w:val="center"/>
        <w:rPr>
          <w:rFonts w:cs="Times New Roman" w:eastAsia="Times New Roman"/>
          <w:szCs w:val="24"/>
        </w:rPr>
      </w:pPr>
    </w:p>
    <w:p w:rsidRDefault="00BB4AAC" w:rsidP="00BB4AAC" w:rsidR="00BB4AA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BB4AAC" w:rsidP="00BB4AAC" w:rsidR="00BB4AAC" w:rsidRPr="007912E1">
      <w:pPr>
        <w:rPr>
          <w:rFonts w:cs="Times New Roman" w:eastAsia="Times New Roman"/>
          <w:szCs w:val="24"/>
        </w:rPr>
      </w:pPr>
    </w:p>
    <w:p w:rsidRDefault="00BB4AAC" w:rsidP="00BB4AAC" w:rsidR="00BB4AAC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Sonji Marinac Rumora,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DOMUS AUREA ISTRA d. o. o. Vodnjan, Trg javne vage 8, OIB </w:t>
      </w:r>
      <w:r w:rsidRPr="00BB4AAC">
        <w:rPr>
          <w:szCs w:val="24"/>
        </w:rPr>
        <w:t>93101089495</w:t>
      </w:r>
      <w:r>
        <w:rPr>
          <w:szCs w:val="24"/>
        </w:rPr>
        <w:t xml:space="preserve">, MBS </w:t>
      </w:r>
      <w:r w:rsidRPr="00BB4AAC">
        <w:rPr>
          <w:szCs w:val="24"/>
        </w:rPr>
        <w:t>130005060</w:t>
      </w:r>
      <w:r>
        <w:rPr>
          <w:rFonts w:cs="Times New Roman" w:eastAsia="Times New Roman"/>
          <w:szCs w:val="24"/>
        </w:rPr>
        <w:t>, 26. lipnja 2017.</w:t>
      </w:r>
    </w:p>
    <w:p w:rsidRDefault="00BB4AAC" w:rsidP="00BB4AAC" w:rsidR="00BB4AAC" w:rsidRPr="00FD7BB4">
      <w:pPr>
        <w:ind w:firstLine="708"/>
        <w:rPr>
          <w:rFonts w:cs="Times New Roman" w:eastAsia="Times New Roman"/>
          <w:szCs w:val="24"/>
        </w:rPr>
      </w:pPr>
    </w:p>
    <w:p w:rsidRDefault="00BB4AAC" w:rsidP="00BB4AAC" w:rsidR="00BB4AAC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BB4AAC" w:rsidP="00BB4AAC" w:rsidR="00BB4AAC" w:rsidRPr="007912E1">
      <w:pPr>
        <w:rPr>
          <w:rFonts w:cs="Times New Roman" w:eastAsia="Times New Roman"/>
          <w:szCs w:val="24"/>
        </w:rPr>
      </w:pPr>
    </w:p>
    <w:p w:rsidRDefault="00BB4AAC" w:rsidP="00BB4AAC" w:rsidR="00BB4AAC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DOMUS AUREA ISTRA d. o. o. Vodnjan, Trg javne vage 8, OIB </w:t>
      </w:r>
      <w:r w:rsidRPr="00BB4AAC">
        <w:rPr>
          <w:szCs w:val="24"/>
        </w:rPr>
        <w:t>93101089495</w:t>
      </w:r>
      <w:r>
        <w:rPr>
          <w:szCs w:val="24"/>
        </w:rPr>
        <w:t xml:space="preserve">, MBS </w:t>
      </w:r>
      <w:r w:rsidRPr="00BB4AAC">
        <w:rPr>
          <w:szCs w:val="24"/>
        </w:rPr>
        <w:t>130005060</w:t>
      </w:r>
      <w:r>
        <w:rPr>
          <w:rFonts w:cs="Times New Roman" w:eastAsia="Times New Roman"/>
          <w:szCs w:val="24"/>
        </w:rPr>
        <w:t>.</w:t>
      </w:r>
    </w:p>
    <w:p w:rsidRDefault="00BB4AAC" w:rsidP="00BB4AAC" w:rsidR="00BB4AAC">
      <w:pPr>
        <w:ind w:firstLine="708"/>
        <w:rPr>
          <w:rFonts w:cs="Times New Roman" w:eastAsia="Times New Roman"/>
          <w:szCs w:val="24"/>
        </w:rPr>
      </w:pPr>
    </w:p>
    <w:p w:rsidRDefault="00BB4AAC" w:rsidP="00BB4AAC" w:rsidR="00BB4AAC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BB4AAC" w:rsidP="00BB4AAC" w:rsidR="00BB4AAC" w:rsidRPr="007912E1">
      <w:pPr>
        <w:ind w:firstLine="708"/>
        <w:rPr>
          <w:rFonts w:cs="Times New Roman" w:eastAsia="Times New Roman"/>
          <w:szCs w:val="24"/>
        </w:rPr>
      </w:pPr>
    </w:p>
    <w:p w:rsidRDefault="00BB4AAC" w:rsidP="00BB4AAC" w:rsidR="00BB4AAC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DOMUS AUREA ISTRA d. o. o. Vodnjan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29. prosinca 2016.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11. siječnja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8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1131/2016-3.</w:t>
      </w:r>
    </w:p>
    <w:p w:rsidRDefault="00BB4AAC" w:rsidP="00BB4AAC" w:rsidR="00BB4AAC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08-4402-17-271 od 19. lipnja 2017. (list 22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177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BB4AAC" w:rsidP="00BB4AAC" w:rsidR="00BB4AAC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BB4AAC" w:rsidP="00BB4AAC" w:rsidR="00BB4AAC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26. lipnja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BB4AAC" w:rsidP="00BB4AAC" w:rsidR="00BB4AAC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B4AAC" w:rsidP="00BB4AAC" w:rsidR="00BB4AA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BB4AAC" w:rsidP="00BB4AAC" w:rsidR="00BB4AA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B4AAC" w:rsidP="00BB4AAC" w:rsidR="00BB4AAC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BB4AAC" w:rsidP="00BB4AAC" w:rsidR="00BB4AA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B4AAC" w:rsidP="00BB4AAC" w:rsidR="00BB4AAC">
      <w:pPr>
        <w:rPr>
          <w:rFonts w:cs="Times New Roman" w:eastAsia="Times New Roman"/>
          <w:szCs w:val="24"/>
        </w:rPr>
      </w:pPr>
    </w:p>
    <w:p w:rsidRDefault="00BB4AAC" w:rsidP="00BB4AAC" w:rsidR="00BB4AAC">
      <w:pPr>
        <w:jc w:val="left"/>
        <w:rPr>
          <w:rFonts w:cs="Times New Roman" w:eastAsia="Times New Roman"/>
          <w:szCs w:val="24"/>
        </w:rPr>
      </w:pPr>
    </w:p>
    <w:p w:rsidRDefault="00BB4AAC" w:rsidP="00BB4AAC" w:rsidR="00BB4AAC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BB4AAC" w:rsidP="00BB4AAC" w:rsidR="00BB4AA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BB4AAC" w:rsidP="00BB4AAC" w:rsidR="00BB4A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DOMUS AUREA ISTRA d. o. o. Vodnjan, Trg javne vage 8, po pun.,</w:t>
      </w:r>
    </w:p>
    <w:p w:rsidRDefault="00BB4AAC" w:rsidP="00BB4AAC" w:rsidR="00BB4AAC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BB4AAC" w:rsidP="00BB4AAC" w:rsidR="00BB4AAC" w:rsidRPr="007912E1">
      <w:pPr>
        <w:rPr>
          <w:rFonts w:eastAsiaTheme="minorHAnsi"/>
          <w:lang w:eastAsia="en-US"/>
        </w:rPr>
      </w:pPr>
    </w:p>
    <w:p w:rsidRDefault="00BB4AAC" w:rsidP="00BB4AAC" w:rsidR="00BB4AAC"/>
    <w:p w:rsidRDefault="00BB4AAC" w:rsidP="00BB4AAC" w:rsidR="00BB4AAC"/>
    <w:p w:rsidRDefault="00BB4AAC" w:rsidP="00BB4AAC" w:rsidR="00BB4AAC"/>
    <w:p w:rsidRDefault="00BB4AAC" w:rsidP="00BB4AAC" w:rsidR="00BB4AAC"/>
    <w:p w:rsidRDefault="00F80263" w:rsidR="00F80263"/>
    <w:sectPr w:rsidSect="00A6415C" w:rsidR="00F8026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AAC" w:rsidP="00BB4AAC" w:rsidR="00BB4AAC">
      <w:r>
        <w:separator/>
      </w:r>
    </w:p>
  </w:endnote>
  <w:endnote w:id="0" w:type="continuationSeparator">
    <w:p w:rsidRDefault="00BB4AAC" w:rsidP="00BB4AAC" w:rsidR="00BB4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AAC" w:rsidP="00BB4AAC" w:rsidR="00BB4AAC">
      <w:r>
        <w:separator/>
      </w:r>
    </w:p>
  </w:footnote>
  <w:footnote w:id="0" w:type="continuationSeparator">
    <w:p w:rsidRDefault="00BB4AAC" w:rsidP="00BB4AAC" w:rsidR="00BB4A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AAC" w:rsidP="00BB4AAC" w:rsidR="00BB4AAC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C7E0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St-1131/2016-7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AAC" w:rsidP="00A6415C" w:rsidR="00A6415C">
    <w:pPr>
      <w:pStyle w:val="Zaglavlje"/>
      <w:jc w:val="right"/>
      <w:rPr>
        <w:szCs w:val="24"/>
      </w:rPr>
    </w:pPr>
    <w:r>
      <w:rPr>
        <w:szCs w:val="24"/>
      </w:rPr>
      <w:t>8 St-1131/2016-7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81C"/>
    <w:rsid w:val="003D581C"/>
    <w:rsid w:val="00BB4AAC"/>
    <w:rsid w:val="00F80263"/>
    <w:rsid w:val="00FC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4AA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4A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4AA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4A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4AA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4A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4AA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E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7E0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7E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7E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4AA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4A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4AA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4A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4AA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4A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4AA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E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7E0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7E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7E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St-1131/2016</izvorni_sadrzaj>
    <derivirana_varijabla naziv="DomainObject.Predmet.OznakaBroj_1">St-1131/2016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DOMUS AUREA ISTRA d.o.o. VODNJAN zastupanog po punomoćniku Odvj. Bojan Zustović</izvorni_sadrzaj>
    <derivirana_varijabla naziv="DomainObject.Predmet.ProtustrankaFormated_1">  DOMUS AUREA ISTRA d.o.o. VODNJAN zastupanog po punomoćniku Odvj. Bojan Zustović</derivirana_varijabla>
  </DomainObject.Predmet.ProtustrankaFormated>
  <DomainObject.Predmet.ProtustrankaFormatedOIB>
    <izvorni_sadrzaj>  DOMUS AUREA ISTRA d.o.o. VODNJAN, OIB 93101089495 zastupanog po punomoćniku Odvj. Bojan Zustović</izvorni_sadrzaj>
    <derivirana_varijabla naziv="DomainObject.Predmet.ProtustrankaFormatedOIB_1">  DOMUS AUREA ISTRA d.o.o. VODNJAN, OIB 93101089495 zastupanog po punomoćniku Odvj. Bojan Zustović</derivirana_varijabla>
  </DomainObject.Predmet.ProtustrankaFormatedOIB>
  <DomainObject.Predmet.ProtustrankaFormatedWithAdress>
    <izvorni_sadrzaj> DOMUS AUREA ISTRA d.o.o. VODNJAN, Trg javne vage 8, 52100 Vodnjan zastupanog po punomoćniku Odvj. Bojan Zustović</izvorni_sadrzaj>
    <derivirana_varijabla naziv="DomainObject.Predmet.ProtustrankaFormatedWithAdress_1"> DOMUS AUREA ISTRA d.o.o. VODNJAN, Trg javne vage 8, 52100 Vodnjan zastupanog po punomoćniku Odvj. Bojan Zustović</derivirana_varijabla>
  </DomainObject.Predmet.ProtustrankaFormatedWithAdress>
  <DomainObject.Predmet.ProtustrankaFormatedWithAdressOIB>
    <izvorni_sadrzaj> DOMUS AUREA ISTRA d.o.o. VODNJAN, OIB 93101089495, Trg javne vage 8, 52100 Vodnjan zastupanog po punomoćniku Odvj. Bojan Zustović</izvorni_sadrzaj>
    <derivirana_varijabla naziv="DomainObject.Predmet.ProtustrankaFormatedWithAdressOIB_1"> DOMUS AUREA ISTRA d.o.o. VODNJAN, OIB 93101089495, Trg javne vage 8, 52100 Vodnjan zastupanog po punomoćniku Odvj. Bojan Zustović</derivirana_varijabla>
  </DomainObject.Predmet.ProtustrankaFormatedWithAdressOIB>
  <DomainObject.Predmet.ProtustrankaWithAdress>
    <izvorni_sadrzaj>DOMUS AUREA ISTRA d.o.o. VODNJAN Trg javne vage 8, 52100 Vodnjan</izvorni_sadrzaj>
    <derivirana_varijabla naziv="DomainObject.Predmet.ProtustrankaWithAdress_1">DOMUS AUREA ISTRA d.o.o. VODNJAN Trg javne vage 8, 52100 Vodnjan</derivirana_varijabla>
  </DomainObject.Predmet.ProtustrankaWithAdress>
  <DomainObject.Predmet.ProtustrankaWithAdressOIB>
    <izvorni_sadrzaj>DOMUS AUREA ISTRA d.o.o. VODNJAN, OIB 93101089495, Trg javne vage 8, 52100 Vodnjan</izvorni_sadrzaj>
    <derivirana_varijabla naziv="DomainObject.Predmet.ProtustrankaWithAdressOIB_1">DOMUS AUREA ISTRA d.o.o. VODNJAN, OIB 93101089495, Trg javne vage 8, 52100 Vodnjan</derivirana_varijabla>
  </DomainObject.Predmet.ProtustrankaWithAdressOIB>
  <DomainObject.Predmet.ProtustrankaNazivFormated>
    <izvorni_sadrzaj>DOMUS AUREA ISTRA d.o.o. VODNJAN</izvorni_sadrzaj>
    <derivirana_varijabla naziv="DomainObject.Predmet.ProtustrankaNazivFormated_1">DOMUS AUREA ISTRA d.o.o. VODNJAN</derivirana_varijabla>
  </DomainObject.Predmet.ProtustrankaNazivFormated>
  <DomainObject.Predmet.ProtustrankaNazivFormatedOIB>
    <izvorni_sadrzaj>DOMUS AUREA ISTRA d.o.o. VODNJAN, OIB 93101089495</izvorni_sadrzaj>
    <derivirana_varijabla naziv="DomainObject.Predmet.ProtustrankaNazivFormatedOIB_1">DOMUS AUREA ISTRA d.o.o. VODNJAN, OIB 93101089495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870110.98</izvorni_sadrzaj>
    <derivirana_varijabla naziv="DomainObject.Predmet.TrenutnaVrijednost_1">870110.98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AUREA ISTRA d.o.o. VODNJAN zastupanog po punomoćniku Odvj. Bojan Zustović</item>
    </izvorni_sadrzaj>
    <derivirana_varijabla naziv="DomainObject.Predmet.ProtuStrankaListFormated_1">
      <item>DOMUS AUREA ISTRA d.o.o. VODNJAN zastupanog po punomoćniku Odvj. Bojan Zustović</item>
    </derivirana_varijabla>
  </DomainObject.Predmet.ProtuStrankaListFormated>
  <DomainObject.Predmet.ProtuStrankaListFormatedOIB>
    <izvorni_sadrzaj>
      <item>DOMUS AUREA ISTRA d.o.o. VODNJAN, OIB 93101089495 zastupanog po punomoćniku Odvj. Bojan Zustović</item>
    </izvorni_sadrzaj>
    <derivirana_varijabla naziv="DomainObject.Predmet.ProtuStrankaListFormatedOIB_1">
      <item>DOMUS AUREA ISTRA d.o.o. VODNJAN, OIB 93101089495 zastupanog po punomoćniku Odvj. Bojan Zustović</item>
    </derivirana_varijabla>
  </DomainObject.Predmet.ProtuStrankaListFormatedOIB>
  <DomainObject.Predmet.ProtuStrankaListFormatedWithAdress>
    <izvorni_sadrzaj>
      <item>DOMUS AUREA ISTRA d.o.o. VODNJAN, Trg javne vage 8, 52100 Vodnjan zastupanog po punomoćniku Odvj. Bojan Zustović</item>
    </izvorni_sadrzaj>
    <derivirana_varijabla naziv="DomainObject.Predmet.ProtuStrankaListFormatedWithAdress_1">
      <item>DOMUS AUREA ISTRA d.o.o. VODNJAN, Trg javne vage 8, 52100 Vodnjan zastupanog po punomoćniku Odvj. Bojan Zustović</item>
    </derivirana_varijabla>
  </DomainObject.Predmet.ProtuStrankaListFormatedWithAdress>
  <DomainObject.Predmet.ProtuStrankaListFormatedWithAdressOIB>
    <izvorni_sadrzaj>
      <item>DOMUS AUREA ISTRA d.o.o. VODNJAN, OIB 93101089495, Trg javne vage 8, 52100 Vodnjan zastupanog po punomoćniku Odvj. Bojan Zustović</item>
    </izvorni_sadrzaj>
    <derivirana_varijabla naziv="DomainObject.Predmet.ProtuStrankaListFormatedWithAdressOIB_1">
      <item>DOMUS AUREA ISTRA d.o.o. VODNJAN, OIB 93101089495, Trg javne vage 8, 52100 Vodnjan zastupanog po punomoćniku Odvj. Bojan Zustović</item>
    </derivirana_varijabla>
  </DomainObject.Predmet.ProtuStrankaListFormatedWithAdressOIB>
  <DomainObject.Predmet.ProtuStrankaListNazivFormated>
    <izvorni_sadrzaj>
      <item>DOMUS AUREA ISTRA d.o.o. VODNJAN</item>
    </izvorni_sadrzaj>
    <derivirana_varijabla naziv="DomainObject.Predmet.ProtuStrankaListNazivFormated_1">
      <item>DOMUS AUREA ISTRA d.o.o. VODNJAN</item>
    </derivirana_varijabla>
  </DomainObject.Predmet.ProtuStrankaListNazivFormated>
  <DomainObject.Predmet.ProtuStrankaListNazivFormatedOIB>
    <izvorni_sadrzaj>
      <item>DOMUS AUREA ISTRA d.o.o. VODNJAN, OIB 93101089495</item>
    </izvorni_sadrzaj>
    <derivirana_varijabla naziv="DomainObject.Predmet.ProtuStrankaListNazivFormatedOIB_1">
      <item>DOMUS AUREA ISTRA d.o.o. VODNJAN, OIB 93101089495</item>
    </derivirana_varijabla>
  </DomainObject.Predmet.ProtuStrankaListNazivFormatedOIB>
  <DomainObject.Predmet.OstaliListFormated>
    <izvorni_sadrzaj>
      <item>Odvj. Bojan Zustović punomoćnik sudionika u postupku DOMUS AUREA ISTRA d.o.o. VODNJAN</item>
    </izvorni_sadrzaj>
    <derivirana_varijabla naziv="DomainObject.Predmet.OstaliListFormated_1">
      <item>Odvj. Bojan Zustović punomoćnik sudionika u postupku DOMUS AUREA ISTRA d.o.o. VODNJAN</item>
    </derivirana_varijabla>
  </DomainObject.Predmet.OstaliListFormated>
  <DomainObject.Predmet.OstaliListFormatedOIB>
    <izvorni_sadrzaj>
      <item>Odvj. Bojan Zustović punomoćnik sudionika u postupku DOMUS AUREA ISTRA d.o.o. VODNJAN</item>
    </izvorni_sadrzaj>
    <derivirana_varijabla naziv="DomainObject.Predmet.OstaliListFormatedOIB_1">
      <item>Odvj. Bojan Zustović punomoćnik sudionika u postupku DOMUS AUREA ISTRA d.o.o. VODNJAN</item>
    </derivirana_varijabla>
  </DomainObject.Predmet.OstaliListFormatedOIB>
  <DomainObject.Predmet.OstaliListFormatedWithAdress>
    <izvorni_sadrzaj>
      <item>Odvj. Bojan Zustović, Trg slobode 2/II, 52000 Pazin punomoćnik sudionika u postupku DOMUS AUREA ISTRA d.o.o. VODNJAN</item>
    </izvorni_sadrzaj>
    <derivirana_varijabla naziv="DomainObject.Predmet.OstaliListFormatedWithAdress_1">
      <item>Odvj. Bojan Zustović, Trg slobode 2/II, 52000 Pazin punomoćnik sudionika u postupku DOMUS AUREA ISTRA d.o.o. VODNJAN</item>
    </derivirana_varijabla>
  </DomainObject.Predmet.OstaliListFormatedWithAdress>
  <DomainObject.Predmet.OstaliListFormatedWithAdressOIB>
    <izvorni_sadrzaj>
      <item>Odvj. Bojan Zustović, Trg slobode 2/II, 52000 Pazin punomoćnik sudionika u postupku DOMUS AUREA ISTRA d.o.o. VODNJAN</item>
    </izvorni_sadrzaj>
    <derivirana_varijabla naziv="DomainObject.Predmet.OstaliListFormatedWithAdressOIB_1">
      <item>Odvj. Bojan Zustović, Trg slobode 2/II, 52000 Pazin punomoćnik sudionika u postupku DOMUS AUREA ISTRA d.o.o. VODNJAN</item>
    </derivirana_varijabla>
  </DomainObject.Predmet.OstaliListFormatedWithAdressOIB>
  <DomainObject.Predmet.OstaliListNazivFormated>
    <izvorni_sadrzaj>
      <item>Odvj. Bojan Zustović</item>
    </izvorni_sadrzaj>
    <derivirana_varijabla naziv="DomainObject.Predmet.OstaliListNazivFormated_1">
      <item>Odvj. Bojan Zustović</item>
    </derivirana_varijabla>
  </DomainObject.Predmet.OstaliListNazivFormated>
  <DomainObject.Predmet.OstaliListNazivFormatedOIB>
    <izvorni_sadrzaj>
      <item>Odvj. Bojan Zustović</item>
    </izvorni_sadrzaj>
    <derivirana_varijabla naziv="DomainObject.Predmet.OstaliListNazivFormatedOIB_1">
      <item>Odvj. Bojan Zustović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AUREA ISTRA d.o.o. VODNJAN</izvorni_sadrzaj>
    <derivirana_varijabla naziv="DomainObject.Predmet.ProtustrankaIDrugi_1">DOMUS AUREA ISTRA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AUREA ISTRA d.o.o. VODNJAN, OIB 93101089495, Trg javne vage 8, 52100 Vodnjan</izvorni_sadrzaj>
    <derivirana_varijabla naziv="DomainObject.Predmet.ProtustrankaIDrugiAdressOIB_1">DOMUS AUREA ISTRA d.o.o. VODNJAN, OIB 93101089495, Trg javne vage 8,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AUREA ISTRA d.o.o. VODNJAN</item>
      <item>Odvj. Bojan Zustović</item>
    </izvorni_sadrzaj>
    <derivirana_varijabla naziv="DomainObject.Predmet.SudioniciListNaziv_1">
      <item>FINANCIJSKA AGENCIJA, RC RIJEKA, PODRUŽNICA PULA, PULA</item>
      <item>DOMUS AUREA ISTRA d.o.o. VODNJAN</item>
      <item>Odvj. Bojan Zustović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AUREA ISTRA d.o.o. VODNJAN, OIB 93101089495, Trg javne vage 8,52100 Vodnjan</item>
      <item>Odvj. Bojan Zustović, Trg slobode 2/II,52000 Pazin</item>
    </izvorni_sadrzaj>
    <derivirana_varijabla naziv="DomainObject.Predmet.SudioniciListAdressOIB_1">
      <item>FINANCIJSKA AGENCIJA, RC RIJEKA, PODRUŽNICA PULA, PULA, OIB 85821130368, Giardini 5,52100 Pula</item>
      <item>DOMUS AUREA ISTRA d.o.o. VODNJAN, OIB 93101089495, Trg javne vage 8,52100 Vodnjan</item>
      <item>Odvj. Bojan Zustović,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93101089495</item>
      <item>, OIB null</item>
    </izvorni_sadrzaj>
    <derivirana_varijabla naziv="DomainObject.Predmet.SudioniciListNazivOIB_1">
      <item>, OIB 85821130368</item>
      <item>, OIB 93101089495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2612</properties:Characters>
  <properties:Lines>65</properties:Lines>
  <properties:Paragraphs>21</properties:Paragraphs>
  <properties:TotalTime>1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2017-06-20T06:06:00Z</dcterms:created>
  <dc:creator>Morena Brajuha</dc:creator>
  <dc:description/>
  <cp:keywords/>
  <cp:lastModifiedBy>Hani Udovičić</cp:lastModifiedBy>
  <cp:lastPrinted>2017-06-26T10:40:00Z</cp:lastPrinted>
  <dcterms:modified xmlns:xsi="http://www.w3.org/2001/XMLSchema-instance" xsi:type="dcterms:W3CDTF">2017-06-26T10:40:00Z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