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7cd5" w14:paraId="4347cd5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St-2573</w:t>
      </w:r>
      <w:r w:rsidR="005C4B12">
        <w:t>/16-</w:t>
      </w:r>
      <w:r w:rsidR="00A77204">
        <w:t>15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57205B" w:rsidP="00C5617A" w:rsidR="00C5617A">
      <w:pPr>
        <w:jc w:val="center"/>
      </w:pPr>
      <w:r>
        <w:t xml:space="preserve"> </w:t>
      </w: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03E2C">
        <w:t xml:space="preserve">HONOR društvo s ograničenom odgovornošću za trgovinu i usluge, Zagreb (Grad Zagreb), </w:t>
      </w:r>
      <w:proofErr w:type="spellStart"/>
      <w:r w:rsidR="00303E2C">
        <w:t>Hrvatskoselska</w:t>
      </w:r>
      <w:proofErr w:type="spellEnd"/>
      <w:r w:rsidR="00303E2C">
        <w:t xml:space="preserve"> 1</w:t>
      </w:r>
      <w:r w:rsidR="00303E2C" w:rsidRPr="00DF3BB3">
        <w:t>,</w:t>
      </w:r>
      <w:r w:rsidR="00303E2C">
        <w:t xml:space="preserve"> Lučko, OIB:36695957486</w:t>
      </w:r>
      <w:r>
        <w:t xml:space="preserve">, dana </w:t>
      </w:r>
      <w:r w:rsidR="00303E2C">
        <w:t>14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03E2C">
        <w:t xml:space="preserve">HONOR društvo s ograničenom odgovornošću za trgovinu i usluge, Zagreb (Grad Zagreb), </w:t>
      </w:r>
      <w:proofErr w:type="spellStart"/>
      <w:r w:rsidR="00303E2C">
        <w:t>Hrvatskoselska</w:t>
      </w:r>
      <w:proofErr w:type="spellEnd"/>
      <w:r w:rsidR="00303E2C">
        <w:t xml:space="preserve"> 1</w:t>
      </w:r>
      <w:r w:rsidR="00303E2C" w:rsidRPr="00DF3BB3">
        <w:t>,</w:t>
      </w:r>
      <w:r w:rsidR="00303E2C">
        <w:t xml:space="preserve"> Lučko, OIB:36695957486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03E2C">
        <w:t>2573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03E2C" w:rsidP="00303E2C" w:rsidR="00303E2C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HONOR društvo s ograničenom odgovornošću za trgovinu i usluge, Zagreb (Grad Zagreb), </w:t>
      </w:r>
      <w:proofErr w:type="spellStart"/>
      <w:r>
        <w:t>Hrvatskoselska</w:t>
      </w:r>
      <w:proofErr w:type="spellEnd"/>
      <w:r>
        <w:t xml:space="preserve"> 1</w:t>
      </w:r>
      <w:r w:rsidRPr="00DF3BB3">
        <w:t>,</w:t>
      </w:r>
      <w:r>
        <w:t xml:space="preserve"> Lučko, OIB:36695957486.</w:t>
      </w:r>
    </w:p>
    <w:p w:rsidRDefault="00303E2C" w:rsidP="00303E2C" w:rsidR="00303E2C" w:rsidRPr="00C37D39">
      <w:pPr>
        <w:ind w:firstLine="709"/>
        <w:jc w:val="both"/>
      </w:pPr>
    </w:p>
    <w:p w:rsidRDefault="00303E2C" w:rsidP="00303E2C" w:rsidR="00303E2C" w:rsidRPr="00E974B3">
      <w:pPr>
        <w:ind w:firstLine="709"/>
        <w:jc w:val="both"/>
      </w:pPr>
      <w:r w:rsidRPr="00E974B3">
        <w:t xml:space="preserve">Prijedlog je podnesen na temelju čl. </w:t>
      </w:r>
      <w:r>
        <w:t>444</w:t>
      </w:r>
      <w:r w:rsidRPr="00E974B3">
        <w:t xml:space="preserve">. st. </w:t>
      </w:r>
      <w:r>
        <w:t>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</w:t>
      </w:r>
      <w:r>
        <w:t xml:space="preserve">, iznimno od roka iz članka 110. st. 1. SZ-a, </w:t>
      </w:r>
      <w:r w:rsidRPr="00E974B3">
        <w:t xml:space="preserve">dužna </w:t>
      </w:r>
      <w:r>
        <w:t xml:space="preserve">za pravne osobe koje na dan stupanja na snagu citiranog zakona, </w:t>
      </w:r>
      <w:r w:rsidRPr="00E974B3">
        <w:t>u Očevidniku redoslijeda osnova za plaćanje ima evidentirane neizvršene osnove za plaćanje u neprekinutom razdoblju od 120 dana.</w:t>
      </w:r>
    </w:p>
    <w:p w:rsidRDefault="00303E2C" w:rsidP="00303E2C" w:rsidR="00303E2C" w:rsidRPr="00E974B3">
      <w:pPr>
        <w:ind w:firstLine="709"/>
        <w:jc w:val="both"/>
      </w:pPr>
    </w:p>
    <w:p w:rsidRDefault="00303E2C" w:rsidP="00303E2C" w:rsidR="00303E2C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2.699.965,07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4179B" w:rsidP="00D4179B" w:rsidR="00D4179B">
      <w:pPr>
        <w:ind w:firstLine="709"/>
        <w:jc w:val="right"/>
      </w:pPr>
      <w:r>
        <w:lastRenderedPageBreak/>
        <w:t>St-2573/16-</w:t>
      </w:r>
    </w:p>
    <w:p w:rsidRDefault="00303E2C" w:rsidP="00D4179B" w:rsidR="00303E2C" w:rsidRPr="00C37D39">
      <w:pPr>
        <w:jc w:val="both"/>
      </w:pPr>
    </w:p>
    <w:p w:rsidRDefault="005C4B12" w:rsidP="005C4B12" w:rsidR="005C4B12">
      <w:pPr>
        <w:ind w:firstLine="709"/>
        <w:jc w:val="right"/>
      </w:pPr>
    </w:p>
    <w:p w:rsidRDefault="005C4B12" w:rsidP="005C4B12" w:rsidR="005C4B12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4179B" w:rsidP="00D4179B" w:rsidR="00D4179B" w:rsidRPr="00E974B3">
      <w:pPr>
        <w:jc w:val="both"/>
      </w:pP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303E2C">
        <w:t>1</w:t>
      </w:r>
      <w:r w:rsidR="00D4179B">
        <w:t>3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5C4B12">
        <w:t>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D4179B">
        <w:t>20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303E2C">
        <w:t>14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57205B">
        <w:t>, v.r.</w:t>
      </w:r>
      <w:r>
        <w:t xml:space="preserve"> </w:t>
      </w:r>
    </w:p>
    <w:p w:rsidRDefault="0057205B" w:rsidP="00C5617A" w:rsidR="0057205B"/>
    <w:p w:rsidRDefault="0057205B" w:rsidP="00C5617A" w:rsidR="0057205B"/>
    <w:p w:rsidRDefault="0057205B" w:rsidP="00C5617A" w:rsidR="0057205B"/>
    <w:p w:rsidRDefault="0057205B" w:rsidP="00C5617A" w:rsidR="0057205B"/>
    <w:p w:rsidRDefault="00C5617A" w:rsidP="00C5617A" w:rsidR="00C5617A">
      <w:bookmarkStart w:name="_GoBack" w:id="0"/>
      <w:bookmarkEnd w:id="0"/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57205B" w:rsidP="000D5F6E" w:rsidR="0057205B" w:rsidRPr="00AB60C9">
      <w:pPr>
        <w:jc w:val="both"/>
      </w:pPr>
    </w:p>
    <w:p w:rsidRDefault="0057205B" w:rsidP="00DE2D2A" w:rsidR="0057205B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7205B" w:rsidP="00DE2D2A" w:rsidR="0057205B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/>
    <w:p w:rsidRDefault="007D0292" w:rsidR="00E33188" w:rsidRPr="0057205B">
      <w:pPr>
        <w:rPr>
          <w:color w:val="FFFFFF"/>
        </w:rPr>
      </w:pPr>
      <w:r w:rsidRPr="0057205B">
        <w:rPr>
          <w:color w:val="FFFFFF"/>
        </w:rPr>
        <w:t>DNA:</w:t>
      </w:r>
    </w:p>
    <w:p w:rsidRDefault="007D0292" w:rsidR="007D0292" w:rsidRPr="0057205B">
      <w:pPr>
        <w:rPr>
          <w:color w:val="FFFFFF"/>
        </w:rPr>
      </w:pPr>
      <w:r w:rsidRPr="0057205B">
        <w:rPr>
          <w:color w:val="FFFFFF"/>
        </w:rPr>
        <w:t>E-oglasna ploča</w:t>
      </w:r>
    </w:p>
    <w:sectPr w:rsidSect="005C4B12" w:rsidR="007D0292" w:rsidRPr="0057205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280" w:rsidP="007D0292" w:rsidR="006A2280">
      <w:r>
        <w:separator/>
      </w:r>
    </w:p>
  </w:endnote>
  <w:endnote w:id="0" w:type="continuationSeparator">
    <w:p w:rsidRDefault="006A2280" w:rsidP="007D0292" w:rsidR="006A2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280" w:rsidP="007D0292" w:rsidR="006A2280">
      <w:r>
        <w:separator/>
      </w:r>
    </w:p>
  </w:footnote>
  <w:footnote w:id="0" w:type="continuationSeparator">
    <w:p w:rsidRDefault="006A2280" w:rsidP="007D0292" w:rsidR="006A2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05B">
          <w:rPr>
            <w:noProof/>
          </w:rPr>
          <w:t>2</w:t>
        </w:r>
        <w:r>
          <w:fldChar w:fldCharType="end"/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33E5E"/>
    <w:rsid w:val="00243C31"/>
    <w:rsid w:val="00267D5F"/>
    <w:rsid w:val="002750A7"/>
    <w:rsid w:val="00303E2C"/>
    <w:rsid w:val="00555423"/>
    <w:rsid w:val="0057205B"/>
    <w:rsid w:val="005C4B12"/>
    <w:rsid w:val="006A2280"/>
    <w:rsid w:val="007D0292"/>
    <w:rsid w:val="008E360F"/>
    <w:rsid w:val="00A77204"/>
    <w:rsid w:val="00BB18C2"/>
    <w:rsid w:val="00BE3772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8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8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St-2573/2016-15</izvorni_sadrzaj>
    <derivirana_varijabla naziv="DomainObject.Oznaka_1">St-2573/2016-15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St-2573/2016</izvorni_sadrzaj>
    <derivirana_varijabla naziv="DomainObject.Predmet.OznakaBroj_1">St-2573/2016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HONOR d.o.o.</izvorni_sadrzaj>
    <derivirana_varijabla naziv="DomainObject.Predmet.ProtustrankaFormated_1">  HONOR d.o.o.</derivirana_varijabla>
  </DomainObject.Predmet.ProtustrankaFormated>
  <DomainObject.Predmet.ProtustrankaFormatedOIB>
    <izvorni_sadrzaj>  HONOR d.o.o., OIB 36695957486</izvorni_sadrzaj>
    <derivirana_varijabla naziv="DomainObject.Predmet.ProtustrankaFormatedOIB_1">  HONOR d.o.o., OIB 36695957486</derivirana_varijabla>
  </DomainObject.Predmet.ProtustrankaFormatedOIB>
  <DomainObject.Predmet.ProtustrankaFormatedWithAdress>
    <izvorni_sadrzaj> HONOR d.o.o., Hrvatskoselska 1, Lučko, 10000 Zagreb</izvorni_sadrzaj>
    <derivirana_varijabla naziv="DomainObject.Predmet.ProtustrankaFormatedWithAdress_1"> HONOR d.o.o., Hrvatskoselska 1, Lučko, 10000 Zagreb</derivirana_varijabla>
  </DomainObject.Predmet.ProtustrankaFormatedWithAdress>
  <DomainObject.Predmet.ProtustrankaFormatedWithAdressOIB>
    <izvorni_sadrzaj> HONOR d.o.o., OIB 36695957486, Hrvatskoselska 1, Lučko, 10000 Zagreb</izvorni_sadrzaj>
    <derivirana_varijabla naziv="DomainObject.Predmet.ProtustrankaFormatedWithAdressOIB_1"> HONOR d.o.o., OIB 36695957486, Hrvatskoselska 1, Lučko, 10000 Zagreb</derivirana_varijabla>
  </DomainObject.Predmet.ProtustrankaFormatedWithAdressOIB>
  <DomainObject.Predmet.ProtustrankaWithAdress>
    <izvorni_sadrzaj>HONOR d.o.o. Hrvatskoselska 1, Lučko, 10000 Zagreb</izvorni_sadrzaj>
    <derivirana_varijabla naziv="DomainObject.Predmet.ProtustrankaWithAdress_1">HONOR d.o.o. Hrvatskoselska 1, Lučko, 10000 Zagreb</derivirana_varijabla>
  </DomainObject.Predmet.ProtustrankaWithAdress>
  <DomainObject.Predmet.ProtustrankaWithAdressOIB>
    <izvorni_sadrzaj>HONOR d.o.o., OIB 36695957486, Hrvatskoselska 1, Lučko, 10000 Zagreb</izvorni_sadrzaj>
    <derivirana_varijabla naziv="DomainObject.Predmet.ProtustrankaWithAdressOIB_1">HONOR d.o.o., OIB 36695957486, Hrvatskoselska 1, Lučko, 10000 Zagreb</derivirana_varijabla>
  </DomainObject.Predmet.ProtustrankaWithAdressOIB>
  <DomainObject.Predmet.ProtustrankaNazivFormated>
    <izvorni_sadrzaj>HONOR d.o.o.</izvorni_sadrzaj>
    <derivirana_varijabla naziv="DomainObject.Predmet.ProtustrankaNazivFormated_1">HONOR d.o.o.</derivirana_varijabla>
  </DomainObject.Predmet.ProtustrankaNazivFormated>
  <DomainObject.Predmet.ProtustrankaNazivFormatedOIB>
    <izvorni_sadrzaj>HONOR d.o.o., OIB 36695957486</izvorni_sadrzaj>
    <derivirana_varijabla naziv="DomainObject.Predmet.ProtustrankaNazivFormatedOIB_1">HONOR d.o.o., OIB 36695957486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HONOR d.o.o.</item>
    </izvorni_sadrzaj>
    <derivirana_varijabla naziv="DomainObject.Predmet.ProtuStrankaListFormated_1">
      <item>HONOR d.o.o.</item>
    </derivirana_varijabla>
  </DomainObject.Predmet.ProtuStrankaListFormated>
  <DomainObject.Predmet.ProtuStrankaListFormatedOIB>
    <izvorni_sadrzaj>
      <item>HONOR d.o.o., OIB 36695957486</item>
    </izvorni_sadrzaj>
    <derivirana_varijabla naziv="DomainObject.Predmet.ProtuStrankaListFormatedOIB_1">
      <item>HONOR d.o.o., OIB 36695957486</item>
    </derivirana_varijabla>
  </DomainObject.Predmet.ProtuStrankaListFormatedOIB>
  <DomainObject.Predmet.ProtuStrankaListFormatedWithAdress>
    <izvorni_sadrzaj>
      <item>HONOR d.o.o., Hrvatskoselska 1, Lučko, 10000 Zagreb</item>
    </izvorni_sadrzaj>
    <derivirana_varijabla naziv="DomainObject.Predmet.ProtuStrankaListFormatedWithAdress_1">
      <item>HONOR d.o.o., Hrvatskoselska 1, Lučko, 10000 Zagreb</item>
    </derivirana_varijabla>
  </DomainObject.Predmet.ProtuStrankaListFormatedWithAdress>
  <DomainObject.Predmet.ProtuStrankaListFormatedWithAdressOIB>
    <izvorni_sadrzaj>
      <item>HONOR d.o.o., OIB 36695957486, Hrvatskoselska 1, Lučko, 10000 Zagreb</item>
    </izvorni_sadrzaj>
    <derivirana_varijabla naziv="DomainObject.Predmet.ProtuStrankaListFormatedWithAdressOIB_1">
      <item>HONOR d.o.o., OIB 36695957486, Hrvatskoselska 1, Lučko, 10000 Zagreb</item>
    </derivirana_varijabla>
  </DomainObject.Predmet.ProtuStrankaListFormatedWithAdressOIB>
  <DomainObject.Predmet.ProtuStrankaListNazivFormated>
    <izvorni_sadrzaj>
      <item>HONOR d.o.o.</item>
    </izvorni_sadrzaj>
    <derivirana_varijabla naziv="DomainObject.Predmet.ProtuStrankaListNazivFormated_1">
      <item>HONOR d.o.o.</item>
    </derivirana_varijabla>
  </DomainObject.Predmet.ProtuStrankaListNazivFormated>
  <DomainObject.Predmet.ProtuStrankaListNazivFormatedOIB>
    <izvorni_sadrzaj>
      <item>HONOR d.o.o., OIB 36695957486</item>
    </izvorni_sadrzaj>
    <derivirana_varijabla naziv="DomainObject.Predmet.ProtuStrankaListNazivFormatedOIB_1">
      <item>HONOR d.o.o., OIB 36695957486</item>
    </derivirana_varijabla>
  </DomainObject.Predmet.ProtuStrankaListNazivFormatedOIB>
  <DomainObject.Predmet.OstaliListFormated>
    <izvorni_sadrzaj>
      <item>Ivan Tvrtković</item>
      <item>Ivica Sušac</item>
    </izvorni_sadrzaj>
    <derivirana_varijabla naziv="DomainObject.Predmet.OstaliListFormated_1">
      <item>Ivan Tvrtković</item>
      <item>Ivica Sušac</item>
    </derivirana_varijabla>
  </DomainObject.Predmet.OstaliListFormated>
  <DomainObject.Predmet.OstaliListFormatedOIB>
    <izvorni_sadrzaj>
      <item>Ivan Tvrtković, OIB 70757915706</item>
      <item>Ivica Sušac, OIB 27995940004</item>
    </izvorni_sadrzaj>
    <derivirana_varijabla naziv="DomainObject.Predmet.OstaliListFormatedOIB_1">
      <item>Ivan Tvrtković, OIB 70757915706</item>
      <item>Ivica Sušac, OIB 27995940004</item>
    </derivirana_varijabla>
  </DomainObject.Predmet.OstaliListFormatedOIB>
  <DomainObject.Predmet.OstaliListFormatedWithAdress>
    <izvorni_sadrzaj>
      <item>Ivan Tvrtković, Prešernova 3, 10000 Zagreb</item>
      <item>Ivica Sušac, Hrvatskoselska 1, 10250 Lučko</item>
    </izvorni_sadrzaj>
    <derivirana_varijabla naziv="DomainObject.Predmet.OstaliListFormatedWithAdress_1">
      <item>Ivan Tvrtković, Prešernova 3, 10000 Zagreb</item>
      <item>Ivica Sušac, Hrvatskoselska 1, 10250 Lučko</item>
    </derivirana_varijabla>
  </DomainObject.Predmet.OstaliListFormatedWithAdress>
  <DomainObject.Predmet.OstaliListFormatedWithAdressOIB>
    <izvorni_sadrzaj>
      <item>Ivan Tvrtković, OIB 70757915706, Prešernova 3, 10000 Zagreb</item>
      <item>Ivica Sušac, OIB 27995940004, Hrvatskoselska 1, 10250 Lučko</item>
    </izvorni_sadrzaj>
    <derivirana_varijabla naziv="DomainObject.Predmet.OstaliListFormatedWithAdressOIB_1">
      <item>Ivan Tvrtković, OIB 70757915706, Prešernova 3, 10000 Zagreb</item>
      <item>Ivica Sušac, OIB 27995940004, Hrvatskoselska 1, 10250 Lučko</item>
    </derivirana_varijabla>
  </DomainObject.Predmet.OstaliListFormatedWithAdressOIB>
  <DomainObject.Predmet.OstaliListNazivFormated>
    <izvorni_sadrzaj>
      <item>Ivan Tvrtković</item>
      <item>Ivica Sušac</item>
    </izvorni_sadrzaj>
    <derivirana_varijabla naziv="DomainObject.Predmet.OstaliListNazivFormated_1">
      <item>Ivan Tvrtković</item>
      <item>Ivica Sušac</item>
    </derivirana_varijabla>
  </DomainObject.Predmet.OstaliListNazivFormated>
  <DomainObject.Predmet.OstaliListNazivFormatedOIB>
    <izvorni_sadrzaj>
      <item>Ivan Tvrtković, OIB 70757915706</item>
      <item>Ivica Sušac, OIB 27995940004</item>
    </izvorni_sadrzaj>
    <derivirana_varijabla naziv="DomainObject.Predmet.OstaliListNazivFormatedOIB_1">
      <item>Ivan Tvrtković, OIB 70757915706</item>
      <item>Ivica Sušac, OIB 27995940004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St-2573/2016-15</izvorni_sadrzaj>
    <derivirana_varijabla naziv="DomainObject.PoslovniBrojDokumenta_1">St-2573/2016-15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HONOR d.o.o.</izvorni_sadrzaj>
    <derivirana_varijabla naziv="DomainObject.Predmet.ProtustrankaIDrugi_1">HONOR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HONOR d.o.o., OIB 36695957486, Hrvatskoselska 1, Lučko, 10000 Zagreb</izvorni_sadrzaj>
    <derivirana_varijabla naziv="DomainObject.Predmet.ProtustrankaIDrugiAdressOIB_1">HONOR d.o.o., OIB 36695957486, Hrvatskoselska 1, Lučko,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HONOR d.o.o.</item>
      <item>Ivan Tvrtković</item>
      <item>Ivica Sušac</item>
    </izvorni_sadrzaj>
    <derivirana_varijabla naziv="DomainObject.Predmet.SudioniciListNaziv_1">
      <item>FINA Regionalni centar Zagreb</item>
      <item>HONOR d.o.o.</item>
      <item>Ivan Tvrtković</item>
      <item>Ivica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HONOR d.o.o., OIB 36695957486, Hrvatskoselska 1, Lučko,10000 Zagreb</item>
      <item>Ivan Tvrtković, OIB 70757915706, Prešernova 3,10000 Zagreb</item>
      <item>Ivica Sušac, OIB 27995940004, Hrvatskoselska 1,10250 Lučko</item>
    </izvorni_sadrzaj>
    <derivirana_varijabla naziv="DomainObject.Predmet.SudioniciListAdressOIB_1">
      <item>FINA Regionalni centar Zagreb, OIB 85821130368, Trg svibanjskih žrtava 1995. 1,10000 Zagreb</item>
      <item>HONOR d.o.o., OIB 36695957486, Hrvatskoselska 1, Lučko,10000 Zagreb</item>
      <item>Ivan Tvrtković, OIB 70757915706, Prešernova 3,10000 Zagreb</item>
      <item>Ivica Sušac, OIB 27995940004, Hrvatskoselska 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36695957486</item>
      <item>, OIB 70757915706</item>
      <item>, OIB 27995940004</item>
    </izvorni_sadrzaj>
    <derivirana_varijabla naziv="DomainObject.Predmet.SudioniciListNazivOIB_1">
      <item>, OIB 85821130368</item>
      <item>, OIB 36695957486</item>
      <item>, OIB 70757915706</item>
      <item>, OIB 27995940004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4784</properties:Characters>
  <properties:Lines>106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2017-06-14T08:00:00Z</dcterms:created>
  <dc:creator>Valentina Kranjčić</dc:creator>
  <cp:lastModifiedBy>Valentina Kranjčić</cp:lastModifiedBy>
  <cp:lastPrinted>2017-06-14T08:08:00Z</cp:lastPrinted>
  <dcterms:modified xmlns:xsi="http://www.w3.org/2001/XMLSchema-instance" xsi:type="dcterms:W3CDTF">2017-06-14T08:30:00Z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St-2573/2016-15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