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854d" w14:paraId="bbe854d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CB32CC">
        <w:rPr>
          <w:rFonts w:hAnsi="Times New Roman" w:ascii="Times New Roman"/>
          <w:b/>
          <w:sz w:val="24"/>
          <w:szCs w:val="24"/>
        </w:rPr>
        <w:t>77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CB32CC">
        <w:rPr>
          <w:rFonts w:hAnsi="Times New Roman" w:ascii="Times New Roman"/>
          <w:sz w:val="24"/>
          <w:szCs w:val="24"/>
        </w:rPr>
        <w:t>77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CB32CC" w:rsidRPr="00CB32CC">
        <w:rPr>
          <w:rFonts w:hAnsi="Times New Roman" w:ascii="Times New Roman"/>
          <w:sz w:val="24"/>
          <w:szCs w:val="24"/>
        </w:rPr>
        <w:t>SLAVICA-TOMKA d.o.o.</w:t>
      </w:r>
      <w:r w:rsidR="00CB32CC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B32CC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CB32CC" w:rsidRPr="00CB32CC">
        <w:rPr>
          <w:rFonts w:hAnsi="Times New Roman" w:ascii="Times New Roman"/>
          <w:sz w:val="24"/>
          <w:szCs w:val="24"/>
        </w:rPr>
        <w:t>01901570101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A6BC5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E02C0"/>
    <w:rsid w:val="00CE3DE3"/>
    <w:rsid w:val="00D367AB"/>
    <w:rsid w:val="00D434DF"/>
    <w:rsid w:val="00D764FE"/>
    <w:rsid w:val="00DD36B8"/>
    <w:rsid w:val="00E76B36"/>
    <w:rsid w:val="00E77188"/>
    <w:rsid w:val="00ED2829"/>
    <w:rsid w:val="00F23394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SLAVICA-TOMKA d.o.o. zastupanog po punomoćniku Slavica Lamešić Kovač</izvorni_sadrzaj>
    <derivirana_varijabla naziv="DomainObject.Predmet.ProtustrankaFormated_1">  SLAVICA-TOMKA d.o.o. zastupanog po punomoćniku Slavica Lamešić Kovač</derivirana_varijabla>
  </DomainObject.Predmet.ProtustrankaFormated>
  <DomainObject.Predmet.ProtustrankaFormatedOIB>
    <izvorni_sadrzaj>  SLAVICA-TOMKA d.o.o., OIB 01901570101 zastupanog po punomoćniku Slavica Lamešić Kovač</izvorni_sadrzaj>
    <derivirana_varijabla naziv="DomainObject.Predmet.ProtustrankaFormatedOIB_1">  SLAVICA-TOMKA d.o.o., OIB 01901570101 zastupanog po punomoćniku Slavica Lamešić Kovač</derivirana_varijabla>
  </DomainObject.Predmet.ProtustrankaFormatedOIB>
  <DomainObject.Predmet.ProtustrankaFormatedWithAdress>
    <izvorni_sadrzaj> SLAVICA-TOMKA d.o.o., IV. Kozari put 9, 10000 Zagreb zastupanog po punomoćniku Slavica Lamešić Kovač</izvorni_sadrzaj>
    <derivirana_varijabla naziv="DomainObject.Predmet.ProtustrankaFormatedWithAdress_1"> SLAVICA-TOMKA d.o.o., IV. Kozari put 9, 10000 Zagreb zastupanog po punomoćniku Slavica Lamešić Kovač</derivirana_varijabla>
  </DomainObject.Predmet.ProtustrankaFormatedWithAdress>
  <DomainObject.Predmet.ProtustrankaFormatedWithAdressOIB>
    <izvorni_sadrzaj> SLAVICA-TOMKA d.o.o., OIB 01901570101, IV. Kozari put 9, 10000 Zagreb zastupanog po punomoćniku Slavica Lamešić Kovač</izvorni_sadrzaj>
    <derivirana_varijabla naziv="DomainObject.Predmet.ProtustrankaFormatedWithAdressOIB_1"> SLAVICA-TOMKA d.o.o., OIB 01901570101, IV. Kozari put 9, 10000 Zagreb zastupanog po punomoćniku Slavica Lamešić Kovač</derivirana_varijabla>
  </DomainObject.Predmet.ProtustrankaFormatedWithAdressOIB>
  <DomainObject.Predmet.ProtustrankaWithAdress>
    <izvorni_sadrzaj>SLAVICA-TOMKA d.o.o. IV. Kozari put 9, 10000 Zagreb</izvorni_sadrzaj>
    <derivirana_varijabla naziv="DomainObject.Predmet.ProtustrankaWithAdress_1">SLAVICA-TOMKA d.o.o. IV. Kozari put 9, 10000 Zagreb</derivirana_varijabla>
  </DomainObject.Predmet.ProtustrankaWithAdress>
  <DomainObject.Predmet.ProtustrankaWithAdressOIB>
    <izvorni_sadrzaj>SLAVICA-TOMKA d.o.o., OIB 01901570101, IV. Kozari put 9, 10000 Zagreb</izvorni_sadrzaj>
    <derivirana_varijabla naziv="DomainObject.Predmet.ProtustrankaWithAdressOIB_1">SLAVICA-TOMKA d.o.o., OIB 01901570101, IV. Kozari put 9, 10000 Zagreb</derivirana_varijabla>
  </DomainObject.Predmet.ProtustrankaWithAdressOIB>
  <DomainObject.Predmet.ProtustrankaNazivFormated>
    <izvorni_sadrzaj>SLAVICA-TOMKA d.o.o.</izvorni_sadrzaj>
    <derivirana_varijabla naziv="DomainObject.Predmet.ProtustrankaNazivFormated_1">SLAVICA-TOMKA d.o.o.</derivirana_varijabla>
  </DomainObject.Predmet.ProtustrankaNazivFormated>
  <DomainObject.Predmet.ProtustrankaNazivFormatedOIB>
    <izvorni_sadrzaj>SLAVICA-TOMKA d.o.o., OIB 01901570101</izvorni_sadrzaj>
    <derivirana_varijabla naziv="DomainObject.Predmet.ProtustrankaNazivFormatedOIB_1">SLAVICA-TOMKA d.o.o., OIB 01901570101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SLAVICA-TOMKA d.o.o. zastupanog po punomoćniku Slavica Lamešić Kovač</item>
    </izvorni_sadrzaj>
    <derivirana_varijabla naziv="DomainObject.Predmet.ProtuStrankaListFormated_1">
      <item>SLAVICA-TOMKA d.o.o. zastupanog po punomoćniku Slavica Lamešić Kovač</item>
    </derivirana_varijabla>
  </DomainObject.Predmet.ProtuStrankaListFormated>
  <DomainObject.Predmet.ProtuStrankaListFormatedOIB>
    <izvorni_sadrzaj>
      <item>SLAVICA-TOMKA d.o.o., OIB 01901570101 zastupanog po punomoćniku Slavica Lamešić Kovač</item>
    </izvorni_sadrzaj>
    <derivirana_varijabla naziv="DomainObject.Predmet.ProtuStrankaListFormatedOIB_1">
      <item>SLAVICA-TOMKA d.o.o., OIB 01901570101 zastupanog po punomoćniku Slavica Lamešić Kovač</item>
    </derivirana_varijabla>
  </DomainObject.Predmet.ProtuStrankaListFormatedOIB>
  <DomainObject.Predmet.ProtuStrankaListFormatedWithAdress>
    <izvorni_sadrzaj>
      <item>SLAVICA-TOMKA d.o.o., IV. Kozari put 9, 10000 Zagreb zastupanog po punomoćniku Slavica Lamešić Kovač</item>
    </izvorni_sadrzaj>
    <derivirana_varijabla naziv="DomainObject.Predmet.ProtuStrankaListFormatedWithAdress_1">
      <item>SLAVICA-TOMKA d.o.o., IV. Kozari put 9, 10000 Zagreb zastupanog po punomoćniku Slavica Lamešić Kovač</item>
    </derivirana_varijabla>
  </DomainObject.Predmet.ProtuStrankaListFormatedWithAdress>
  <DomainObject.Predmet.ProtuStrankaListFormatedWithAdressOIB>
    <izvorni_sadrzaj>
      <item>SLAVICA-TOMKA d.o.o., OIB 01901570101, IV. Kozari put 9, 10000 Zagreb zastupanog po punomoćniku Slavica Lamešić Kovač</item>
    </izvorni_sadrzaj>
    <derivirana_varijabla naziv="DomainObject.Predmet.ProtuStrankaListFormatedWithAdressOIB_1">
      <item>SLAVICA-TOMKA d.o.o., OIB 01901570101, IV. Kozari put 9, 10000 Zagreb zastupanog po punomoćniku Slavica Lamešić Kovač</item>
    </derivirana_varijabla>
  </DomainObject.Predmet.ProtuStrankaListFormatedWithAdressOIB>
  <DomainObject.Predmet.ProtuStrankaListNazivFormated>
    <izvorni_sadrzaj>
      <item>SLAVICA-TOMKA d.o.o.</item>
    </izvorni_sadrzaj>
    <derivirana_varijabla naziv="DomainObject.Predmet.ProtuStrankaListNazivFormated_1">
      <item>SLAVICA-TOMKA d.o.o.</item>
    </derivirana_varijabla>
  </DomainObject.Predmet.ProtuStrankaListNazivFormated>
  <DomainObject.Predmet.ProtuStrankaListNazivFormatedOIB>
    <izvorni_sadrzaj>
      <item>SLAVICA-TOMKA d.o.o., OIB 01901570101</item>
    </izvorni_sadrzaj>
    <derivirana_varijabla naziv="DomainObject.Predmet.ProtuStrankaListNazivFormatedOIB_1">
      <item>SLAVICA-TOMKA d.o.o., OIB 01901570101</item>
    </derivirana_varijabla>
  </DomainObject.Predmet.ProtuStrankaListNazivFormatedOIB>
  <DomainObject.Predmet.OstaliListFormated>
    <izvorni_sadrzaj>
      <item>Slavica Lamešić Kovač punomoćnik sudionika u postupku SLAVICA-TOMKA d.o.o.</item>
    </izvorni_sadrzaj>
    <derivirana_varijabla naziv="DomainObject.Predmet.OstaliListFormated_1">
      <item>Slavica Lamešić Kovač punomoćnik sudionika u postupku SLAVICA-TOMKA d.o.o.</item>
    </derivirana_varijabla>
  </DomainObject.Predmet.OstaliListFormated>
  <DomainObject.Predmet.OstaliListFormatedOIB>
    <izvorni_sadrzaj>
      <item>Slavica Lamešić Kovač, OIB 44325731313 punomoćnik sudionika u postupku SLAVICA-TOMKA d.o.o.</item>
    </izvorni_sadrzaj>
    <derivirana_varijabla naziv="DomainObject.Predmet.OstaliListFormatedOIB_1">
      <item>Slavica Lamešić Kovač, OIB 44325731313 punomoćnik sudionika u postupku SLAVICA-TOMKA d.o.o.</item>
    </derivirana_varijabla>
  </DomainObject.Predmet.OstaliListFormatedOIB>
  <DomainObject.Predmet.OstaliListFormatedWithAdress>
    <izvorni_sadrzaj>
      <item>Slavica Lamešić Kovač, Iv.kozari Put 9, 10000 Zagreb punomoćnik sudionika u postupku SLAVICA-TOMKA d.o.o.</item>
    </izvorni_sadrzaj>
    <derivirana_varijabla naziv="DomainObject.Predmet.OstaliListFormatedWithAdress_1">
      <item>Slavica Lamešić Kovač, Iv.kozari Put 9, 10000 Zagreb punomoćnik sudionika u postupku SLAVICA-TOMKA d.o.o.</item>
    </derivirana_varijabla>
  </DomainObject.Predmet.OstaliListFormatedWithAdress>
  <DomainObject.Predmet.OstaliListFormatedWithAdressOIB>
    <izvorni_sadrzaj>
      <item>Slavica Lamešić Kovač, OIB 44325731313, Iv.kozari Put 9, 10000 Zagreb punomoćnik sudionika u postupku SLAVICA-TOMKA d.o.o.</item>
    </izvorni_sadrzaj>
    <derivirana_varijabla naziv="DomainObject.Predmet.OstaliListFormatedWithAdressOIB_1">
      <item>Slavica Lamešić Kovač, OIB 44325731313, Iv.kozari Put 9, 10000 Zagreb punomoćnik sudionika u postupku SLAVICA-TOMKA d.o.o.</item>
    </derivirana_varijabla>
  </DomainObject.Predmet.OstaliListFormatedWithAdressOIB>
  <DomainObject.Predmet.OstaliListNazivFormated>
    <izvorni_sadrzaj>
      <item>Slavica Lamešić Kovač</item>
    </izvorni_sadrzaj>
    <derivirana_varijabla naziv="DomainObject.Predmet.OstaliListNazivFormated_1">
      <item>Slavica Lamešić Kovač</item>
    </derivirana_varijabla>
  </DomainObject.Predmet.OstaliListNazivFormated>
  <DomainObject.Predmet.OstaliListNazivFormatedOIB>
    <izvorni_sadrzaj>
      <item>Slavica Lamešić Kovač, OIB 44325731313</item>
    </izvorni_sadrzaj>
    <derivirana_varijabla naziv="DomainObject.Predmet.OstaliListNazivFormatedOIB_1">
      <item>Slavica Lamešić Kovač, OIB 44325731313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SLAVICA-TOMKA d.o.o.</izvorni_sadrzaj>
    <derivirana_varijabla naziv="DomainObject.Predmet.ProtustrankaIDrugi_1">SLAVICA-TOMKA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SLAVICA-TOMKA d.o.o., OIB 01901570101, IV. Kozari put 9, 10000 Zagreb</izvorni_sadrzaj>
    <derivirana_varijabla naziv="DomainObject.Predmet.ProtustrankaIDrugiAdressOIB_1">SLAVICA-TOMKA d.o.o., OIB 01901570101, IV. Kozari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SLAVICA-TOMKA d.o.o.</item>
      <item>Slavica Lamešić Kovač</item>
    </izvorni_sadrzaj>
    <derivirana_varijabla naziv="DomainObject.Predmet.SudioniciListNaziv_1">
      <item>FINA Regionalni centar Zagreb</item>
      <item>SLAVICA-TOMKA d.o.o.</item>
      <item>Slavica Lamešić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SLAVICA-TOMKA d.o.o., OIB 01901570101, IV. Kozari put 9,10000 Zagreb</item>
      <item>Slavica Lamešić Kovač, OIB 44325731313, Iv.kozari Put 9,10000 Zagreb</item>
    </izvorni_sadrzaj>
    <derivirana_varijabla naziv="DomainObject.Predmet.SudioniciListAdressOIB_1">
      <item>FINA Regionalni centar Zagreb, OIB 85821130368, Trg svibanjskih žrtava 1995. 1,10000 Zagreb</item>
      <item>SLAVICA-TOMKA d.o.o., OIB 01901570101, IV. Kozari put 9,10000 Zagreb</item>
      <item>Slavica Lamešić Kovač, OIB 44325731313, Iv.kozari Put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01901570101</item>
      <item>, OIB 44325731313</item>
    </izvorni_sadrzaj>
    <derivirana_varijabla naziv="DomainObject.Predmet.SudioniciListNazivOIB_1">
      <item>, OIB 85821130368</item>
      <item>, OIB 01901570101</item>
      <item>, OIB 44325731313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46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2016-04-14T10:24:00Z</cp:lastPrinted>
  <dcterms:modified xmlns:xsi="http://www.w3.org/2001/XMLSchema-instance" xsi:type="dcterms:W3CDTF">2016-04-14T10:25:00Z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