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b804" w14:paraId="041b804" w:rsidRDefault="007A5892" w:rsidP="007A5892" w:rsidR="007A589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892" w:rsidP="007A5892" w:rsidR="007A589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A5892" w:rsidP="007A5892" w:rsidR="007A589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A5892" w:rsidP="007A5892" w:rsidR="007A589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A5892" w:rsidP="007A5892" w:rsidR="007A5892"/>
    <w:p w:rsidRDefault="007A5892" w:rsidP="007A5892" w:rsidR="007A589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A5892" w:rsidP="007A5892" w:rsidR="007A589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A5892" w:rsidP="007A5892" w:rsidR="007A589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3900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VITA KOR d. o. o. Pula, Nazorova 60, OIB 12802881867, MBS 130025241,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7A5892" w:rsidP="007A5892" w:rsidR="007A589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A5892" w:rsidP="007A5892" w:rsidR="007A589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5892" w:rsidP="007A5892" w:rsidR="007A589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VITA KOR d. o. o. Pula, Nazorova 60, OIB 12802881867, MBS 130025241.</w:t>
      </w:r>
    </w:p>
    <w:p w:rsidRDefault="007A5892" w:rsidP="007A5892" w:rsidR="007A589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A5892" w:rsidP="007A5892" w:rsidR="007A589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</w:t>
      </w:r>
      <w:r>
        <w:rPr>
          <w:rFonts w:cs="Times New Roman" w:eastAsia="Times New Roman"/>
          <w:szCs w:val="24"/>
          <w:lang w:eastAsia="hr-HR"/>
        </w:rPr>
        <w:t>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52131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VITA KOR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1597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38.486,39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A5892" w:rsidP="007A5892" w:rsidR="007A589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A5892" w:rsidP="007A5892" w:rsidR="007A589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A5892" w:rsidP="007A5892" w:rsidR="007A589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14.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7A5892" w:rsidP="007A5892" w:rsidR="007A589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A5892" w:rsidP="007A5892" w:rsidR="007A589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7A5892" w:rsidP="007A5892" w:rsidR="007A589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A5892" w:rsidP="007A5892" w:rsidR="007A589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A5892" w:rsidP="007A5892" w:rsidR="007A589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A5892" w:rsidP="007A5892" w:rsidR="007A589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A5892" w:rsidP="007A5892" w:rsidR="007A589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7A5892" w:rsidP="007A5892" w:rsidR="007A589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>
      <w:pPr>
        <w:tabs>
          <w:tab w:pos="4116" w:val="left"/>
        </w:tabs>
      </w:pPr>
    </w:p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 w:rsidRPr="00D05CA9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7A5892" w:rsidP="007A5892" w:rsidR="007A5892"/>
    <w:p w:rsidRDefault="000D0CFE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82F" w:rsidP="007A5892" w:rsidR="00DE582F">
      <w:r>
        <w:separator/>
      </w:r>
    </w:p>
  </w:endnote>
  <w:endnote w:id="0" w:type="continuationSeparator">
    <w:p w:rsidRDefault="00DE582F" w:rsidP="007A5892" w:rsidR="00DE5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82F" w:rsidP="007A5892" w:rsidR="00DE582F">
      <w:r>
        <w:separator/>
      </w:r>
    </w:p>
  </w:footnote>
  <w:footnote w:id="0" w:type="continuationSeparator">
    <w:p w:rsidRDefault="00DE582F" w:rsidP="007A5892" w:rsidR="00DE5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82F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0D0CFE">
      <w:rPr>
        <w:noProof/>
      </w:rPr>
      <w:t>2</w:t>
    </w:r>
    <w:r>
      <w:fldChar w:fldCharType="end"/>
    </w:r>
    <w:r>
      <w:tab/>
    </w:r>
    <w:r w:rsidRPr="00F65D9B">
      <w:t>11 St-</w:t>
    </w:r>
    <w:r>
      <w:t>58</w:t>
    </w:r>
    <w:r w:rsidR="007A5892">
      <w:t>2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82F" w:rsidP="0021081C" w:rsidR="00A81E97">
    <w:pPr>
      <w:pStyle w:val="Zaglavlje"/>
      <w:jc w:val="right"/>
    </w:pPr>
    <w:r>
      <w:t>11 St-58</w:t>
    </w:r>
    <w:r w:rsidR="007A5892">
      <w:t>2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AA9"/>
    <w:rsid w:val="000D0CFE"/>
    <w:rsid w:val="007A5892"/>
    <w:rsid w:val="009A6044"/>
    <w:rsid w:val="009D0AA9"/>
    <w:rsid w:val="00BF033F"/>
    <w:rsid w:val="00DE5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89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8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589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8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89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58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589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C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CFE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C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C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89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8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589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8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89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A58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589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D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C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CFE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C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C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KOR d.o.o. PULA</izvorni_sadrzaj>
    <derivirana_varijabla naziv="DomainObject.Predmet.ProtustrankaFormated_1">  VITA KOR d.o.o. PULA</derivirana_varijabla>
  </DomainObject.Predmet.ProtustrankaFormated>
  <DomainObject.Predmet.ProtustrankaFormatedOIB>
    <izvorni_sadrzaj>  VITA KOR d.o.o. PULA, OIB 12802881867</izvorni_sadrzaj>
    <derivirana_varijabla naziv="DomainObject.Predmet.ProtustrankaFormatedOIB_1">  VITA KOR d.o.o. PULA, OIB 12802881867</derivirana_varijabla>
  </DomainObject.Predmet.ProtustrankaFormatedOIB>
  <DomainObject.Predmet.ProtustrankaFormatedWithAdress>
    <izvorni_sadrzaj> VITA KOR d.o.o. PULA, Nazorova 60, 52100 Pula</izvorni_sadrzaj>
    <derivirana_varijabla naziv="DomainObject.Predmet.ProtustrankaFormatedWithAdress_1"> VITA KOR d.o.o. PULA, Nazorova 60, 52100 Pula</derivirana_varijabla>
  </DomainObject.Predmet.ProtustrankaFormatedWithAdress>
  <DomainObject.Predmet.ProtustrankaFormatedWithAdressOIB>
    <izvorni_sadrzaj> VITA KOR d.o.o. PULA, OIB 12802881867, Nazorova 60, 52100 Pula</izvorni_sadrzaj>
    <derivirana_varijabla naziv="DomainObject.Predmet.ProtustrankaFormatedWithAdressOIB_1"> VITA KOR d.o.o. PULA, OIB 12802881867, Nazorova 60, 52100 Pula</derivirana_varijabla>
  </DomainObject.Predmet.ProtustrankaFormatedWithAdressOIB>
  <DomainObject.Predmet.ProtustrankaWithAdress>
    <izvorni_sadrzaj>VITA KOR d.o.o. PULA Nazorova 60, 52100 Pula</izvorni_sadrzaj>
    <derivirana_varijabla naziv="DomainObject.Predmet.ProtustrankaWithAdress_1">VITA KOR d.o.o. PULA Nazorova 60, 52100 Pula</derivirana_varijabla>
  </DomainObject.Predmet.ProtustrankaWithAdress>
  <DomainObject.Predmet.ProtustrankaWithAdressOIB>
    <izvorni_sadrzaj>VITA KOR d.o.o. PULA, OIB 12802881867, Nazorova 60, 52100 Pula</izvorni_sadrzaj>
    <derivirana_varijabla naziv="DomainObject.Predmet.ProtustrankaWithAdressOIB_1">VITA KOR d.o.o. PULA, OIB 12802881867, Nazorova 60, 52100 Pula</derivirana_varijabla>
  </DomainObject.Predmet.ProtustrankaWithAdressOIB>
  <DomainObject.Predmet.ProtustrankaNazivFormated>
    <izvorni_sadrzaj>VITA KOR d.o.o. PULA</izvorni_sadrzaj>
    <derivirana_varijabla naziv="DomainObject.Predmet.ProtustrankaNazivFormated_1">VITA KOR d.o.o. PULA</derivirana_varijabla>
  </DomainObject.Predmet.ProtustrankaNazivFormated>
  <DomainObject.Predmet.ProtustrankaNazivFormatedOIB>
    <izvorni_sadrzaj>VITA KOR d.o.o. PULA, OIB 12802881867</izvorni_sadrzaj>
    <derivirana_varijabla naziv="DomainObject.Predmet.ProtustrankaNazivFormatedOIB_1">VITA KOR d.o.o. PULA, OIB 12802881867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38486.39</izvorni_sadrzaj>
    <derivirana_varijabla naziv="DomainObject.Predmet.TrenutnaVrijednost_1">38486.39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 KOR d.o.o. PULA</item>
    </izvorni_sadrzaj>
    <derivirana_varijabla naziv="DomainObject.Predmet.ProtuStrankaListFormated_1">
      <item>VITA KOR d.o.o. PULA</item>
    </derivirana_varijabla>
  </DomainObject.Predmet.ProtuStrankaListFormated>
  <DomainObject.Predmet.ProtuStrankaListFormatedOIB>
    <izvorni_sadrzaj>
      <item>VITA KOR d.o.o. PULA, OIB 12802881867</item>
    </izvorni_sadrzaj>
    <derivirana_varijabla naziv="DomainObject.Predmet.ProtuStrankaListFormatedOIB_1">
      <item>VITA KOR d.o.o. PULA, OIB 12802881867</item>
    </derivirana_varijabla>
  </DomainObject.Predmet.ProtuStrankaListFormatedOIB>
  <DomainObject.Predmet.ProtuStrankaListFormatedWithAdress>
    <izvorni_sadrzaj>
      <item>VITA KOR d.o.o. PULA, Nazorova 60, 52100 Pula</item>
    </izvorni_sadrzaj>
    <derivirana_varijabla naziv="DomainObject.Predmet.ProtuStrankaListFormatedWithAdress_1">
      <item>VITA KOR d.o.o. PULA, Nazorova 60, 52100 Pula</item>
    </derivirana_varijabla>
  </DomainObject.Predmet.ProtuStrankaListFormatedWithAdress>
  <DomainObject.Predmet.ProtuStrankaListFormatedWithAdressOIB>
    <izvorni_sadrzaj>
      <item>VITA KOR d.o.o. PULA, OIB 12802881867, Nazorova 60, 52100 Pula</item>
    </izvorni_sadrzaj>
    <derivirana_varijabla naziv="DomainObject.Predmet.ProtuStrankaListFormatedWithAdressOIB_1">
      <item>VITA KOR d.o.o. PULA, OIB 12802881867, Nazorova 60, 52100 Pula</item>
    </derivirana_varijabla>
  </DomainObject.Predmet.ProtuStrankaListFormatedWithAdressOIB>
  <DomainObject.Predmet.ProtuStrankaListNazivFormated>
    <izvorni_sadrzaj>
      <item>VITA KOR d.o.o. PULA</item>
    </izvorni_sadrzaj>
    <derivirana_varijabla naziv="DomainObject.Predmet.ProtuStrankaListNazivFormated_1">
      <item>VITA KOR d.o.o. PULA</item>
    </derivirana_varijabla>
  </DomainObject.Predmet.ProtuStrankaListNazivFormated>
  <DomainObject.Predmet.ProtuStrankaListNazivFormatedOIB>
    <izvorni_sadrzaj>
      <item>VITA KOR d.o.o. PULA, OIB 12802881867</item>
    </izvorni_sadrzaj>
    <derivirana_varijabla naziv="DomainObject.Predmet.ProtuStrankaListNazivFormatedOIB_1">
      <item>VITA KOR d.o.o. PULA, OIB 12802881867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 KOR d.o.o. PULA</izvorni_sadrzaj>
    <derivirana_varijabla naziv="DomainObject.Predmet.ProtustrankaIDrugi_1">VITA KOR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VITA KOR d.o.o. PULA, OIB 12802881867, Nazorova 60, 52100 Pula</izvorni_sadrzaj>
    <derivirana_varijabla naziv="DomainObject.Predmet.ProtustrankaIDrugiAdressOIB_1">VITA KOR d.o.o. PULA, OIB 12802881867,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 KOR d.o.o. PULA</item>
    </izvorni_sadrzaj>
    <derivirana_varijabla naziv="DomainObject.Predmet.SudioniciListNaziv_1">
      <item>FINANCIJSKA AGENCIJA, RC RIJEKA, PODRUŽNICA PULA, PULA</item>
      <item>VITA KOR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VITA KOR d.o.o. PULA, OIB 12802881867, Nazorova 60,52100 Pula</item>
    </izvorni_sadrzaj>
    <derivirana_varijabla naziv="DomainObject.Predmet.SudioniciListAdressOIB_1">
      <item>FINANCIJSKA AGENCIJA, RC RIJEKA, PODRUŽNICA PULA, PULA, OIB 85821130368, Ulica grada Vukovara 70,Zagreb</item>
      <item>VITA KOR d.o.o. PULA, OIB 12802881867,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12802881867</item>
    </izvorni_sadrzaj>
    <derivirana_varijabla naziv="DomainObject.Predmet.SudioniciListNazivOIB_1">
      <item>, OIB 85821130368</item>
      <item>, OIB 12802881867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1991</properties:Characters>
  <properties:Lines>88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2015-12-14T09:22:00Z</dcterms:created>
  <dc:creator>Mihaela Kaligari</dc:creator>
  <dc:description/>
  <cp:keywords/>
  <cp:lastModifiedBy>Sanja Prodan</cp:lastModifiedBy>
  <cp:lastPrinted>2015-12-17T12:40:00Z</cp:lastPrinted>
  <dcterms:modified xmlns:xsi="http://www.w3.org/2001/XMLSchema-instance" xsi:type="dcterms:W3CDTF">2015-12-17T12:40:00Z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